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70914" w:rsidP="00670914" w:rsidRDefault="00336B38" w14:paraId="5398eff" w14:textId="5398ef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0914" w:rsidP="00670914" w:rsidRDefault="00670914">
      <w:r>
        <w:t>REPUBLIKA HRVATSKA</w:t>
      </w:r>
    </w:p>
    <w:p w:rsidR="00670914" w:rsidP="00670914" w:rsidRDefault="00670914">
      <w:r>
        <w:t xml:space="preserve">Trgovački sud u Zagrebu </w:t>
      </w:r>
    </w:p>
    <w:p w:rsidR="00670914" w:rsidP="00670914" w:rsidRDefault="00670914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670914" w:rsidP="00670914" w:rsidRDefault="00670914">
      <w:r>
        <w:t xml:space="preserve">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18. St-4025/2016</w:t>
      </w:r>
    </w:p>
    <w:p w:rsidR="00336B38" w:rsidP="00670914" w:rsidRDefault="00336B38"/>
    <w:p w:rsidR="00670914" w:rsidP="00BC6C8D" w:rsidRDefault="00670914">
      <w:pPr>
        <w:ind w:left="2124" w:firstLine="708"/>
        <w:jc w:val="both"/>
      </w:pPr>
      <w:r>
        <w:t xml:space="preserve">   R E P U B L I K A   H R V A T S K A</w:t>
      </w: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="00670914" w:rsidP="00BC6C8D" w:rsidRDefault="00670914">
      <w:pPr>
        <w:jc w:val="both"/>
      </w:pPr>
    </w:p>
    <w:p w:rsidR="00BC6C8D" w:rsidP="00BC6C8D" w:rsidRDefault="00BC6C8D">
      <w:pPr>
        <w:jc w:val="both"/>
      </w:pPr>
    </w:p>
    <w:p w:rsidR="00670914" w:rsidP="00BC6C8D" w:rsidRDefault="00670914">
      <w:pPr>
        <w:ind w:firstLine="708"/>
        <w:jc w:val="both"/>
      </w:pPr>
      <w:r>
        <w:t>Trgovački sud u Zagrebu, sudac Danijela Uzelac Ljubić</w:t>
      </w:r>
      <w:r w:rsidR="00BC6C8D">
        <w:t xml:space="preserve">, u stečajnom </w:t>
      </w:r>
      <w:r>
        <w:t xml:space="preserve">postupku nad dužnikom VAP d.o.o. u stečaju, OIB 97952229558, Zagreb, </w:t>
      </w:r>
      <w:proofErr w:type="spellStart"/>
      <w:r>
        <w:t>Puljska</w:t>
      </w:r>
      <w:proofErr w:type="spellEnd"/>
      <w:r>
        <w:t xml:space="preserve"> 1, 20. kolovoza 2019.</w:t>
      </w: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  <w:r>
        <w:t xml:space="preserve">             </w:t>
      </w:r>
      <w:r w:rsidR="00BC6C8D">
        <w:tab/>
      </w:r>
      <w:r w:rsidR="00BC6C8D">
        <w:tab/>
      </w:r>
      <w:r w:rsidR="00BC6C8D">
        <w:tab/>
      </w:r>
      <w:r w:rsidR="00BC6C8D">
        <w:tab/>
      </w:r>
      <w:r>
        <w:t>z a k l j u č i o      j e</w:t>
      </w: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  <w:r>
        <w:tab/>
        <w:t xml:space="preserve">Nalaže se stečajnoj upraviteljici Ani </w:t>
      </w:r>
      <w:proofErr w:type="spellStart"/>
      <w:r>
        <w:t>Marii</w:t>
      </w:r>
      <w:proofErr w:type="spellEnd"/>
      <w:r>
        <w:t xml:space="preserve"> </w:t>
      </w:r>
      <w:proofErr w:type="spellStart"/>
      <w:r>
        <w:t>Međimurec</w:t>
      </w:r>
      <w:proofErr w:type="spellEnd"/>
      <w:r>
        <w:t xml:space="preserve"> </w:t>
      </w:r>
      <w:r w:rsidRPr="00BC6C8D" w:rsidR="00BC6C8D">
        <w:t>u roku 8 dana od dostave ovog zaključka dostaviti ovom sudu pisano izvješće o tijeku stečajnoga postupka i o stanju stečajne mase, koje je u skladu s odredbom čl. 89. st. 2. Stečajnog zakona ("N</w:t>
      </w:r>
      <w:r w:rsidR="00BC6C8D">
        <w:t>arodne novine" broj 71/15) dužna</w:t>
      </w:r>
      <w:r w:rsidRPr="00BC6C8D" w:rsidR="00BC6C8D">
        <w:t xml:space="preserve"> podnositi najmanje jedanput u tri mjeseca.</w:t>
      </w: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  <w:r>
        <w:tab/>
      </w:r>
      <w:r>
        <w:tab/>
      </w:r>
      <w:r>
        <w:tab/>
      </w:r>
      <w:r>
        <w:tab/>
      </w:r>
    </w:p>
    <w:p w:rsidR="00670914" w:rsidP="00BC6C8D" w:rsidRDefault="00670914">
      <w:pPr>
        <w:jc w:val="both"/>
      </w:pPr>
      <w:r>
        <w:t xml:space="preserve">                                                        U Zagrebu </w:t>
      </w:r>
      <w:r w:rsidR="00A0667B">
        <w:t>20. kolovoza</w:t>
      </w:r>
      <w:r>
        <w:t xml:space="preserve"> 2019.</w:t>
      </w:r>
    </w:p>
    <w:p w:rsidR="00670914" w:rsidP="0064023D" w:rsidRDefault="006709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="00670914" w:rsidP="0064023D" w:rsidRDefault="00117D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0914">
        <w:t xml:space="preserve"> Danijela Uzelac Ljubić</w:t>
      </w:r>
      <w:r>
        <w:t>, v.r.</w:t>
      </w:r>
    </w:p>
    <w:p w:rsidR="00670914" w:rsidP="00BC6C8D" w:rsidRDefault="0067091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670914" w:rsidP="00BC6C8D" w:rsidRDefault="00670914">
      <w:pPr>
        <w:jc w:val="both"/>
      </w:pPr>
    </w:p>
    <w:p w:rsidR="00670914" w:rsidP="00BC6C8D" w:rsidRDefault="00670914">
      <w:pPr>
        <w:jc w:val="both"/>
      </w:pPr>
      <w:r>
        <w:t>Uputa o pravnom lijeku: Protiv ovog zaključka žalba nije dopuštena (čl.19. st.7. SZ-a).</w:t>
      </w:r>
    </w:p>
    <w:p w:rsidR="00670914" w:rsidP="00BC6C8D" w:rsidRDefault="00670914">
      <w:pPr>
        <w:jc w:val="both"/>
      </w:pPr>
    </w:p>
    <w:p w:rsidR="00670914" w:rsidP="00117D99" w:rsidRDefault="00117D9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117D99" w:rsidP="00117D99" w:rsidRDefault="00117D99">
      <w:pPr>
        <w:jc w:val="right"/>
      </w:pPr>
      <w:r>
        <w:t>Katarina Franjić</w:t>
      </w:r>
    </w:p>
    <w:p w:rsidR="00117D99" w:rsidP="00BC6C8D" w:rsidRDefault="00117D99">
      <w:pPr>
        <w:jc w:val="both"/>
      </w:pPr>
    </w:p>
    <w:p w:rsidR="003621C5" w:rsidP="00BC6C8D" w:rsidRDefault="003621C5">
      <w:pPr>
        <w:jc w:val="both"/>
      </w:pPr>
    </w:p>
    <w:sectPr w:rsidR="003621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10"/>
    <w:rsid w:val="00117D99"/>
    <w:rsid w:val="00336B38"/>
    <w:rsid w:val="003621C5"/>
    <w:rsid w:val="005B6610"/>
    <w:rsid w:val="0064023D"/>
    <w:rsid w:val="00670914"/>
    <w:rsid w:val="00A0667B"/>
    <w:rsid w:val="00BB6E43"/>
    <w:rsid w:val="00BC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17D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9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B6E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6E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6E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6E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6E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7D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 zastupanog po punomoćniku Mario Babić</izvorni_sadrzaj>
    <derivirana_varijabla naziv="DomainObject.Predmet.ProtustrankaFormated_1">  VAP d.o.o. zastupanog po punomoćniku Mario Babić</derivirana_varijabla>
  </DomainObject.Predmet.ProtustrankaFormated>
  <DomainObject.Predmet.ProtustrankaFormatedOIB>
    <izvorni_sadrzaj>  VAP d.o.o., OIB 97952229558 zastupanog po punomoćniku Mario Babić</izvorni_sadrzaj>
    <derivirana_varijabla naziv="DomainObject.Predmet.ProtustrankaFormatedOIB_1">  VAP d.o.o., OIB 97952229558 zastupanog po punomoćniku Mario Babić</derivirana_varijabla>
  </DomainObject.Predmet.ProtustrankaFormatedOIB>
  <DomainObject.Predmet.ProtustrankaFormatedWithAdress>
    <izvorni_sadrzaj> VAP d.o.o., Puljska 1, 10000 Zagreb zastupanog po punomoćniku Mario Babić</izvorni_sadrzaj>
    <derivirana_varijabla naziv="DomainObject.Predmet.ProtustrankaFormatedWithAdress_1"> VAP d.o.o., Puljska 1, 10000 Zagreb zastupanog po punomoćniku Mario Babić</derivirana_varijabla>
  </DomainObject.Predmet.ProtustrankaFormatedWithAdress>
  <DomainObject.Predmet.ProtustrankaFormatedWithAdressOIB>
    <izvorni_sadrzaj> VAP d.o.o., OIB 97952229558, Puljska 1, 10000 Zagreb zastupanog po punomoćniku Mario Babić</izvorni_sadrzaj>
    <derivirana_varijabla naziv="DomainObject.Predmet.ProtustrankaFormatedWithAdressOIB_1"> VAP d.o.o., OIB 97952229558, Puljska 1, 10000 Zagreb zastupanog po punomoćniku Mario Babić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 zastupanog po punomoćniku Mario Babić</item>
    </izvorni_sadrzaj>
    <derivirana_varijabla naziv="DomainObject.Predmet.ProtuStrankaListFormated_1">
      <item>VAP d.o.o. zastupanog po punomoćniku Mario Babić</item>
    </derivirana_varijabla>
  </DomainObject.Predmet.ProtuStrankaListFormated>
  <DomainObject.Predmet.ProtuStrankaListFormatedOIB>
    <izvorni_sadrzaj>
      <item>VAP d.o.o., OIB 97952229558 zastupanog po punomoćniku Mario Babić</item>
    </izvorni_sadrzaj>
    <derivirana_varijabla naziv="DomainObject.Predmet.ProtuStrankaListFormatedOIB_1">
      <item>VAP d.o.o., OIB 97952229558 zastupanog po punomoćniku Mario Babić</item>
    </derivirana_varijabla>
  </DomainObject.Predmet.ProtuStrankaListFormatedOIB>
  <DomainObject.Predmet.ProtuStrankaListFormatedWithAdress>
    <izvorni_sadrzaj>
      <item>VAP d.o.o., Puljska 1, 10000 Zagreb zastupanog po punomoćniku Mario Babić</item>
    </izvorni_sadrzaj>
    <derivirana_varijabla naziv="DomainObject.Predmet.ProtuStrankaListFormatedWithAdress_1">
      <item>VAP d.o.o., Puljska 1, 10000 Zagreb zastupanog po punomoćniku Mario Babić</item>
    </derivirana_varijabla>
  </DomainObject.Predmet.ProtuStrankaListFormatedWithAdress>
  <DomainObject.Predmet.ProtuStrankaListFormatedWithAdressOIB>
    <izvorni_sadrzaj>
      <item>VAP d.o.o., OIB 97952229558, Puljska 1, 10000 Zagreb zastupanog po punomoćniku Mario Babić</item>
    </izvorni_sadrzaj>
    <derivirana_varijabla naziv="DomainObject.Predmet.ProtuStrankaListFormatedWithAdressOIB_1">
      <item>VAP d.o.o., OIB 97952229558, Puljska 1, 10000 Zagreb zastupanog po punomoćniku Mario Babić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 punomoćnik sudionika u postupku VAP d.o.o.</item>
    </izvorni_sadrzaj>
    <derivirana_varijabla naziv="DomainObject.Predmet.OstaliListFormated_1">
      <item>Mario Babić punomoćnik sudionika u postupku VAP d.o.o.</item>
    </derivirana_varijabla>
  </DomainObject.Predmet.OstaliListFormated>
  <DomainObject.Predmet.OstaliListFormatedOIB>
    <izvorni_sadrzaj>
      <item>Mario Babić, OIB 04896884618 punomoćnik sudionika u postupku VAP d.o.o.</item>
    </izvorni_sadrzaj>
    <derivirana_varijabla naziv="DomainObject.Predmet.OstaliListFormatedOIB_1">
      <item>Mario Babić, OIB 04896884618 punomoćnik sudionika u postupku VAP d.o.o.</item>
    </derivirana_varijabla>
  </DomainObject.Predmet.OstaliListFormatedOIB>
  <DomainObject.Predmet.OstaliListFormatedWithAdress>
    <izvorni_sadrzaj>
      <item>Mario Babić, Puljska 1, 10000 Zagreb punomoćnik sudionika u postupku VAP d.o.o.</item>
    </izvorni_sadrzaj>
    <derivirana_varijabla naziv="DomainObject.Predmet.OstaliListFormatedWithAdress_1">
      <item>Mario Babić, Puljska 1, 10000 Zagreb punomoćnik sudionika u postupku VAP d.o.o.</item>
    </derivirana_varijabla>
  </DomainObject.Predmet.OstaliListFormatedWithAdress>
  <DomainObject.Predmet.OstaliListFormatedWithAdressOIB>
    <izvorni_sadrzaj>
      <item>Mario Babić, OIB 04896884618, Puljska 1, 10000 Zagreb punomoćnik sudionika u postupku VAP d.o.o.</item>
    </izvorni_sadrzaj>
    <derivirana_varijabla naziv="DomainObject.Predmet.OstaliListFormatedWithAdressOIB_1">
      <item>Mario Babić, OIB 04896884618, Puljska 1, 10000 Zagreb punomoćnik sudionika u postupku VAP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St-4025/2016-34</izvorni_sadrzaj>
    <derivirana_varijabla naziv="DomainObject.PredzadnjaOdlukaIzPredmeta.Oznaka_1">St-4025/2016-34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153</properties:Words>
  <properties:Characters>683</properties:Characters>
  <properties:Lines>34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2019-08-20T08:38:00Z</dcterms:created>
  <dc:creator>Danijela Uzelac</dc:creator>
  <dc:description/>
  <cp:keywords/>
  <cp:lastModifiedBy>Katarina Franjić</cp:lastModifiedBy>
  <dcterms:modified xmlns:xsi="http://www.w3.org/2001/XMLSchema-instance" xsi:type="dcterms:W3CDTF">2019-08-20T08:49:00Z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(st-4025-19 zaključak nalog stečajnom upravitelju da dostavi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