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64a0" w14:paraId="bed64a0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945E0C">
        <w:rPr>
          <w:b/>
        </w:rPr>
        <w:t>3</w:t>
      </w:r>
      <w:r w:rsidR="00024136">
        <w:rPr>
          <w:b/>
        </w:rPr>
        <w:t>70</w:t>
      </w:r>
      <w:r w:rsidR="008D1B0D" w:rsidRPr="008D1B0D">
        <w:rPr>
          <w:b/>
        </w:rPr>
        <w:t>/2016-</w:t>
      </w:r>
      <w:r w:rsidR="006246B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024136">
        <w:t>Nenad Jarić</w:t>
      </w:r>
      <w:r w:rsidR="00024136" w:rsidRPr="00024136">
        <w:t xml:space="preserve"> j.d.o.o. za usluge,</w:t>
      </w:r>
      <w:r w:rsidR="00024136">
        <w:t xml:space="preserve"> skraćena tvrtka: Nenad Jarić j.d.o.o.</w:t>
      </w:r>
      <w:r w:rsidR="00024136" w:rsidRPr="00024136">
        <w:t xml:space="preserve"> Zagreb, Selska cesta 43, OIB: 0837619334</w:t>
      </w:r>
      <w:r w:rsidR="00024136">
        <w:t>9</w:t>
      </w:r>
      <w:r w:rsidR="00B16504" w:rsidRPr="00B16504">
        <w:t xml:space="preserve">, </w:t>
      </w:r>
      <w:r w:rsidR="00AA7765">
        <w:t xml:space="preserve">dana </w:t>
      </w:r>
      <w:r w:rsidR="00C73B38">
        <w:t>01.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024136" w:rsidRPr="00024136">
        <w:t>Nenad Jarić j.d.o.o. za usluge, skraćena tvrtka: Nenad Jarić j.d.o.o. Zagreb, Selska cesta 43, OIB: 08376193349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C73B38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C73B38" w:rsidRPr="00C73B38">
        <w:t>Siniša Rajnović iz Milanovca, (Virovitica), Sv. Trojstva 87, OIB 86217384445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024136" w:rsidRPr="00024136">
        <w:t>Nenad Jarić j.d.o.o. za usluge, skraćena tvrtka: Nenad Jarić j.d.o.o. Zagreb, Selska cesta 43, OIB: 08376193349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6023A6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FC4209" w:rsidP="00FC4209" w:rsidR="0079189E">
      <w:pPr>
        <w:jc w:val="right"/>
      </w:pPr>
      <w:r w:rsidRPr="00FC4209">
        <w:rPr>
          <w:b/>
        </w:rPr>
        <w:lastRenderedPageBreak/>
        <w:t>Broj: 7/St-13</w:t>
      </w:r>
      <w:r w:rsidR="00024136">
        <w:rPr>
          <w:b/>
        </w:rPr>
        <w:t>70</w:t>
      </w:r>
      <w:r w:rsidRPr="00FC4209">
        <w:rPr>
          <w:b/>
        </w:rPr>
        <w:t>/2016-5</w:t>
      </w:r>
    </w:p>
    <w:p w:rsidRDefault="0079189E" w:rsidP="002B488F" w:rsidR="0079189E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024136" w:rsidRPr="00024136">
        <w:t>Nenad Jarić j.d.o.o. za usluge, skraćena tvrtka: Nenad Jarić j.d.o.o. Zagreb, Selska cesta 43, OIB: 08376193349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24136">
        <w:t>294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</w:t>
      </w:r>
      <w:r w:rsidR="00024136">
        <w:t>5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C73B38">
        <w:t>01. rujna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lastRenderedPageBreak/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52A" w:rsidR="0062652A">
      <w:r>
        <w:separator/>
      </w:r>
    </w:p>
  </w:endnote>
  <w:endnote w:id="0" w:type="continuationSeparator">
    <w:p w:rsidRDefault="0062652A" w:rsidR="00626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52A" w:rsidR="0062652A">
      <w:r>
        <w:separator/>
      </w:r>
    </w:p>
  </w:footnote>
  <w:footnote w:id="0" w:type="continuationSeparator">
    <w:p w:rsidRDefault="0062652A" w:rsidR="006265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049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24136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0D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208F9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75B3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D4C6E"/>
    <w:rsid w:val="005F0F7E"/>
    <w:rsid w:val="005F6A7C"/>
    <w:rsid w:val="005F74A0"/>
    <w:rsid w:val="006023A6"/>
    <w:rsid w:val="006036A1"/>
    <w:rsid w:val="006224BC"/>
    <w:rsid w:val="006246BB"/>
    <w:rsid w:val="00626013"/>
    <w:rsid w:val="0062652A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189E"/>
    <w:rsid w:val="0079485C"/>
    <w:rsid w:val="007A4D10"/>
    <w:rsid w:val="007A6587"/>
    <w:rsid w:val="007B071F"/>
    <w:rsid w:val="007B5490"/>
    <w:rsid w:val="007C4E4B"/>
    <w:rsid w:val="007C7835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C03D5"/>
    <w:rsid w:val="008D1B0D"/>
    <w:rsid w:val="009135EF"/>
    <w:rsid w:val="00942E1D"/>
    <w:rsid w:val="009458D8"/>
    <w:rsid w:val="00945E0C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B0496"/>
    <w:rsid w:val="00BC6FC5"/>
    <w:rsid w:val="00BD0EB6"/>
    <w:rsid w:val="00BF04DB"/>
    <w:rsid w:val="00C04D92"/>
    <w:rsid w:val="00C32C54"/>
    <w:rsid w:val="00C53A06"/>
    <w:rsid w:val="00C63D01"/>
    <w:rsid w:val="00C73B38"/>
    <w:rsid w:val="00C74CB4"/>
    <w:rsid w:val="00C868CA"/>
    <w:rsid w:val="00C87258"/>
    <w:rsid w:val="00C92D33"/>
    <w:rsid w:val="00CD1276"/>
    <w:rsid w:val="00CD466F"/>
    <w:rsid w:val="00D22AF4"/>
    <w:rsid w:val="00D24F05"/>
    <w:rsid w:val="00D25023"/>
    <w:rsid w:val="00D25655"/>
    <w:rsid w:val="00D66FB6"/>
    <w:rsid w:val="00D80405"/>
    <w:rsid w:val="00DB52D3"/>
    <w:rsid w:val="00DC4AFF"/>
    <w:rsid w:val="00DC7E31"/>
    <w:rsid w:val="00DE2256"/>
    <w:rsid w:val="00DF26AE"/>
    <w:rsid w:val="00E1784E"/>
    <w:rsid w:val="00E32D86"/>
    <w:rsid w:val="00E36C87"/>
    <w:rsid w:val="00E46EC8"/>
    <w:rsid w:val="00E57783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270"/>
    <w:rsid w:val="00F91028"/>
    <w:rsid w:val="00F911E6"/>
    <w:rsid w:val="00FB3B83"/>
    <w:rsid w:val="00FC4209"/>
    <w:rsid w:val="00FC62AF"/>
    <w:rsid w:val="00FD652C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04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4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4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4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4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04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4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4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4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4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1370</izvorni_sadrzaj>
    <derivirana_varijabla naziv="DomainObject.Predmet.Broj_1">1370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St-1370/2016</izvorni_sadrzaj>
    <derivirana_varijabla naziv="DomainObject.Predmet.OznakaBroj_1">St-1370/2016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Nenad Jarić j.d.o.o.</izvorni_sadrzaj>
    <derivirana_varijabla naziv="DomainObject.Predmet.ProtustrankaFormated_1">  Nenad Jarić j.d.o.o.</derivirana_varijabla>
  </DomainObject.Predmet.ProtustrankaFormated>
  <DomainObject.Predmet.ProtustrankaFormatedOIB>
    <izvorni_sadrzaj>  Nenad Jarić j.d.o.o., OIB 08376193349</izvorni_sadrzaj>
    <derivirana_varijabla naziv="DomainObject.Predmet.ProtustrankaFormatedOIB_1">  Nenad Jarić j.d.o.o., OIB 08376193349</derivirana_varijabla>
  </DomainObject.Predmet.ProtustrankaFormatedOIB>
  <DomainObject.Predmet.ProtustrankaFormatedWithAdress>
    <izvorni_sadrzaj> Nenad Jarić j.d.o.o., Selska cesta 43, 10000 Zagreb</izvorni_sadrzaj>
    <derivirana_varijabla naziv="DomainObject.Predmet.ProtustrankaFormatedWithAdress_1"> Nenad Jarić j.d.o.o., Selska cesta 43, 10000 Zagreb</derivirana_varijabla>
  </DomainObject.Predmet.ProtustrankaFormatedWithAdress>
  <DomainObject.Predmet.ProtustrankaFormatedWithAdressOIB>
    <izvorni_sadrzaj> Nenad Jarić j.d.o.o., OIB 08376193349, Selska cesta 43, 10000 Zagreb</izvorni_sadrzaj>
    <derivirana_varijabla naziv="DomainObject.Predmet.ProtustrankaFormatedWithAdressOIB_1"> Nenad Jarić j.d.o.o., OIB 08376193349, Selska cesta 43, 10000 Zagreb</derivirana_varijabla>
  </DomainObject.Predmet.ProtustrankaFormatedWithAdressOIB>
  <DomainObject.Predmet.ProtustrankaWithAdress>
    <izvorni_sadrzaj>Nenad Jarić j.d.o.o. Selska cesta 43, 10000 Zagreb</izvorni_sadrzaj>
    <derivirana_varijabla naziv="DomainObject.Predmet.ProtustrankaWithAdress_1">Nenad Jarić j.d.o.o. Selska cesta 43, 10000 Zagreb</derivirana_varijabla>
  </DomainObject.Predmet.ProtustrankaWithAdress>
  <DomainObject.Predmet.ProtustrankaWithAdressOIB>
    <izvorni_sadrzaj>Nenad Jarić j.d.o.o., OIB 08376193349, Selska cesta 43, 10000 Zagreb</izvorni_sadrzaj>
    <derivirana_varijabla naziv="DomainObject.Predmet.ProtustrankaWithAdressOIB_1">Nenad Jarić j.d.o.o., OIB 08376193349, Selska cesta 43, 10000 Zagreb</derivirana_varijabla>
  </DomainObject.Predmet.ProtustrankaWithAdressOIB>
  <DomainObject.Predmet.ProtustrankaNazivFormated>
    <izvorni_sadrzaj>Nenad Jarić j.d.o.o.</izvorni_sadrzaj>
    <derivirana_varijabla naziv="DomainObject.Predmet.ProtustrankaNazivFormated_1">Nenad Jarić j.d.o.o.</derivirana_varijabla>
  </DomainObject.Predmet.ProtustrankaNazivFormated>
  <DomainObject.Predmet.ProtustrankaNazivFormatedOIB>
    <izvorni_sadrzaj>Nenad Jarić j.d.o.o., OIB 08376193349</izvorni_sadrzaj>
    <derivirana_varijabla naziv="DomainObject.Predmet.ProtustrankaNazivFormatedOIB_1">Nenad Jarić j.d.o.o., OIB 08376193349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Nenad Jarić j.d.o.o.</item>
    </izvorni_sadrzaj>
    <derivirana_varijabla naziv="DomainObject.Predmet.ProtuStrankaListFormated_1">
      <item>Nenad Jarić j.d.o.o.</item>
    </derivirana_varijabla>
  </DomainObject.Predmet.ProtuStrankaListFormated>
  <DomainObject.Predmet.ProtuStrankaListFormatedOIB>
    <izvorni_sadrzaj>
      <item>Nenad Jarić j.d.o.o., OIB 08376193349</item>
    </izvorni_sadrzaj>
    <derivirana_varijabla naziv="DomainObject.Predmet.ProtuStrankaListFormatedOIB_1">
      <item>Nenad Jarić j.d.o.o., OIB 08376193349</item>
    </derivirana_varijabla>
  </DomainObject.Predmet.ProtuStrankaListFormatedOIB>
  <DomainObject.Predmet.ProtuStrankaListFormatedWithAdress>
    <izvorni_sadrzaj>
      <item>Nenad Jarić j.d.o.o., Selska cesta 43, 10000 Zagreb</item>
    </izvorni_sadrzaj>
    <derivirana_varijabla naziv="DomainObject.Predmet.ProtuStrankaListFormatedWithAdress_1">
      <item>Nenad Jarić j.d.o.o., Selska cesta 43, 10000 Zagreb</item>
    </derivirana_varijabla>
  </DomainObject.Predmet.ProtuStrankaListFormatedWithAdress>
  <DomainObject.Predmet.ProtuStrankaListFormatedWithAdressOIB>
    <izvorni_sadrzaj>
      <item>Nenad Jarić j.d.o.o., OIB 08376193349, Selska cesta 43, 10000 Zagreb</item>
    </izvorni_sadrzaj>
    <derivirana_varijabla naziv="DomainObject.Predmet.ProtuStrankaListFormatedWithAdressOIB_1">
      <item>Nenad Jarić j.d.o.o., OIB 08376193349, Selska cesta 43, 10000 Zagreb</item>
    </derivirana_varijabla>
  </DomainObject.Predmet.ProtuStrankaListFormatedWithAdressOIB>
  <DomainObject.Predmet.ProtuStrankaListNazivFormated>
    <izvorni_sadrzaj>
      <item>Nenad Jarić j.d.o.o.</item>
    </izvorni_sadrzaj>
    <derivirana_varijabla naziv="DomainObject.Predmet.ProtuStrankaListNazivFormated_1">
      <item>Nenad Jarić j.d.o.o.</item>
    </derivirana_varijabla>
  </DomainObject.Predmet.ProtuStrankaListNazivFormated>
  <DomainObject.Predmet.ProtuStrankaListNazivFormatedOIB>
    <izvorni_sadrzaj>
      <item>Nenad Jarić j.d.o.o., OIB 08376193349</item>
    </izvorni_sadrzaj>
    <derivirana_varijabla naziv="DomainObject.Predmet.ProtuStrankaListNazivFormatedOIB_1">
      <item>Nenad Jarić j.d.o.o., OIB 08376193349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Nenad Jarić j.d.o.o.</izvorni_sadrzaj>
    <derivirana_varijabla naziv="DomainObject.Predmet.ProtustrankaIDrugi_1">Nenad Jarić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Nenad Jarić j.d.o.o., OIB 08376193349, Selska cesta 43, 10000 Zagreb</izvorni_sadrzaj>
    <derivirana_varijabla naziv="DomainObject.Predmet.ProtustrankaIDrugiAdressOIB_1">Nenad Jarić j.d.o.o., OIB 08376193349, Selska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Jarić j.d.o.o.</item>
      <item>FINA Regionalni centar Zagreb</item>
    </izvorni_sadrzaj>
    <derivirana_varijabla naziv="DomainObject.Predmet.SudioniciListNaziv_1">
      <item>Nenad Jarić j.d.o.o.</item>
      <item>FINA Regionalni centar Zagreb</item>
    </derivirana_varijabla>
  </DomainObject.Predmet.SudioniciListNaziv>
  <DomainObject.Predmet.SudioniciListAdressOIB>
    <izvorni_sadrzaj>
      <item>Nenad Jarić j.d.o.o., OIB 08376193349, Selska cesta 43,10000 Zagreb</item>
      <item>FINA Regionalni centar Zagreb, OIB 85821130368, Trg svibanjskih žrtava 1995. 1,10000 Zagreb</item>
    </izvorni_sadrzaj>
    <derivirana_varijabla naziv="DomainObject.Predmet.SudioniciListAdressOIB_1">
      <item>Nenad Jarić j.d.o.o., OIB 08376193349, Selska cesta 43,10000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08376193349</item>
      <item>, OIB 85821130368</item>
    </izvorni_sadrzaj>
    <derivirana_varijabla naziv="DomainObject.Predmet.SudioniciListNazivOIB_1">
      <item>, OIB 08376193349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2FAF0-3A5F-4812-ABCA-CE10A5C519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801</properties:Words>
  <properties:Characters>4496</properties:Characters>
  <properties:Lines>110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2016-08-25T11:31:00Z</dcterms:created>
  <dc:creator>alet</dc:creator>
  <cp:lastModifiedBy>wsadmin</cp:lastModifiedBy>
  <cp:lastPrinted>2016-07-28T07:37:00Z</cp:lastPrinted>
  <dcterms:modified xmlns:xsi="http://www.w3.org/2001/XMLSchema-instance" xsi:type="dcterms:W3CDTF">2016-09-01T07:26:00Z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