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30ed" w14:paraId="0ee30ed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A54BEF">
        <w:rPr>
          <w:rFonts w:cs="Times New Roman"/>
          <w:szCs w:val="24"/>
        </w:rPr>
        <w:t>90. St-6400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507618">
        <w:rPr>
          <w:rFonts w:cs="Times New Roman"/>
          <w:szCs w:val="24"/>
        </w:rPr>
        <w:t>09.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A54BEF">
        <w:rPr>
          <w:rFonts w:cs="Times New Roman"/>
          <w:szCs w:val="24"/>
        </w:rPr>
        <w:t xml:space="preserve"> </w:t>
      </w:r>
      <w:r w:rsidR="00A54BEF">
        <w:t>UDRUGA ZA POMOĆ OBOLJELIMA OD POREMEĆAJA U PREHRANI "NADA", Zagreb, Domagojeva ulica 12, OIB 67182958005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A54BEF">
        <w:rPr>
          <w:rFonts w:cs="Times New Roman"/>
          <w:szCs w:val="24"/>
        </w:rPr>
        <w:t>12.658,41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507618">
        <w:rPr>
          <w:rFonts w:cs="Times New Roman"/>
          <w:szCs w:val="24"/>
        </w:rPr>
        <w:t>09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2C11CB"/>
    <w:rsid w:val="003331AD"/>
    <w:rsid w:val="003E10A6"/>
    <w:rsid w:val="0041555B"/>
    <w:rsid w:val="004E5EA9"/>
    <w:rsid w:val="004F0CF9"/>
    <w:rsid w:val="00507618"/>
    <w:rsid w:val="00856A9B"/>
    <w:rsid w:val="008D189E"/>
    <w:rsid w:val="008F133B"/>
    <w:rsid w:val="00960515"/>
    <w:rsid w:val="00A54BEF"/>
    <w:rsid w:val="00AD2B42"/>
    <w:rsid w:val="00C23465"/>
    <w:rsid w:val="00CE38A9"/>
    <w:rsid w:val="00D1720C"/>
    <w:rsid w:val="00D7239E"/>
    <w:rsid w:val="00E70296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E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EA9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E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E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E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EA9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E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E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6400</izvorni_sadrzaj>
    <derivirana_varijabla naziv="DomainObject.Predmet.Broj_1">6400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St-6400/2015</izvorni_sadrzaj>
    <derivirana_varijabla naziv="DomainObject.Predmet.OznakaBroj_1">St-6400/2015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pomoć oboljelima od poremećaja u prehrani NADA zastupanog po punomoćniku HRVOJE RENDULIĆ</izvorni_sadrzaj>
    <derivirana_varijabla naziv="DomainObject.Predmet.ProtustrankaFormated_1">  Udruga za pomoć oboljelima od poremećaja u prehrani NADA zastupanog po punomoćniku HRVOJE RENDULIĆ</derivirana_varijabla>
  </DomainObject.Predmet.ProtustrankaFormated>
  <DomainObject.Predmet.ProtustrankaFormatedOIB>
    <izvorni_sadrzaj>  Udruga za pomoć oboljelima od poremećaja u prehrani NADA, OIB 67182958005 zastupanog po punomoćniku HRVOJE RENDULIĆ</izvorni_sadrzaj>
    <derivirana_varijabla naziv="DomainObject.Predmet.ProtustrankaFormatedOIB_1">  Udruga za pomoć oboljelima od poremećaja u prehrani NADA, OIB 67182958005 zastupanog po punomoćniku HRVOJE RENDULIĆ</derivirana_varijabla>
  </DomainObject.Predmet.ProtustrankaFormatedOIB>
  <DomainObject.Predmet.ProtustrankaFormatedWithAdress>
    <izvorni_sadrzaj> Udruga za pomoć oboljelima od poremećaja u prehrani NADA, Domagojeva 12, 10000 Zagreb zastupanog po punomoćniku HRVOJE RENDULIĆ</izvorni_sadrzaj>
    <derivirana_varijabla naziv="DomainObject.Predmet.ProtustrankaFormatedWithAdress_1"> Udruga za pomoć oboljelima od poremećaja u prehrani NADA, Domagojeva 12, 10000 Zagreb zastupanog po punomoćniku HRVOJE RENDULIĆ</derivirana_varijabla>
  </DomainObject.Predmet.ProtustrankaFormatedWithAdress>
  <DomainObject.Predmet.ProtustrankaFormatedWithAdressOIB>
    <izvorni_sadrzaj> Udruga za pomoć oboljelima od poremećaja u prehrani NADA, OIB 67182958005, Domagojeva 12, 10000 Zagreb zastupanog po punomoćniku HRVOJE RENDULIĆ</izvorni_sadrzaj>
    <derivirana_varijabla naziv="DomainObject.Predmet.ProtustrankaFormatedWithAdressOIB_1"> Udruga za pomoć oboljelima od poremećaja u prehrani NADA, OIB 67182958005, Domagojeva 12, 10000 Zagreb zastupanog po punomoćniku HRVOJE RENDULIĆ</derivirana_varijabla>
  </DomainObject.Predmet.ProtustrankaFormatedWithAdressOIB>
  <DomainObject.Predmet.ProtustrankaWithAdress>
    <izvorni_sadrzaj>Udruga za pomoć oboljelima od poremećaja u prehrani NADA Domagojeva 12, 10000 Zagreb</izvorni_sadrzaj>
    <derivirana_varijabla naziv="DomainObject.Predmet.ProtustrankaWithAdress_1">Udruga za pomoć oboljelima od poremećaja u prehrani NADA Domagojeva 12, 10000 Zagreb</derivirana_varijabla>
  </DomainObject.Predmet.ProtustrankaWithAdress>
  <DomainObject.Predmet.ProtustrankaWithAdressOIB>
    <izvorni_sadrzaj>Udruga za pomoć oboljelima od poremećaja u prehrani NADA, OIB 67182958005, Domagojeva 12, 10000 Zagreb</izvorni_sadrzaj>
    <derivirana_varijabla naziv="DomainObject.Predmet.ProtustrankaWithAdressOIB_1">Udruga za pomoć oboljelima od poremećaja u prehrani NADA, OIB 67182958005, Domagojeva 12, 10000 Zagreb</derivirana_varijabla>
  </DomainObject.Predmet.ProtustrankaWithAdressOIB>
  <DomainObject.Predmet.ProtustrankaNazivFormated>
    <izvorni_sadrzaj>Udruga za pomoć oboljelima od poremećaja u prehrani NADA</izvorni_sadrzaj>
    <derivirana_varijabla naziv="DomainObject.Predmet.ProtustrankaNazivFormated_1">Udruga za pomoć oboljelima od poremećaja u prehrani NADA</derivirana_varijabla>
  </DomainObject.Predmet.ProtustrankaNazivFormated>
  <DomainObject.Predmet.ProtustrankaNazivFormatedOIB>
    <izvorni_sadrzaj>Udruga za pomoć oboljelima od poremećaja u prehrani NADA, OIB 67182958005</izvorni_sadrzaj>
    <derivirana_varijabla naziv="DomainObject.Predmet.ProtustrankaNazivFormatedOIB_1">Udruga za pomoć oboljelima od poremećaja u prehrani NADA, OIB 67182958005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pomoć oboljelima od poremećaja u prehrani NADA zastupanog po punomoćniku HRVOJE RENDULIĆ</item>
    </izvorni_sadrzaj>
    <derivirana_varijabla naziv="DomainObject.Predmet.ProtuStrankaListFormated_1">
      <item>Udruga za pomoć oboljelima od poremećaja u prehrani NADA zastupanog po punomoćniku HRVOJE RENDULIĆ</item>
    </derivirana_varijabla>
  </DomainObject.Predmet.ProtuStrankaListFormated>
  <DomainObject.Predmet.ProtuStrankaListFormatedOIB>
    <izvorni_sadrzaj>
      <item>Udruga za pomoć oboljelima od poremećaja u prehrani NADA, OIB 67182958005 zastupanog po punomoćniku HRVOJE RENDULIĆ</item>
    </izvorni_sadrzaj>
    <derivirana_varijabla naziv="DomainObject.Predmet.ProtuStrankaListFormatedOIB_1">
      <item>Udruga za pomoć oboljelima od poremećaja u prehrani NADA, OIB 67182958005 zastupanog po punomoćniku HRVOJE RENDULIĆ</item>
    </derivirana_varijabla>
  </DomainObject.Predmet.ProtuStrankaListFormatedOIB>
  <DomainObject.Predmet.ProtuStrankaListFormatedWithAdress>
    <izvorni_sadrzaj>
      <item>Udruga za pomoć oboljelima od poremećaja u prehrani NADA, Domagojeva 12, 10000 Zagreb zastupanog po punomoćniku HRVOJE RENDULIĆ</item>
    </izvorni_sadrzaj>
    <derivirana_varijabla naziv="DomainObject.Predmet.ProtuStrankaListFormatedWithAdress_1">
      <item>Udruga za pomoć oboljelima od poremećaja u prehrani NADA, Domagojeva 12, 10000 Zagreb zastupanog po punomoćniku HRVOJE RENDULIĆ</item>
    </derivirana_varijabla>
  </DomainObject.Predmet.ProtuStrankaListFormatedWithAdress>
  <DomainObject.Predmet.ProtuStrankaListFormatedWithAdressOIB>
    <izvorni_sadrzaj>
      <item>Udruga za pomoć oboljelima od poremećaja u prehrani NADA, OIB 67182958005, Domagojeva 12, 10000 Zagreb zastupanog po punomoćniku HRVOJE RENDULIĆ</item>
    </izvorni_sadrzaj>
    <derivirana_varijabla naziv="DomainObject.Predmet.ProtuStrankaListFormatedWithAdressOIB_1">
      <item>Udruga za pomoć oboljelima od poremećaja u prehrani NADA, OIB 67182958005, Domagojeva 12, 10000 Zagreb zastupanog po punomoćniku HRVOJE RENDULIĆ</item>
    </derivirana_varijabla>
  </DomainObject.Predmet.ProtuStrankaListFormatedWithAdressOIB>
  <DomainObject.Predmet.ProtuStrankaListNazivFormated>
    <izvorni_sadrzaj>
      <item>Udruga za pomoć oboljelima od poremećaja u prehrani NADA</item>
    </izvorni_sadrzaj>
    <derivirana_varijabla naziv="DomainObject.Predmet.ProtuStrankaListNazivFormated_1">
      <item>Udruga za pomoć oboljelima od poremećaja u prehrani NADA</item>
    </derivirana_varijabla>
  </DomainObject.Predmet.ProtuStrankaListNazivFormated>
  <DomainObject.Predmet.ProtuStrankaListNazivFormatedOIB>
    <izvorni_sadrzaj>
      <item>Udruga za pomoć oboljelima od poremećaja u prehrani NADA, OIB 67182958005</item>
    </izvorni_sadrzaj>
    <derivirana_varijabla naziv="DomainObject.Predmet.ProtuStrankaListNazivFormatedOIB_1">
      <item>Udruga za pomoć oboljelima od poremećaja u prehrani NADA, OIB 67182958005</item>
    </derivirana_varijabla>
  </DomainObject.Predmet.ProtuStrankaListNazivFormatedOIB>
  <DomainObject.Predmet.OstaliListFormated>
    <izvorni_sadrzaj>
      <item>HRVOJE RENDULIĆ punomoćnik sudionika u postupku Udruga za pomoć oboljelima od poremećaja u prehrani NADA</item>
    </izvorni_sadrzaj>
    <derivirana_varijabla naziv="DomainObject.Predmet.OstaliListFormated_1">
      <item>HRVOJE RENDULIĆ punomoćnik sudionika u postupku Udruga za pomoć oboljelima od poremećaja u prehrani NADA</item>
    </derivirana_varijabla>
  </DomainObject.Predmet.OstaliListFormated>
  <DomainObject.Predmet.OstaliListFormatedOIB>
    <izvorni_sadrzaj>
      <item>HRVOJE RENDULIĆ, OIB 67182958005 punomoćnik sudionika u postupku Udruga za pomoć oboljelima od poremećaja u prehrani NADA</item>
    </izvorni_sadrzaj>
    <derivirana_varijabla naziv="DomainObject.Predmet.OstaliListFormatedOIB_1">
      <item>HRVOJE RENDULIĆ, OIB 67182958005 punomoćnik sudionika u postupku Udruga za pomoć oboljelima od poremećaja u prehrani NADA</item>
    </derivirana_varijabla>
  </DomainObject.Predmet.OstaliListFormatedOIB>
  <DomainObject.Predmet.OstaliListFormatedWithAdress>
    <izvorni_sadrzaj>
      <item>HRVOJE RENDULIĆ, Domagojeva ulica 12, 10000 Zagreb punomoćnik sudionika u postupku Udruga za pomoć oboljelima od poremećaja u prehrani NADA</item>
    </izvorni_sadrzaj>
    <derivirana_varijabla naziv="DomainObject.Predmet.OstaliListFormatedWithAdress_1">
      <item>HRVOJE RENDULIĆ, Domagojeva ulica 12, 10000 Zagreb punomoćnik sudionika u postupku Udruga za pomoć oboljelima od poremećaja u prehrani NADA</item>
    </derivirana_varijabla>
  </DomainObject.Predmet.OstaliListFormatedWithAdress>
  <DomainObject.Predmet.OstaliListFormatedWithAdressOIB>
    <izvorni_sadrzaj>
      <item>HRVOJE RENDULIĆ, OIB 67182958005, Domagojeva ulica 12, 10000 Zagreb punomoćnik sudionika u postupku Udruga za pomoć oboljelima od poremećaja u prehrani NADA</item>
    </izvorni_sadrzaj>
    <derivirana_varijabla naziv="DomainObject.Predmet.OstaliListFormatedWithAdressOIB_1">
      <item>HRVOJE RENDULIĆ, OIB 67182958005, Domagojeva ulica 12, 10000 Zagreb punomoćnik sudionika u postupku Udruga za pomoć oboljelima od poremećaja u prehrani NADA</item>
    </derivirana_varijabla>
  </DomainObject.Predmet.OstaliListFormatedWithAdressOIB>
  <DomainObject.Predmet.OstaliListNazivFormated>
    <izvorni_sadrzaj>
      <item>HRVOJE RENDULIĆ</item>
    </izvorni_sadrzaj>
    <derivirana_varijabla naziv="DomainObject.Predmet.OstaliListNazivFormated_1">
      <item>HRVOJE RENDULIĆ</item>
    </derivirana_varijabla>
  </DomainObject.Predmet.OstaliListNazivFormated>
  <DomainObject.Predmet.OstaliListNazivFormatedOIB>
    <izvorni_sadrzaj>
      <item>HRVOJE RENDULIĆ, OIB 67182958005</item>
    </izvorni_sadrzaj>
    <derivirana_varijabla naziv="DomainObject.Predmet.OstaliListNazivFormatedOIB_1">
      <item>HRVOJE RENDULIĆ, OIB 67182958005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pomoć oboljelima od poremećaja u prehrani NADA</izvorni_sadrzaj>
    <derivirana_varijabla naziv="DomainObject.Predmet.ProtustrankaIDrugi_1">Udruga za pomoć oboljelima od poremećaja u prehrani NADA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pomoć oboljelima od poremećaja u prehrani NADA, OIB 67182958005, Domagojeva 12, 10000 Zagreb</izvorni_sadrzaj>
    <derivirana_varijabla naziv="DomainObject.Predmet.ProtustrankaIDrugiAdressOIB_1">Udruga za pomoć oboljelima od poremećaja u prehrani NADA, OIB 67182958005, Domagojeva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pomoć oboljelima od poremećaja u prehrani NADA</item>
      <item>HRVOJE RENDULIĆ</item>
    </izvorni_sadrzaj>
    <derivirana_varijabla naziv="DomainObject.Predmet.SudioniciListNaziv_1">
      <item>FINA Regionalni centar Zagreb</item>
      <item>Udruga za pomoć oboljelima od poremećaja u prehrani NADA</item>
      <item>HRVOJE RENDULIĆ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pomoć oboljelima od poremećaja u prehrani NADA, OIB 67182958005, Domagojeva 12,10000 Zagreb</item>
      <item>HRVOJE RENDULIĆ, OIB 67182958005, Domagojeva ulica 12,10000 Zagreb</item>
    </izvorni_sadrzaj>
    <derivirana_varijabla naziv="DomainObject.Predmet.SudioniciListAdressOIB_1">
      <item>FINA Regionalni centar Zagreb, OIB 85821130368, Trg svibanjskih žrtava 1995. 1,10000 Zagreb</item>
      <item>Udruga za pomoć oboljelima od poremećaja u prehrani NADA, OIB 67182958005, Domagojeva 12,10000 Zagreb</item>
      <item>HRVOJE RENDULIĆ, OIB 67182958005, Domagojeva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67182958005</item>
      <item>, OIB 67182958005</item>
    </izvorni_sadrzaj>
    <derivirana_varijabla naziv="DomainObject.Predmet.SudioniciListNazivOIB_1">
      <item>, OIB 85821130368</item>
      <item>, OIB 67182958005</item>
      <item>, OIB 67182958005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245</properties:Words>
  <properties:Characters>1340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2016-02-09T09:14:00Z</dcterms:created>
  <dc:creator>Sandra Rotar Vogrin</dc:creator>
  <cp:lastModifiedBy>Višnja Svečak</cp:lastModifiedBy>
  <cp:lastPrinted>2016-02-09T09:14:00Z</cp:lastPrinted>
  <dcterms:modified xmlns:xsi="http://www.w3.org/2001/XMLSchema-instance" xsi:type="dcterms:W3CDTF">2016-02-09T09:15:00Z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