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431f" w14:paraId="509431f" w:rsidRDefault="003F61A5" w:rsidP="006F0D70" w:rsidR="003F61A5">
      <w:pPr>
        <w15:collapsed w:val="false"/>
      </w:pPr>
      <w:bookmarkStart w:name="_GoBack" w:id="0"/>
      <w:bookmarkEnd w:id="0"/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3F61A5" w:rsidP="0078710B" w:rsidR="0078710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18683136487, Područni ured Osijek, zastupana po Županijskom državnom odvjetništvu u Osijeku, za otvaranje stečajnog postupka nad dužnikom MŽ BAU j.d.o.o. u likvidaciji, Đakovo, Jakova Gotovca 103, MBS: 030179657, OIB: 34712314484</w:t>
      </w:r>
      <w:r w:rsidR="0078710B">
        <w:rPr>
          <w:color w:val="000000"/>
        </w:rPr>
        <w:t xml:space="preserve">, dana </w:t>
      </w:r>
      <w:r>
        <w:rPr>
          <w:color w:val="000000"/>
        </w:rPr>
        <w:t xml:space="preserve">4. veljače </w:t>
      </w:r>
      <w:r w:rsidR="0078710B">
        <w:rPr>
          <w:color w:val="000000"/>
        </w:rPr>
        <w:t>2019. godine</w:t>
      </w: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3F61A5">
        <w:t>MŽ BAU j.d.o.o. u likvidaciji, Đakovo, Jakova Gotovca 103, MBS: 030179657, OIB: 34712314484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3F61A5">
        <w:t>1265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3F61A5" w:rsidP="00F957D4" w:rsidR="003F61A5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3F61A5">
        <w:t xml:space="preserve">MŽ </w:t>
      </w:r>
      <w:r w:rsidR="003F61A5">
        <w:lastRenderedPageBreak/>
        <w:t>BAU j.d.o.o. u likvidaciji, Đakovo, Jakova Gotovca 103, MBS: 030179657, OIB: 34712314484</w:t>
      </w:r>
      <w:r w:rsidR="009B1397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3F61A5">
        <w:t>22</w:t>
      </w:r>
      <w:r w:rsidR="00CE02D3">
        <w:t>. siječnja 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6F0D70" w:rsidR="004C187C">
      <w:pPr>
        <w:jc w:val="center"/>
      </w:pPr>
      <w:r>
        <w:t xml:space="preserve">U Osijeku </w:t>
      </w:r>
      <w:r w:rsidR="003F61A5">
        <w:t>4. veljače</w:t>
      </w:r>
      <w:r w:rsidR="00CE02D3">
        <w:t xml:space="preserve"> 2019</w:t>
      </w:r>
      <w:r w:rsidR="00AF1B13">
        <w:t>.</w:t>
      </w:r>
    </w:p>
    <w:p w:rsidRDefault="006F0D70" w:rsidP="006F0D70" w:rsidR="006F0D70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6F0D70" w:rsidP="004C187C" w:rsidR="006F0D70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1D1D5A" w:rsidP="004C187C" w:rsidR="001D1D5A">
      <w:pPr>
        <w:jc w:val="both"/>
      </w:pPr>
    </w:p>
    <w:p w:rsidRDefault="006F0D70" w:rsidP="004C187C" w:rsidR="006F0D70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1D9" w:rsidR="00FE01D9">
      <w:r>
        <w:separator/>
      </w:r>
    </w:p>
  </w:endnote>
  <w:endnote w:id="0" w:type="continuationSeparator">
    <w:p w:rsidRDefault="00FE01D9" w:rsidR="00FE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1D9" w:rsidR="00FE01D9">
      <w:r>
        <w:separator/>
      </w:r>
    </w:p>
  </w:footnote>
  <w:footnote w:id="0" w:type="continuationSeparator">
    <w:p w:rsidRDefault="00FE01D9" w:rsidR="00FE0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B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5260" w:rsidP="000D5260" w:rsidR="000D5260">
    <w:pPr>
      <w:jc w:val="right"/>
    </w:pPr>
    <w:r>
      <w:t>Poslovni broj: 7 St-1265/2018-22</w:t>
    </w:r>
  </w:p>
  <w:p w:rsidRDefault="009641B4" w:rsidP="009641B4" w:rsidR="009641B4">
    <w:pPr>
      <w:jc w:val="right"/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</w:t>
    </w:r>
    <w:r>
      <w:t>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6F0D70" w:rsidR="00D9714B">
    <w:pPr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0D5260">
      <w:t>1265</w:t>
    </w:r>
    <w:r w:rsidR="00BB798A">
      <w:t>/</w:t>
    </w:r>
    <w:r w:rsidR="00D9714B">
      <w:t>20</w:t>
    </w:r>
    <w:r w:rsidR="00BB798A">
      <w:t>18-</w:t>
    </w:r>
    <w:r w:rsidR="000D5260">
      <w:t>22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260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4B8C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1A5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CFA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0D7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1D9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D52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A4B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D52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3A4B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St-1265/2018</izvorni_sadrzaj>
    <derivirana_varijabla naziv="DomainObject.Predmet.OznakaBroj_1">St-1265/2018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MŽ BAU jednostavno društvo s ograničenom odgovornošću za graditeljstvo, trgovinu i usluge zastupanog po punomoćniku Mato Andrišek</izvorni_sadrzaj>
    <derivirana_varijabla naziv="DomainObject.Predmet.ProtustrankaFormated_1">  MŽ BAU jednostavno društvo s ograničenom odgovornošću za graditeljstvo, trgovinu i usluge zastupanog po punomoćniku Mato Andrišek</derivirana_varijabla>
  </DomainObject.Predmet.ProtustrankaFormated>
  <DomainObject.Predmet.ProtustrankaFormatedOIB>
    <izvorni_sadrzaj>  MŽ BAU jednostavno društvo s ograničenom odgovornošću za graditeljstvo, trgovinu i usluge, OIB 34712314484 zastupanog po punomoćniku Mato Andrišek</izvorni_sadrzaj>
    <derivirana_varijabla naziv="DomainObject.Predmet.ProtustrankaFormatedOIB_1">  MŽ BAU jednostavno društvo s ograničenom odgovornošću za graditeljstvo, trgovinu i usluge, OIB 34712314484 zastupanog po punomoćniku Mato Andrišek</derivirana_varijabla>
  </DomainObject.Predmet.ProtustrankaFormatedOIB>
  <DomainObject.Predmet.ProtustrankaFormatedWithAdress>
    <izvorni_sadrzaj> MŽ BAU jednostavno društvo s ograničenom odgovornošću za graditeljstvo, trgovinu i usluge, Jakova Gotovca 103, 31400 Đakovo zastupanog po punomoćniku Mato Andrišek</izvorni_sadrzaj>
    <derivirana_varijabla naziv="DomainObject.Predmet.ProtustrankaFormatedWithAdress_1"> MŽ BAU jednostavno društvo s ograničenom odgovornošću za graditeljstvo, trgovinu i usluge, Jakova Gotovca 103, 31400 Đakovo zastupanog po punomoćniku Mato Andrišek</derivirana_varijabla>
  </DomainObject.Predmet.ProtustrankaFormatedWithAdress>
  <DomainObject.Predmet.ProtustrankaFormatedWithAdressOIB>
    <izvorni_sadrzaj> MŽ BAU jednostavno društvo s ograničenom odgovornošću za graditeljstvo, trgovinu i usluge, OIB 34712314484, Jakova Gotovca 103, 31400 Đakovo zastupanog po punomoćniku Mato Andrišek</izvorni_sadrzaj>
    <derivirana_varijabla naziv="DomainObject.Predmet.ProtustrankaFormatedWithAdressOIB_1"> MŽ BAU jednostavno društvo s ograničenom odgovornošću za graditeljstvo, trgovinu i usluge, OIB 34712314484, Jakova Gotovca 103, 31400 Đakovo zastupanog po punomoćniku Mato Andrišek</derivirana_varijabla>
  </DomainObject.Predmet.ProtustrankaFormatedWithAdressOIB>
  <DomainObject.Predmet.ProtustrankaWithAdress>
    <izvorni_sadrzaj>MŽ BAU jednostavno društvo s ograničenom odgovornošću za graditeljstvo, trgovinu i usluge Jakova Gotovca 103, 31400 Đakovo</izvorni_sadrzaj>
    <derivirana_varijabla naziv="DomainObject.Predmet.ProtustrankaWithAdress_1">MŽ BAU jednostavno društvo s ograničenom odgovornošću za graditeljstvo, trgovinu i usluge Jakova Gotovca 103, 31400 Đakovo</derivirana_varijabla>
  </DomainObject.Predmet.ProtustrankaWithAdress>
  <DomainObject.Predmet.ProtustrankaWithAdressOIB>
    <izvorni_sadrzaj>MŽ BAU jednostavno društvo s ograničenom odgovornošću za graditeljstvo, trgovinu i usluge, OIB 34712314484, Jakova Gotovca 103, 31400 Đakovo</izvorni_sadrzaj>
    <derivirana_varijabla naziv="DomainObject.Predmet.ProtustrankaWithAdressOIB_1">MŽ BAU jednostavno društvo s ograničenom odgovornošću za graditeljstvo, trgovinu i usluge, OIB 34712314484, Jakova Gotovca 103, 31400 Đakovo</derivirana_varijabla>
  </DomainObject.Predmet.ProtustrankaWithAdressOIB>
  <DomainObject.Predmet.ProtustrankaNazivFormated>
    <izvorni_sadrzaj>MŽ BAU jednostavno društvo s ograničenom odgovornošću za graditeljstvo, trgovinu i usluge</izvorni_sadrzaj>
    <derivirana_varijabla naziv="DomainObject.Predmet.ProtustrankaNazivFormated_1">MŽ BAU jednostavno društvo s ograničenom odgovornošću za graditeljstvo, trgovinu i usluge</derivirana_varijabla>
  </DomainObject.Predmet.ProtustrankaNazivFormated>
  <DomainObject.Predmet.ProtustrankaNazivFormatedOIB>
    <izvorni_sadrzaj>MŽ BAU jednostavno društvo s ograničenom odgovornošću za graditeljstvo, trgovinu i usluge, OIB 34712314484</izvorni_sadrzaj>
    <derivirana_varijabla naziv="DomainObject.Predmet.ProtustrankaNazivFormatedOIB_1">MŽ BAU jednostavno društvo s ograničenom odgovornošću za graditeljstvo, trgovinu i usluge, OIB 34712314484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MŽ BAU jednostavno društvo s ograničenom odgovornošću za graditeljstvo, trgovinu i usluge zastupanog po punomoćniku Mato Andrišek</item>
    </izvorni_sadrzaj>
    <derivirana_varijabla naziv="DomainObject.Predmet.ProtuStrankaListFormated_1">
      <item>MŽ BAU jednostavno društvo s ograničenom odgovornošću za graditeljstvo, trgovinu i usluge zastupanog po punomoćniku Mato Andrišek</item>
    </derivirana_varijabla>
  </DomainObject.Predmet.ProtuStrankaListFormated>
  <DomainObject.Predmet.ProtuStrankaListFormatedOIB>
    <izvorni_sadrzaj>
      <item>MŽ BAU jednostavno društvo s ograničenom odgovornošću za graditeljstvo, trgovinu i usluge, OIB 34712314484 zastupanog po punomoćniku Mato Andrišek</item>
    </izvorni_sadrzaj>
    <derivirana_varijabla naziv="DomainObject.Predmet.ProtuStrankaListFormatedOIB_1">
      <item>MŽ BAU jednostavno društvo s ograničenom odgovornošću za graditeljstvo, trgovinu i usluge, OIB 34712314484 zastupanog po punomoćniku Mato Andrišek</item>
    </derivirana_varijabla>
  </DomainObject.Predmet.ProtuStrankaListFormatedOIB>
  <DomainObject.Predmet.ProtuStrankaListFormatedWithAdress>
    <izvorni_sadrzaj>
      <item>MŽ BAU jednostavno društvo s ograničenom odgovornošću za graditeljstvo, trgovinu i usluge, Jakova Gotovca 103, 31400 Đakovo zastupanog po punomoćniku Mato Andrišek</item>
    </izvorni_sadrzaj>
    <derivirana_varijabla naziv="DomainObject.Predmet.ProtuStrankaListFormatedWithAdress_1">
      <item>MŽ BAU jednostavno društvo s ograničenom odgovornošću za graditeljstvo, trgovinu i usluge, Jakova Gotovca 103, 31400 Đakovo zastupanog po punomoćniku Mato Andrišek</item>
    </derivirana_varijabla>
  </DomainObject.Predmet.ProtuStrankaListFormatedWithAdress>
  <DomainObject.Predmet.ProtuStrankaListFormatedWithAdressOIB>
    <izvorni_sadrzaj>
      <item>MŽ BAU jednostavno društvo s ograničenom odgovornošću za graditeljstvo, trgovinu i usluge, OIB 34712314484, Jakova Gotovca 103, 31400 Đakovo zastupanog po punomoćniku Mato Andrišek</item>
    </izvorni_sadrzaj>
    <derivirana_varijabla naziv="DomainObject.Predmet.ProtuStrankaListFormatedWithAdressOIB_1">
      <item>MŽ BAU jednostavno društvo s ograničenom odgovornošću za graditeljstvo, trgovinu i usluge, OIB 34712314484, Jakova Gotovca 103, 31400 Đakovo zastupanog po punomoćniku Mato Andrišek</item>
    </derivirana_varijabla>
  </DomainObject.Predmet.ProtuStrankaListFormatedWithAdressOIB>
  <DomainObject.Predmet.ProtuStrankaListNazivFormated>
    <izvorni_sadrzaj>
      <item>MŽ BAU jednostavno društvo s ograničenom odgovornošću za graditeljstvo, trgovinu i usluge</item>
    </izvorni_sadrzaj>
    <derivirana_varijabla naziv="DomainObject.Predmet.ProtuStrankaListNazivFormated_1">
      <item>MŽ BAU jednostavno društvo s ograničenom odgovornošću za graditeljstvo, trgovinu i usluge</item>
    </derivirana_varijabla>
  </DomainObject.Predmet.ProtuStrankaListNazivFormated>
  <DomainObject.Predmet.ProtuStrankaListNazivFormatedOIB>
    <izvorni_sadrzaj>
      <item>MŽ BAU jednostavno društvo s ograničenom odgovornošću za graditeljstvo, trgovinu i usluge, OIB 34712314484</item>
    </izvorni_sadrzaj>
    <derivirana_varijabla naziv="DomainObject.Predmet.ProtuStrankaListNazivFormatedOIB_1">
      <item>MŽ BAU jednostavno društvo s ograničenom odgovornošću za graditeljstvo, trgovinu i usluge, OIB 34712314484</item>
    </derivirana_varijabla>
  </DomainObject.Predmet.ProtuStrankaListNazivFormatedOIB>
  <DomainObject.Predmet.OstaliListFormated>
    <izvorni_sadrzaj>
      <item>Mato Andrišek punomoćnik sudionika u postupku MŽ BAU jednostavno društvo s ograničenom odgovornošću za graditeljstvo, trgovinu i usluge</item>
      <item>Županijsko državno odvjetništvo u Osijeku punomoćnik sudionika u postupku RH MF POREZNA UPRAVA</item>
    </izvorni_sadrzaj>
    <derivirana_varijabla naziv="DomainObject.Predmet.OstaliListFormated_1">
      <item>Mato Andrišek punomoćnik sudionika u postupku MŽ BAU jednostavno društvo s ograničenom odgovornošću za graditeljstvo, trgovinu i usluge</item>
      <item>Županijsko državno odvjetništvo u Osijeku punomoćnik sudionika u postupku RH MF POREZNA UPRAVA</item>
    </derivirana_varijabla>
  </DomainObject.Predmet.OstaliListFormated>
  <DomainObject.Predmet.OstaliListFormatedOIB>
    <izvorni_sadrzaj>
      <item>Mato Andrišek, OIB 93272437317 punomoćnik sudionika u postupku MŽ BAU jednostavno društvo s ograničenom odgovornošću za graditeljstvo, trgovinu i usluge</item>
      <item>Županijsko državno odvjetništvo u Osijeku, OIB 61379160880 punomoćnik sudionika u postupku RH MF POREZNA UPRAVA</item>
    </izvorni_sadrzaj>
    <derivirana_varijabla naziv="DomainObject.Predmet.OstaliListFormatedOIB_1">
      <item>Mato Andrišek, OIB 93272437317 punomoćnik sudionika u postupku MŽ BAU jednostavno društvo s ograničenom odgovornošću za graditeljstvo, trgovinu i usluge</item>
      <item>Županijsko državno odvjetništvo u Osijeku, OIB 61379160880 punomoćnik sudionika u postupku RH MF POREZNA UPRAVA</item>
    </derivirana_varijabla>
  </DomainObject.Predmet.OstaliListFormatedOIB>
  <DomainObject.Predmet.OstaliListFormatedWithAdress>
    <izvorni_sadrzaj>
      <item>Mato Andrišek, Jakova Gotovca 103, 31400 Đakovo punomoćnik sudionika u postupku MŽ BAU jednostavno društvo s ograničenom odgovornošću za graditeljstvo, trgovinu i usluge</item>
      <item>Županijsko državno odvjetništvo u Osijeku, Kapucinska 21, 31000 Osijek punomoćnik sudionika u postupku RH MF POREZNA UPRAVA</item>
    </izvorni_sadrzaj>
    <derivirana_varijabla naziv="DomainObject.Predmet.OstaliListFormatedWithAdress_1">
      <item>Mato Andrišek, Jakova Gotovca 103, 31400 Đakovo punomoćnik sudionika u postupku MŽ BAU jednostavno društvo s ograničenom odgovornošću za graditeljstvo, trgovinu i usluge</item>
      <item>Županijsko državno odvjetništvo u Osijeku, Kapucinska 21, 31000 Osijek punomoćnik sudionika u postupku RH MF POREZNA UPRAVA</item>
    </derivirana_varijabla>
  </DomainObject.Predmet.OstaliListFormatedWithAdress>
  <DomainObject.Predmet.OstaliListFormatedWithAdressOIB>
    <izvorni_sadrzaj>
      <item>Mato Andrišek, OIB 93272437317, Jakova Gotovca 103, 31400 Đakovo punomoćnik sudionika u postupku MŽ BAU jednostavno društvo s ograničenom odgovornošću za graditeljstvo, trgovinu i usluge</item>
      <item>Županijsko državno odvjetništvo u Osijeku, OIB 61379160880, Kapucinska 21, 31000 Osijek punomoćnik sudionika u postupku RH MF POREZNA UPRAVA</item>
    </izvorni_sadrzaj>
    <derivirana_varijabla naziv="DomainObject.Predmet.OstaliListFormatedWithAdressOIB_1">
      <item>Mato Andrišek, OIB 93272437317, Jakova Gotovca 103, 31400 Đakovo punomoćnik sudionika u postupku MŽ BAU jednostavno društvo s ograničenom odgovornošću za graditeljstvo, trgovinu i usluge</item>
      <item>Županijsko državno odvjetništvo u Osijeku, OIB 61379160880, Kapucinska 21, 31000 Osijek punomoćnik sudionika u postupku RH MF POREZNA UPRAVA</item>
    </derivirana_varijabla>
  </DomainObject.Predmet.OstaliListFormatedWithAdressOIB>
  <DomainObject.Predmet.OstaliListNazivFormated>
    <izvorni_sadrzaj>
      <item>Mato Andrišek</item>
      <item>Županijsko državno odvjetništvo u Osijeku</item>
    </izvorni_sadrzaj>
    <derivirana_varijabla naziv="DomainObject.Predmet.OstaliListNazivFormated_1">
      <item>Mato Andrišek</item>
      <item>Županijsko državno odvjetništvo u Osijeku</item>
    </derivirana_varijabla>
  </DomainObject.Predmet.OstaliListNazivFormated>
  <DomainObject.Predmet.OstaliListNazivFormatedOIB>
    <izvorni_sadrzaj>
      <item>Mato Andrišek, OIB 93272437317</item>
      <item>Županijsko državno odvjetništvo u Osijeku, OIB 61379160880</item>
    </izvorni_sadrzaj>
    <derivirana_varijabla naziv="DomainObject.Predmet.OstaliListNazivFormatedOIB_1">
      <item>Mato Andrišek, OIB 93272437317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MŽ BAU jednostavno društvo s ograničenom odgovornošću za graditeljstvo, trgovinu i usluge</izvorni_sadrzaj>
    <derivirana_varijabla naziv="DomainObject.Predmet.ProtustrankaIDrugi_1">MŽ BAU jednostavno društvo s ograničenom odgovornošću za graditeljstvo,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MŽ BAU jednostavno društvo s ograničenom odgovornošću za graditeljstvo, trgovinu i usluge, OIB 34712314484, Jakova Gotovca 103, 31400 Đakovo</izvorni_sadrzaj>
    <derivirana_varijabla naziv="DomainObject.Predmet.ProtustrankaIDrugiAdressOIB_1">MŽ BAU jednostavno društvo s ograničenom odgovornošću za graditeljstvo, trgovinu i usluge, OIB 34712314484, Jakova Gotovca 103,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MŽ BAU jednostavno društvo s ograničenom odgovornošću za graditeljstvo, trgovinu i usluge</item>
      <item>RH MF POREZNA UPRAVA</item>
      <item>Mato Andrišek</item>
      <item>Županijsko državno odvjetništvo u Osijeku</item>
    </izvorni_sadrzaj>
    <derivirana_varijabla naziv="DomainObject.Predmet.SudioniciListNaziv_1">
      <item>MŽ BAU jednostavno društvo s ograničenom odgovornošću za graditeljstvo, trgovinu i usluge</item>
      <item>RH MF POREZNA UPRAVA</item>
      <item>Mato Andrišek</item>
      <item>Županijsko državno odvjetništvo u Osijeku</item>
    </derivirana_varijabla>
  </DomainObject.Predmet.SudioniciListNaziv>
  <DomainObject.Predmet.SudioniciListAdressOIB>
    <izvorni_sadrzaj>
      <item>MŽ BAU jednostavno društvo s ograničenom odgovornošću za graditeljstvo, trgovinu i usluge, OIB 34712314484, Jakova Gotovca 103,31400 Đakovo</item>
      <item>RH MF POREZNA UPRAVA, OIB 18683136487</item>
      <item>Mato Andrišek, OIB 93272437317, Jakova Gotovca 103,31400 Đakovo</item>
      <item>Županijsko državno odvjetništvo u Osijeku, OIB 61379160880, Kapucinska 21,31000 Osijek</item>
    </izvorni_sadrzaj>
    <derivirana_varijabla naziv="DomainObject.Predmet.SudioniciListAdressOIB_1">
      <item>MŽ BAU jednostavno društvo s ograničenom odgovornošću za graditeljstvo, trgovinu i usluge, OIB 34712314484, Jakova Gotovca 103,31400 Đakovo</item>
      <item>RH MF POREZNA UPRAVA, OIB 18683136487</item>
      <item>Mato Andrišek, OIB 93272437317, Jakova Gotovca 103,31400 Đakovo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34712314484</item>
      <item>, OIB 18683136487</item>
      <item>, OIB 93272437317</item>
      <item>, OIB 61379160880</item>
    </izvorni_sadrzaj>
    <derivirana_varijabla naziv="DomainObject.Predmet.SudioniciListNazivOIB_1">
      <item>, OIB 34712314484</item>
      <item>, OIB 18683136487</item>
      <item>, OIB 93272437317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St-1265/2018-14</izvorni_sadrzaj>
    <derivirana_varijabla naziv="DomainObject.PredzadnjaOdlukaIzPredmeta.Oznaka_1">St-1265/2018-14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D7AED9-8574-4477-B2BB-8D4FBD909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670</properties:Words>
  <properties:Characters>3569</properties:Characters>
  <properties:Lines>103</properties:Lines>
  <properties:Paragraphs>28</properties:Paragraphs>
  <properties:TotalTime>1116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2019-02-04T07:36:00Z</dcterms:modified>
  <cp:revision>715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(1265-2018 (-22) MŽ BAU.docx)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