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adaf" w14:paraId="737adaf" w:rsidRDefault="002B2B6D" w:rsidP="00E66AFD" w:rsidR="002B2B6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66AFD" w:rsidP="00E66AFD" w:rsidR="00E66AFD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6AFD" w:rsidP="00E66AFD" w:rsidR="00E66AFD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6AFD" w:rsidP="00E66AFD" w:rsidR="00E66AFD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E66AFD" w:rsidP="00E66AFD" w:rsidR="00E66AFD" w:rsidRPr="00E66A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6AFD" w:rsidP="00E66AFD" w:rsidR="00E66AFD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E66AFD" w:rsidP="00E66AFD" w:rsidR="00E66AFD" w:rsidRPr="00E66A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postupajući po prijedlogu Republike Hrvatske,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AUTO SPORT JAKOVLJEVIĆ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Grab, Grab 61/A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,  OIB:</w:t>
      </w:r>
      <w:r w:rsid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23396545429, kojeg zastupa direktor Slavko Jakovljević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2</w:t>
      </w:r>
      <w:r w:rsid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E66AFD" w:rsidP="00E66AFD" w:rsidR="00E66AFD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E66AFD" w:rsidP="00E66AFD" w:rsidR="00E66AFD" w:rsidRPr="00EC3D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6AFD" w:rsidP="00E66AFD" w:rsidR="00E66AFD" w:rsidRPr="00EC3D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Pozivaju se osobe koje imaju pravni interes za provedbom stečajnoga postupka nad dužnikom </w:t>
      </w:r>
      <w:r w:rsidR="00EC3DC0"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AUTO SPORT JAKOVLJEVIĆ j.d.o.o., Grab, Grab 61/A,  OIB:23396545429</w:t>
      </w:r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,  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pozivom na broj odobrenja 05 221-</w:t>
      </w:r>
      <w:r w:rsidR="00EC3DC0"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360</w:t>
      </w:r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-17.</w:t>
      </w:r>
    </w:p>
    <w:p w:rsidRDefault="00E66AFD" w:rsidP="00E66AFD" w:rsidR="00E66AFD" w:rsidRPr="00EC3DC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E66AFD" w:rsidP="00E66AFD" w:rsidR="00E66AFD" w:rsidRPr="00EC3DC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 istog dana kada je doneseno. </w:t>
      </w:r>
    </w:p>
    <w:p w:rsidRDefault="00E66AFD" w:rsidP="00E66AFD" w:rsidR="00E66AFD" w:rsidRPr="00EC3DC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6AFD" w:rsidP="00E66AFD" w:rsidR="00E66AFD" w:rsidRPr="00EC3DC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66AFD" w:rsidP="00E66AFD" w:rsidR="00E66AFD" w:rsidRPr="00E66A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EC3DC0" w:rsidP="00EC3DC0" w:rsidR="00EC3D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prijedlogu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Financijske agencije od </w:t>
      </w:r>
      <w:r>
        <w:rPr>
          <w:rFonts w:cs="Times New Roman" w:eastAsia="Calibri" w:hAnsi="Times New Roman" w:ascii="Times New Roman"/>
          <w:sz w:val="24"/>
          <w:szCs w:val="24"/>
        </w:rPr>
        <w:t>10. kolovoza 201</w:t>
      </w:r>
      <w:r w:rsidR="00C11B0D">
        <w:rPr>
          <w:rFonts w:cs="Times New Roman" w:eastAsia="Calibri" w:hAnsi="Times New Roman" w:ascii="Times New Roman"/>
          <w:sz w:val="24"/>
          <w:szCs w:val="24"/>
        </w:rPr>
        <w:t>7</w:t>
      </w:r>
      <w:r>
        <w:rPr>
          <w:rFonts w:cs="Times New Roman" w:eastAsia="Calibri" w:hAnsi="Times New Roman" w:ascii="Times New Roman"/>
          <w:sz w:val="24"/>
          <w:szCs w:val="24"/>
        </w:rPr>
        <w:t xml:space="preserve">.,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115.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71/15, dalje: SZ), ovaj sud je rješenjem poslovni broj gornji od 7. rujna 2017. pokrenuo prethodni postupak radi utvrđivanja pretpostavki za otvaranje stečajnoga postupka nad uvodno označenim dužnikom. </w:t>
      </w:r>
    </w:p>
    <w:p w:rsidRDefault="00E66AFD" w:rsidP="00E66AFD" w:rsidR="00E66AFD" w:rsidRPr="00E66AF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ab/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ročište radi očitovanja o prijedlogu i ročištu radi utvrđivanja pretpostavki za otvaranje stečajnog postupka nad dužnikom od </w:t>
      </w:r>
      <w:r w:rsid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pristupila 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uvodno označena osoba ovlaštena za zastupanje po zakonu dužnika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navela 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>da je s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>glasn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prijedlogom </w:t>
      </w:r>
      <w:r w:rsid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Fine 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>za otvaranje stečajnog postupka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jer da dužnik </w:t>
      </w:r>
      <w:r w:rsid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više ne obavlja svoju registriranu djelatnost održavanja i popravka motornih vozila, 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je dužnik postao nesposoban za plaćanje svojih dospjelih obveza prema vjerovnicima, 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nema imovinu 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unovčenjem koje bi se namirili troškovi postupka </w:t>
      </w:r>
      <w:r w:rsidR="008960AB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vjerovnici u predmetnom stečajnom postupku. </w:t>
      </w:r>
    </w:p>
    <w:p w:rsidRDefault="00E66AFD" w:rsidP="00E66AFD" w:rsidR="00E66AFD" w:rsidRPr="00E66AF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Naime, odredbom čl. 132. st. 1. i 2. SZ-a je propisano da će sud u slučaju kad prije otvaranja stečajnoga postupka da imovina dužnika koja bi ušla u stečajnu masu nije dovoljna ni za namirenje troškova toga postupka ili je neznatne vrijednosti, rješenjem pozvati osobe koje imaju pravni interes za provedbom stečajnoga postupka da u roku od 15 dana uplate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predujam za namirenje troškova prethodnog i otvorenoga stečajnog postupka te da će u protivnom donijeti rješenje o otvaranju i zaključenju stečajnoga postupka.</w:t>
      </w:r>
    </w:p>
    <w:p w:rsidRDefault="00E66AFD" w:rsidP="00E66AFD" w:rsidR="00E66AFD" w:rsidRPr="00E66AFD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E66AFD" w:rsidP="00E66AFD" w:rsidR="00E66AFD" w:rsidRPr="00E66AFD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E66AFD" w:rsidP="00E66AFD" w:rsidR="00E66AFD" w:rsidRPr="00E66AFD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E66AFD" w:rsidP="00E66AFD" w:rsidR="00E66AFD" w:rsidRPr="00E66AFD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>U Zadru 2</w:t>
      </w:r>
      <w:r w:rsidR="00EC3DC0">
        <w:rPr>
          <w:rFonts w:cs="Times New Roman" w:eastAsia="Calibri" w:hAnsi="Times New Roman" w:ascii="Times New Roman"/>
          <w:sz w:val="24"/>
          <w:szCs w:val="24"/>
        </w:rPr>
        <w:t>1</w:t>
      </w: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EC3DC0">
        <w:rPr>
          <w:rFonts w:cs="Times New Roman" w:eastAsia="Calibri" w:hAnsi="Times New Roman" w:ascii="Times New Roman"/>
          <w:sz w:val="24"/>
          <w:szCs w:val="24"/>
        </w:rPr>
        <w:t>svibnja</w:t>
      </w: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 2018. </w:t>
      </w:r>
    </w:p>
    <w:p w:rsidRDefault="00E66AFD" w:rsidP="00E66AFD" w:rsidR="00E66AFD" w:rsidRPr="00E66AFD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     </w:t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službenica:                                         Sutkinja</w:t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Tina Grgas, v.r.</w:t>
      </w: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1277A9" w:rsidP="00E66AFD" w:rsidR="001277A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Spis predmeta </w:t>
      </w:r>
      <w:proofErr w:type="spellStart"/>
      <w:r w:rsidRPr="00E66AFD">
        <w:rPr>
          <w:rFonts w:cs="Times New Roman" w:eastAsia="Calibri" w:hAnsi="Times New Roman" w:ascii="Times New Roman"/>
          <w:sz w:val="24"/>
          <w:szCs w:val="24"/>
        </w:rPr>
        <w:t>kalendirati</w:t>
      </w:r>
      <w:proofErr w:type="spellEnd"/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 za 30 dana radi donošenja meritorne odluke</w:t>
      </w:r>
    </w:p>
    <w:p w:rsidRDefault="00DB052E" w:rsidR="00DB052E"/>
    <w:sectPr w:rsidSect="00BE1154" w:rsidR="00DB05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FD" w:rsidP="00E66AFD" w:rsidR="00E66AFD">
      <w:pPr>
        <w:spacing w:lineRule="auto" w:line="240" w:after="0"/>
      </w:pPr>
      <w:r>
        <w:separator/>
      </w:r>
    </w:p>
  </w:endnote>
  <w:endnote w:id="0" w:type="continuationSeparator">
    <w:p w:rsidRDefault="00E66AFD" w:rsidP="00E66AFD" w:rsidR="00E66A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FD" w:rsidP="00E66AFD" w:rsidR="00E66AFD">
      <w:pPr>
        <w:spacing w:lineRule="auto" w:line="240" w:after="0"/>
      </w:pPr>
      <w:r>
        <w:separator/>
      </w:r>
    </w:p>
  </w:footnote>
  <w:footnote w:id="0" w:type="continuationSeparator">
    <w:p w:rsidRDefault="00E66AFD" w:rsidP="00E66AFD" w:rsidR="00E66A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B2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1C9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B2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C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1B27" w:rsidP="008C3132" w:rsidR="00AA5237" w:rsidRPr="003805E2">
    <w:pPr>
      <w:pStyle w:val="Zaglavlje"/>
      <w:jc w:val="right"/>
      <w:rPr>
        <w:rFonts w:cs="Times New Roman" w:hAnsi="Times New Roman" w:ascii="Times New Roman"/>
      </w:rPr>
    </w:pPr>
    <w:r w:rsidRPr="00BE1154">
      <w:t xml:space="preserve">                                                                    </w:t>
    </w:r>
    <w:r>
      <w:t xml:space="preserve">                              </w:t>
    </w:r>
    <w:r w:rsidRPr="003805E2">
      <w:rPr>
        <w:rFonts w:cs="Times New Roman" w:hAnsi="Times New Roman" w:ascii="Times New Roman"/>
        <w:sz w:val="24"/>
      </w:rPr>
      <w:t>Poslovni broj 3. St-</w:t>
    </w:r>
    <w:r w:rsidR="00EC3DC0">
      <w:rPr>
        <w:rFonts w:cs="Times New Roman" w:hAnsi="Times New Roman" w:ascii="Times New Roman"/>
        <w:sz w:val="24"/>
      </w:rPr>
      <w:t>360</w:t>
    </w:r>
    <w:r w:rsidRPr="003805E2">
      <w:rPr>
        <w:rFonts w:cs="Times New Roman" w:hAnsi="Times New Roman" w:ascii="Times New Roman"/>
        <w:sz w:val="24"/>
      </w:rPr>
      <w:t>/201</w:t>
    </w:r>
    <w:r w:rsidR="003805E2" w:rsidRPr="003805E2">
      <w:rPr>
        <w:rFonts w:cs="Times New Roman" w:hAnsi="Times New Roman" w:ascii="Times New Roman"/>
        <w:sz w:val="24"/>
      </w:rPr>
      <w:t>7</w:t>
    </w:r>
    <w:r w:rsidRPr="003805E2">
      <w:rPr>
        <w:rFonts w:cs="Times New Roman" w:hAnsi="Times New Roman" w:ascii="Times New Roman"/>
        <w:sz w:val="24"/>
      </w:rPr>
      <w:t>-</w:t>
    </w:r>
    <w:r w:rsidR="00EC3DC0">
      <w:rPr>
        <w:rFonts w:cs="Times New Roman" w:hAnsi="Times New Roman" w:ascii="Times New Roman"/>
        <w:sz w:val="24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B27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EC3DC0">
      <w:rPr>
        <w:rFonts w:cs="Times New Roman" w:eastAsia="Times New Roman" w:hAnsi="Times New Roman" w:ascii="Times New Roman"/>
        <w:sz w:val="24"/>
        <w:szCs w:val="24"/>
        <w:lang w:eastAsia="hr-HR"/>
      </w:rPr>
      <w:t>360</w:t>
    </w:r>
    <w:r w:rsidR="00E66AFD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>201</w:t>
    </w:r>
    <w:r w:rsidR="00E66AFD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EC3DC0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491C97" w:rsidR="00720FC2">
    <w:pPr>
      <w:pStyle w:val="Zaglavlje"/>
    </w:pPr>
  </w:p>
  <w:p w:rsidRDefault="00491C97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AFD"/>
    <w:rsid w:val="000A1F6B"/>
    <w:rsid w:val="001277A9"/>
    <w:rsid w:val="002B2B6D"/>
    <w:rsid w:val="003805E2"/>
    <w:rsid w:val="00491C97"/>
    <w:rsid w:val="00741E04"/>
    <w:rsid w:val="008960AB"/>
    <w:rsid w:val="008C1B27"/>
    <w:rsid w:val="00C11B0D"/>
    <w:rsid w:val="00DB052E"/>
    <w:rsid w:val="00E66AFD"/>
    <w:rsid w:val="00EC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66AF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66AFD"/>
  </w:style>
  <w:style w:styleId="Brojstranice" w:type="character">
    <w:name w:val="page number"/>
    <w:basedOn w:val="Zadanifontodlomka"/>
    <w:uiPriority w:val="99"/>
    <w:rsid w:val="00E66AFD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E66AF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6AFD"/>
  </w:style>
  <w:style w:styleId="Tekstbalonia" w:type="paragraph">
    <w:name w:val="Balloon Text"/>
    <w:basedOn w:val="Normal"/>
    <w:link w:val="TekstbaloniaChar"/>
    <w:uiPriority w:val="99"/>
    <w:semiHidden/>
    <w:unhideWhenUsed/>
    <w:rsid w:val="002B2B6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2B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C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1C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1C9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1C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1C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66AF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66AFD"/>
  </w:style>
  <w:style w:styleId="Brojstranice" w:type="character">
    <w:name w:val="page number"/>
    <w:basedOn w:val="Zadanifontodlomka"/>
    <w:uiPriority w:val="99"/>
    <w:rsid w:val="00E66AFD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E66AF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6AFD"/>
  </w:style>
  <w:style w:styleId="Tekstbalonia" w:type="paragraph">
    <w:name w:val="Balloon Text"/>
    <w:basedOn w:val="Normal"/>
    <w:link w:val="TekstbaloniaChar"/>
    <w:uiPriority w:val="99"/>
    <w:semiHidden/>
    <w:unhideWhenUsed/>
    <w:rsid w:val="002B2B6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2B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C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1C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1C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1C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1C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St-360/2017</izvorni_sadrzaj>
    <derivirana_varijabla naziv="DomainObject.Predmet.OznakaBroj_1">St-360/2017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SPORT JAKOVLJEVIĆ j.d.o.o. za održavanje i popravak motornih vozila</izvorni_sadrzaj>
    <derivirana_varijabla naziv="DomainObject.Predmet.ProtustrankaFormated_1">  AUTO SPORT JAKOVLJEVIĆ j.d.o.o. za održavanje i popravak motornih vozila</derivirana_varijabla>
  </DomainObject.Predmet.ProtustrankaFormated>
  <DomainObject.Predmet.ProtustrankaFormatedOIB>
    <izvorni_sadrzaj>  AUTO SPORT JAKOVLJEVIĆ j.d.o.o. za održavanje i popravak motornih vozila, OIB 23396545429</izvorni_sadrzaj>
    <derivirana_varijabla naziv="DomainObject.Predmet.ProtustrankaFormatedOIB_1">  AUTO SPORT JAKOVLJEVIĆ j.d.o.o. za održavanje i popravak motornih vozila, OIB 23396545429</derivirana_varijabla>
  </DomainObject.Predmet.ProtustrankaFormatedOIB>
  <DomainObject.Predmet.ProtustrankaFormatedWithAdress>
    <izvorni_sadrzaj> AUTO SPORT JAKOVLJEVIĆ j.d.o.o. za održavanje i popravak motornih vozila, Grab 61A, 23440 Grab</izvorni_sadrzaj>
    <derivirana_varijabla naziv="DomainObject.Predmet.ProtustrankaFormatedWithAdress_1"> AUTO SPORT JAKOVLJEVIĆ j.d.o.o. za održavanje i popravak motornih vozila, Grab 61A, 23440 Grab</derivirana_varijabla>
  </DomainObject.Predmet.ProtustrankaFormatedWithAdress>
  <DomainObject.Predmet.ProtustrankaFormatedWithAdressOIB>
    <izvorni_sadrzaj> AUTO SPORT JAKOVLJEVIĆ j.d.o.o. za održavanje i popravak motornih vozila, OIB 23396545429, Grab 61A, 23440 Grab</izvorni_sadrzaj>
    <derivirana_varijabla naziv="DomainObject.Predmet.ProtustrankaFormatedWithAdressOIB_1"> AUTO SPORT JAKOVLJEVIĆ j.d.o.o. za održavanje i popravak motornih vozila, OIB 23396545429, Grab 61A, 23440 Grab</derivirana_varijabla>
  </DomainObject.Predmet.ProtustrankaFormatedWithAdressOIB>
  <DomainObject.Predmet.ProtustrankaWithAdress>
    <izvorni_sadrzaj>AUTO SPORT JAKOVLJEVIĆ j.d.o.o. za održavanje i popravak motornih vozila Grab 61A, 23440 Grab</izvorni_sadrzaj>
    <derivirana_varijabla naziv="DomainObject.Predmet.ProtustrankaWithAdress_1">AUTO SPORT JAKOVLJEVIĆ j.d.o.o. za održavanje i popravak motornih vozila Grab 61A, 23440 Grab</derivirana_varijabla>
  </DomainObject.Predmet.ProtustrankaWithAdress>
  <DomainObject.Predmet.ProtustrankaWithAdressOIB>
    <izvorni_sadrzaj>AUTO SPORT JAKOVLJEVIĆ j.d.o.o. za održavanje i popravak motornih vozila, OIB 23396545429, Grab 61A, 23440 Grab</izvorni_sadrzaj>
    <derivirana_varijabla naziv="DomainObject.Predmet.ProtustrankaWithAdressOIB_1">AUTO SPORT JAKOVLJEVIĆ j.d.o.o. za održavanje i popravak motornih vozila, OIB 23396545429, Grab 61A, 23440 Grab</derivirana_varijabla>
  </DomainObject.Predmet.ProtustrankaWithAdressOIB>
  <DomainObject.Predmet.ProtustrankaNazivFormated>
    <izvorni_sadrzaj>AUTO SPORT JAKOVLJEVIĆ j.d.o.o. za održavanje i popravak motornih vozila</izvorni_sadrzaj>
    <derivirana_varijabla naziv="DomainObject.Predmet.ProtustrankaNazivFormated_1">AUTO SPORT JAKOVLJEVIĆ j.d.o.o. za održavanje i popravak motornih vozila</derivirana_varijabla>
  </DomainObject.Predmet.ProtustrankaNazivFormated>
  <DomainObject.Predmet.ProtustrankaNazivFormatedOIB>
    <izvorni_sadrzaj>AUTO SPORT JAKOVLJEVIĆ j.d.o.o. za održavanje i popravak motornih vozila, OIB 23396545429</izvorni_sadrzaj>
    <derivirana_varijabla naziv="DomainObject.Predmet.ProtustrankaNazivFormatedOIB_1">AUTO SPORT JAKOVLJEVIĆ j.d.o.o. za održavanje i popravak motornih vozila, OIB 23396545429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Slavko Jakovljević</izvorni_sadrzaj>
    <derivirana_varijabla naziv="DomainObject.Predmet.StrankaFormated_1">  FINA; Slavko Jakovljević</derivirana_varijabla>
  </DomainObject.Predmet.StrankaFormated>
  <DomainObject.Predmet.StrankaFormatedOIB>
    <izvorni_sadrzaj>  FINA, OIB 85821130368; Slavko Jakovljević, OIB 72893805330</izvorni_sadrzaj>
    <derivirana_varijabla naziv="DomainObject.Predmet.StrankaFormatedOIB_1">  FINA, OIB 85821130368; Slavko Jakovljević, OIB 72893805330</derivirana_varijabla>
  </DomainObject.Predmet.StrankaFormatedOIB>
  <DomainObject.Predmet.StrankaFormatedWithAdress>
    <izvorni_sadrzaj> FINA; Slavko Jakovljević, Grab 61 A, 23440 Grab</izvorni_sadrzaj>
    <derivirana_varijabla naziv="DomainObject.Predmet.StrankaFormatedWithAdress_1"> FINA; Slavko Jakovljević, Grab 61 A, 23440 Grab</derivirana_varijabla>
  </DomainObject.Predmet.StrankaFormatedWithAdress>
  <DomainObject.Predmet.StrankaFormatedWithAdressOIB>
    <izvorni_sadrzaj> FINA, OIB 85821130368; Slavko Jakovljević, OIB 72893805330, Grab 61 A, 23440 Grab</izvorni_sadrzaj>
    <derivirana_varijabla naziv="DomainObject.Predmet.StrankaFormatedWithAdressOIB_1"> FINA, OIB 85821130368; Slavko Jakovljević, OIB 72893805330, Grab 61 A, 23440 Grab</derivirana_varijabla>
  </DomainObject.Predmet.StrankaFormatedWithAdressOIB>
  <DomainObject.Predmet.StrankaWithAdress>
    <izvorni_sadrzaj>FINA ,Slavko Jakovljević Grab 61 A,23440 Grab</izvorni_sadrzaj>
    <derivirana_varijabla naziv="DomainObject.Predmet.StrankaWithAdress_1">FINA ,Slavko Jakovljević Grab 61 A,23440 Grab</derivirana_varijabla>
  </DomainObject.Predmet.StrankaWithAdress>
  <DomainObject.Predmet.StrankaWithAdressOIB>
    <izvorni_sadrzaj>FINA, OIB 85821130368,Slavko Jakovljević, OIB 72893805330, Grab 61 A,23440 Grab</izvorni_sadrzaj>
    <derivirana_varijabla naziv="DomainObject.Predmet.StrankaWithAdressOIB_1">FINA, OIB 85821130368,Slavko Jakovljević, OIB 72893805330, Grab 61 A,23440 Grab</derivirana_varijabla>
  </DomainObject.Predmet.StrankaWithAdressOIB>
  <DomainObject.Predmet.StrankaNazivFormated>
    <izvorni_sadrzaj>FINA,Slavko Jakovljević</izvorni_sadrzaj>
    <derivirana_varijabla naziv="DomainObject.Predmet.StrankaNazivFormated_1">FINA,Slavko Jakovljević</derivirana_varijabla>
  </DomainObject.Predmet.StrankaNazivFormated>
  <DomainObject.Predmet.StrankaNazivFormatedOIB>
    <izvorni_sadrzaj>FINA, OIB 85821130368,Slavko Jakovljević, OIB 72893805330</izvorni_sadrzaj>
    <derivirana_varijabla naziv="DomainObject.Predmet.StrankaNazivFormatedOIB_1">FINA, OIB 85821130368,Slavko Jakovljević, OIB 72893805330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26855.15</izvorni_sadrzaj>
    <derivirana_varijabla naziv="DomainObject.Predmet.TrenutnaVrijednost_1">26855.15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Slavko Jakovljević</item>
    </izvorni_sadrzaj>
    <derivirana_varijabla naziv="DomainObject.Predmet.StrankaListFormated_1">
      <item>FINA</item>
      <item>Slavko Jakovljević</item>
    </derivirana_varijabla>
  </DomainObject.Predmet.StrankaListFormated>
  <DomainObject.Predmet.StrankaListFormatedOIB>
    <izvorni_sadrzaj>
      <item>FINA, OIB 85821130368</item>
      <item>Slavko Jakovljević, OIB 72893805330</item>
    </izvorni_sadrzaj>
    <derivirana_varijabla naziv="DomainObject.Predmet.StrankaListFormatedOIB_1">
      <item>FINA, OIB 85821130368</item>
      <item>Slavko Jakovljević, OIB 72893805330</item>
    </derivirana_varijabla>
  </DomainObject.Predmet.StrankaListFormatedOIB>
  <DomainObject.Predmet.StrankaListFormatedWithAdress>
    <izvorni_sadrzaj>
      <item>FINA</item>
      <item>Slavko Jakovljević, Grab 61 A, 23440 Grab</item>
    </izvorni_sadrzaj>
    <derivirana_varijabla naziv="DomainObject.Predmet.StrankaListFormatedWithAdress_1">
      <item>FINA</item>
      <item>Slavko Jakovljević, Grab 61 A, 23440 Grab</item>
    </derivirana_varijabla>
  </DomainObject.Predmet.StrankaListFormatedWithAdress>
  <DomainObject.Predmet.StrankaListFormatedWithAdressOIB>
    <izvorni_sadrzaj>
      <item>FINA, OIB 85821130368</item>
      <item>Slavko Jakovljević, OIB 72893805330, Grab 61 A, 23440 Grab</item>
    </izvorni_sadrzaj>
    <derivirana_varijabla naziv="DomainObject.Predmet.StrankaListFormatedWithAdressOIB_1">
      <item>FINA, OIB 85821130368</item>
      <item>Slavko Jakovljević, OIB 72893805330, Grab 61 A, 23440 Grab</item>
    </derivirana_varijabla>
  </DomainObject.Predmet.StrankaListFormatedWithAdressOIB>
  <DomainObject.Predmet.StrankaListNazivFormated>
    <izvorni_sadrzaj>
      <item>FINA</item>
      <item>Slavko Jakovljević</item>
    </izvorni_sadrzaj>
    <derivirana_varijabla naziv="DomainObject.Predmet.StrankaListNazivFormated_1">
      <item>FINA</item>
      <item>Slavko Jakovljević</item>
    </derivirana_varijabla>
  </DomainObject.Predmet.StrankaListNazivFormated>
  <DomainObject.Predmet.StrankaListNazivFormatedOIB>
    <izvorni_sadrzaj>
      <item>FINA, OIB 85821130368</item>
      <item>Slavko Jakovljević, OIB 72893805330</item>
    </izvorni_sadrzaj>
    <derivirana_varijabla naziv="DomainObject.Predmet.StrankaListNazivFormatedOIB_1">
      <item>FINA, OIB 85821130368</item>
      <item>Slavko Jakovljević, OIB 72893805330</item>
    </derivirana_varijabla>
  </DomainObject.Predmet.StrankaListNazivFormatedOIB>
  <DomainObject.Predmet.ProtuStrankaListFormated>
    <izvorni_sadrzaj>
      <item>AUTO SPORT JAKOVLJEVIĆ j.d.o.o. za održavanje i popravak motornih vozila</item>
    </izvorni_sadrzaj>
    <derivirana_varijabla naziv="DomainObject.Predmet.ProtuStrankaListFormated_1">
      <item>AUTO SPORT JAKOVLJEVIĆ j.d.o.o. za održavanje i popravak motornih vozila</item>
    </derivirana_varijabla>
  </DomainObject.Predmet.ProtuStrankaListFormated>
  <DomainObject.Predmet.ProtuStrankaListFormatedOIB>
    <izvorni_sadrzaj>
      <item>AUTO SPORT JAKOVLJEVIĆ j.d.o.o. za održavanje i popravak motornih vozila, OIB 23396545429</item>
    </izvorni_sadrzaj>
    <derivirana_varijabla naziv="DomainObject.Predmet.ProtuStrankaListFormatedOIB_1">
      <item>AUTO SPORT JAKOVLJEVIĆ j.d.o.o. za održavanje i popravak motornih vozila, OIB 23396545429</item>
    </derivirana_varijabla>
  </DomainObject.Predmet.ProtuStrankaListFormatedOIB>
  <DomainObject.Predmet.ProtuStrankaListFormatedWithAdress>
    <izvorni_sadrzaj>
      <item>AUTO SPORT JAKOVLJEVIĆ j.d.o.o. za održavanje i popravak motornih vozila, Grab 61A, 23440 Grab</item>
    </izvorni_sadrzaj>
    <derivirana_varijabla naziv="DomainObject.Predmet.ProtuStrankaListFormatedWithAdress_1">
      <item>AUTO SPORT JAKOVLJEVIĆ j.d.o.o. za održavanje i popravak motornih vozila, Grab 61A, 23440 Grab</item>
    </derivirana_varijabla>
  </DomainObject.Predmet.ProtuStrankaListFormatedWithAdress>
  <DomainObject.Predmet.ProtuStrankaListFormatedWithAdressOIB>
    <izvorni_sadrzaj>
      <item>AUTO SPORT JAKOVLJEVIĆ j.d.o.o. za održavanje i popravak motornih vozila, OIB 23396545429, Grab 61A, 23440 Grab</item>
    </izvorni_sadrzaj>
    <derivirana_varijabla naziv="DomainObject.Predmet.ProtuStrankaListFormatedWithAdressOIB_1">
      <item>AUTO SPORT JAKOVLJEVIĆ j.d.o.o. za održavanje i popravak motornih vozila, OIB 23396545429, Grab 61A, 23440 Grab</item>
    </derivirana_varijabla>
  </DomainObject.Predmet.ProtuStrankaListFormatedWithAdressOIB>
  <DomainObject.Predmet.ProtuStrankaListNazivFormated>
    <izvorni_sadrzaj>
      <item>AUTO SPORT JAKOVLJEVIĆ j.d.o.o. za održavanje i popravak motornih vozila</item>
    </izvorni_sadrzaj>
    <derivirana_varijabla naziv="DomainObject.Predmet.ProtuStrankaListNazivFormated_1">
      <item>AUTO SPORT JAKOVLJEVIĆ j.d.o.o. za održavanje i popravak motornih vozila</item>
    </derivirana_varijabla>
  </DomainObject.Predmet.ProtuStrankaListNazivFormated>
  <DomainObject.Predmet.ProtuStrankaListNazivFormatedOIB>
    <izvorni_sadrzaj>
      <item>AUTO SPORT JAKOVLJEVIĆ j.d.o.o. za održavanje i popravak motornih vozila, OIB 23396545429</item>
    </izvorni_sadrzaj>
    <derivirana_varijabla naziv="DomainObject.Predmet.ProtuStrankaListNazivFormatedOIB_1">
      <item>AUTO SPORT JAKOVLJEVIĆ j.d.o.o. za održavanje i popravak motornih vozila, OIB 23396545429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AUTO SPORT JAKOVLJEVIĆ j.d.o.o. za održavanje i popravak motornih vozila</izvorni_sadrzaj>
    <derivirana_varijabla naziv="DomainObject.Predmet.ProtustrankaIDrugi_1">AUTO SPORT JAKOVLJEVIĆ j.d.o.o. za održavanje i popravak motornih vozila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AUTO SPORT JAKOVLJEVIĆ j.d.o.o. za održavanje i popravak motornih vozila, OIB 23396545429, Grab 61A, 23440 Grab</izvorni_sadrzaj>
    <derivirana_varijabla naziv="DomainObject.Predmet.ProtustrankaIDrugiAdressOIB_1">AUTO SPORT JAKOVLJEVIĆ j.d.o.o. za održavanje i popravak motornih vozila, OIB 23396545429, Grab 61A, 23440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SPORT JAKOVLJEVIĆ j.d.o.o. za održavanje i popravak motornih vozila</item>
      <item>Slavko Jakovljević</item>
    </izvorni_sadrzaj>
    <derivirana_varijabla naziv="DomainObject.Predmet.SudioniciListNaziv_1">
      <item>FINA</item>
      <item>AUTO SPORT JAKOVLJEVIĆ j.d.o.o. za održavanje i popravak motornih vozila</item>
      <item>Slavko Jakovljević</item>
    </derivirana_varijabla>
  </DomainObject.Predmet.SudioniciListNaziv>
  <DomainObject.Predmet.SudioniciListAdressOIB>
    <izvorni_sadrzaj>
      <item>FINA, OIB 85821130368</item>
      <item>AUTO SPORT JAKOVLJEVIĆ j.d.o.o. za održavanje i popravak motornih vozila, OIB 23396545429, Grab 61A,23440 Grab</item>
      <item>Slavko Jakovljević, OIB 72893805330, Grab 61 A,23440 Grab</item>
    </izvorni_sadrzaj>
    <derivirana_varijabla naziv="DomainObject.Predmet.SudioniciListAdressOIB_1">
      <item>FINA, OIB 85821130368</item>
      <item>AUTO SPORT JAKOVLJEVIĆ j.d.o.o. za održavanje i popravak motornih vozila, OIB 23396545429, Grab 61A,23440 Grab</item>
      <item>Slavko Jakovljević, OIB 72893805330, Grab 61 A,23440 Grab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23396545429</item>
      <item>, OIB 72893805330</item>
    </izvorni_sadrzaj>
    <derivirana_varijabla naziv="DomainObject.Predmet.SudioniciListNazivOIB_1">
      <item>, OIB 85821130368</item>
      <item>, OIB 23396545429</item>
      <item>, OIB 72893805330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3591</properties:Characters>
  <properties:Lines>80</properties:Lines>
  <properties:Paragraphs>27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2018-03-27T08:34:00Z</dcterms:created>
  <dc:creator>wsadmin</dc:creator>
  <cp:lastModifiedBy>Nena Mužanović</cp:lastModifiedBy>
  <cp:lastPrinted>2018-05-21T09:05:00Z</cp:lastPrinted>
  <dcterms:modified xmlns:xsi="http://www.w3.org/2001/XMLSchema-instance" xsi:type="dcterms:W3CDTF">2018-05-21T09:07:00Z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(st-360-2017-AUTO SPORT JAKOVLJEVIĆ.docx)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