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0eb8f" w14:paraId="370eb8f" w:rsidRDefault="00AB6C4C" w:rsidP="00AB6C4C" w:rsidR="00AB6C4C" w:rsidRPr="00BF5D5E">
      <w:pPr>
        <w15:collapsed w:val="false"/>
      </w:pPr>
      <w:bookmarkStart w:name="_GoBack" w:id="0"/>
      <w:bookmarkEnd w:id="0"/>
    </w:p>
    <w:p w:rsidRDefault="00AB6C4C" w:rsidP="00AB6C4C" w:rsidR="00AB6C4C" w:rsidRPr="00BF5D5E"/>
    <w:p w:rsidRDefault="00AB6C4C" w:rsidP="00AB6C4C" w:rsidR="00AB6C4C" w:rsidRPr="00BF5D5E"/>
    <w:p w:rsidRDefault="00AB6C4C" w:rsidP="00AB6C4C" w:rsidR="00AB6C4C" w:rsidRPr="00BF5D5E">
      <w:pPr>
        <w:jc w:val="right"/>
      </w:pPr>
      <w:r w:rsidRPr="00BF5D5E">
        <w:tab/>
      </w:r>
      <w:r w:rsidRPr="00BF5D5E">
        <w:tab/>
      </w:r>
      <w:r w:rsidR="002259A2" w:rsidRPr="00BF5D5E">
        <w:t>1</w:t>
      </w:r>
      <w:r w:rsidRPr="00BF5D5E">
        <w:t xml:space="preserve"> St-</w:t>
      </w:r>
      <w:r w:rsidR="004609C7">
        <w:t>534/16-12</w:t>
      </w:r>
    </w:p>
    <w:p w:rsidRDefault="00AB6C4C" w:rsidP="00AB6C4C" w:rsidR="00AB6C4C" w:rsidRPr="00BF5D5E">
      <w:r w:rsidRPr="00BF5D5E">
        <w:t>REPUBLIKA HRVATSKA</w:t>
      </w:r>
    </w:p>
    <w:p w:rsidRDefault="00AB6C4C" w:rsidP="00AB6C4C" w:rsidR="00AB6C4C" w:rsidRPr="00BF5D5E">
      <w:r w:rsidRPr="00BF5D5E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BF5D5E">
          <w:t>SUD U</w:t>
        </w:r>
      </w:smartTag>
      <w:r w:rsidRPr="00BF5D5E">
        <w:t xml:space="preserve"> ZADRU</w:t>
      </w:r>
    </w:p>
    <w:p w:rsidRDefault="00BF5D5E" w:rsidP="00BF5D5E" w:rsidR="00AB6C4C">
      <w:r>
        <w:t>Dr. Franje Tuđamana 35</w:t>
      </w:r>
    </w:p>
    <w:p w:rsidRDefault="00BF5D5E" w:rsidP="00BF5D5E" w:rsidR="00BF5D5E"/>
    <w:p w:rsidRDefault="00BF5D5E" w:rsidP="00BF5D5E" w:rsidR="00BF5D5E" w:rsidRPr="00BF5D5E">
      <w:pPr>
        <w:jc w:val="center"/>
      </w:pPr>
      <w:r>
        <w:t>R E P U B L I K A   H R V A T S K A</w:t>
      </w:r>
    </w:p>
    <w:p w:rsidRDefault="00AB6C4C" w:rsidP="00AB6C4C" w:rsidR="00AB6C4C" w:rsidRPr="00BF5D5E"/>
    <w:p w:rsidRDefault="00AB6C4C" w:rsidP="00AB6C4C" w:rsidR="00AB6C4C" w:rsidRPr="00BF5D5E">
      <w:pPr>
        <w:jc w:val="center"/>
      </w:pPr>
      <w:r w:rsidRPr="00BF5D5E">
        <w:t>R J E Š E N J E</w:t>
      </w:r>
    </w:p>
    <w:p w:rsidRDefault="00AB6C4C" w:rsidP="00AB6C4C" w:rsidR="00AB6C4C" w:rsidRPr="00BF5D5E"/>
    <w:p w:rsidRDefault="00AB6C4C" w:rsidP="00AB6C4C" w:rsidR="00AB6C4C" w:rsidRPr="00BF5D5E">
      <w:pPr>
        <w:jc w:val="both"/>
      </w:pPr>
      <w:r w:rsidRPr="00BF5D5E">
        <w:tab/>
        <w:t xml:space="preserve">TRGOVAČKI SUD U ZADRU, po sucu ovog suda Ardeni Bajlo, nad stečajnim dužnikom </w:t>
      </w:r>
      <w:r w:rsidR="004609C7">
        <w:t>ŽELJKO ŽIVKOVIĆ, vlasnik obrta VAGABUNDO, obrt za trgovinu, Zadar, Ive Vojnovića 4, OIB: 71989636572</w:t>
      </w:r>
      <w:r w:rsidR="00AE386D" w:rsidRPr="00BF5D5E">
        <w:t xml:space="preserve">, </w:t>
      </w:r>
      <w:r w:rsidRPr="00BF5D5E">
        <w:t xml:space="preserve">dana </w:t>
      </w:r>
      <w:r w:rsidR="00E508C2">
        <w:t>02</w:t>
      </w:r>
      <w:r w:rsidR="0085333E">
        <w:t xml:space="preserve">. lipnja </w:t>
      </w:r>
      <w:r w:rsidR="00103405">
        <w:t>2016</w:t>
      </w:r>
      <w:r w:rsidRPr="00BF5D5E">
        <w:t>.</w:t>
      </w:r>
    </w:p>
    <w:p w:rsidRDefault="00AB6C4C" w:rsidP="00AB6C4C" w:rsidR="00AB6C4C" w:rsidRPr="00BF5D5E"/>
    <w:p w:rsidRDefault="00174532" w:rsidP="00AB6C4C" w:rsidR="00174532" w:rsidRPr="00BF5D5E"/>
    <w:p w:rsidRDefault="00AB6C4C" w:rsidP="00AB6C4C" w:rsidR="00AB6C4C" w:rsidRPr="00BF5D5E">
      <w:pPr>
        <w:jc w:val="center"/>
      </w:pPr>
      <w:r w:rsidRPr="00BF5D5E">
        <w:t>r i j e š i o  j e</w:t>
      </w:r>
    </w:p>
    <w:p w:rsidRDefault="00174532" w:rsidP="00AB6C4C" w:rsidR="00174532" w:rsidRPr="00BF5D5E">
      <w:pPr>
        <w:jc w:val="center"/>
      </w:pPr>
    </w:p>
    <w:p w:rsidRDefault="00AB6C4C" w:rsidP="00AB6C4C" w:rsidR="00AB6C4C" w:rsidRPr="00BF5D5E">
      <w:pPr>
        <w:jc w:val="both"/>
      </w:pPr>
    </w:p>
    <w:p w:rsidRDefault="00AB6C4C" w:rsidP="00BF5D5E" w:rsidR="00575BEC">
      <w:pPr>
        <w:numPr>
          <w:ilvl w:val="0"/>
          <w:numId w:val="6"/>
        </w:numPr>
        <w:ind w:firstLine="360" w:left="0"/>
        <w:jc w:val="both"/>
      </w:pPr>
      <w:r w:rsidRPr="00BF5D5E">
        <w:t>Od</w:t>
      </w:r>
      <w:r w:rsidR="0009493F" w:rsidRPr="00BF5D5E">
        <w:t xml:space="preserve">ređuje se </w:t>
      </w:r>
      <w:r w:rsidR="00703D4E" w:rsidRPr="00BF5D5E">
        <w:t>n</w:t>
      </w:r>
      <w:r w:rsidR="0009493F" w:rsidRPr="00BF5D5E">
        <w:t>a</w:t>
      </w:r>
      <w:r w:rsidR="00703D4E" w:rsidRPr="00BF5D5E">
        <w:t>grada</w:t>
      </w:r>
      <w:r w:rsidR="0009493F" w:rsidRPr="00BF5D5E">
        <w:t xml:space="preserve"> za rad </w:t>
      </w:r>
      <w:r w:rsidR="00F80525" w:rsidRPr="00BF5D5E">
        <w:t>privremen</w:t>
      </w:r>
      <w:r w:rsidR="00B17477" w:rsidRPr="00BF5D5E">
        <w:t>o</w:t>
      </w:r>
      <w:r w:rsidR="001D4C9B" w:rsidRPr="00BF5D5E">
        <w:t>m</w:t>
      </w:r>
      <w:r w:rsidR="00F80525" w:rsidRPr="00BF5D5E">
        <w:t xml:space="preserve"> </w:t>
      </w:r>
      <w:r w:rsidR="0009493F" w:rsidRPr="00BF5D5E">
        <w:t>stečajn</w:t>
      </w:r>
      <w:r w:rsidR="00B17477" w:rsidRPr="00BF5D5E">
        <w:t>o</w:t>
      </w:r>
      <w:r w:rsidR="001D4C9B" w:rsidRPr="00BF5D5E">
        <w:t>m</w:t>
      </w:r>
      <w:r w:rsidR="0009493F" w:rsidRPr="00BF5D5E">
        <w:t xml:space="preserve"> upravitelj</w:t>
      </w:r>
      <w:r w:rsidR="001D4C9B" w:rsidRPr="00BF5D5E">
        <w:t>u</w:t>
      </w:r>
      <w:r w:rsidR="00D13B6D" w:rsidRPr="00BF5D5E">
        <w:t xml:space="preserve"> </w:t>
      </w:r>
      <w:r w:rsidR="0085333E">
        <w:t>Nikoli Krvavici</w:t>
      </w:r>
      <w:r w:rsidR="00967617" w:rsidRPr="00BF5D5E">
        <w:t xml:space="preserve"> </w:t>
      </w:r>
      <w:r w:rsidR="00BF5D5E">
        <w:t xml:space="preserve"> </w:t>
      </w:r>
      <w:r w:rsidR="00575BEC" w:rsidRPr="00BF5D5E">
        <w:t xml:space="preserve">u iznosu od </w:t>
      </w:r>
      <w:r w:rsidR="00354B27">
        <w:t>3.000,00</w:t>
      </w:r>
      <w:r w:rsidR="00575BEC" w:rsidRPr="00BF5D5E">
        <w:t xml:space="preserve"> kuna</w:t>
      </w:r>
      <w:r w:rsidR="00103405">
        <w:t xml:space="preserve"> bruto</w:t>
      </w:r>
      <w:r w:rsidR="006B4C6C">
        <w:t>.</w:t>
      </w:r>
    </w:p>
    <w:p w:rsidRDefault="006B4C6C" w:rsidP="006B4C6C" w:rsidR="006B4C6C">
      <w:pPr>
        <w:ind w:left="360"/>
        <w:jc w:val="both"/>
      </w:pPr>
    </w:p>
    <w:p w:rsidRDefault="006B4C6C" w:rsidP="006B4C6C" w:rsidR="006B4C6C">
      <w:pPr>
        <w:pStyle w:val="Odlomakpopisa"/>
        <w:numPr>
          <w:ilvl w:val="0"/>
          <w:numId w:val="6"/>
        </w:numPr>
        <w:ind w:firstLine="284" w:left="0"/>
        <w:jc w:val="both"/>
      </w:pPr>
      <w:r w:rsidRPr="00905489">
        <w:t xml:space="preserve">Odobrava se trošak po specifikaciji od dana </w:t>
      </w:r>
      <w:r>
        <w:t>25. svibnja 2016</w:t>
      </w:r>
      <w:r w:rsidRPr="00905489">
        <w:t xml:space="preserve">. godine na način da se istome na račun plati iznos od </w:t>
      </w:r>
      <w:r w:rsidR="004609C7">
        <w:t>144,85</w:t>
      </w:r>
      <w:r w:rsidRPr="00905489">
        <w:t xml:space="preserve"> kuna.</w:t>
      </w:r>
    </w:p>
    <w:p w:rsidRDefault="006B4C6C" w:rsidP="006B4C6C" w:rsidR="006B4C6C">
      <w:pPr>
        <w:pStyle w:val="Odlomakpopisa"/>
      </w:pPr>
    </w:p>
    <w:p w:rsidRDefault="00E508C2" w:rsidP="006B4C6C" w:rsidR="00D23537" w:rsidRPr="00D74058">
      <w:pPr>
        <w:pStyle w:val="Odlomakpopisa"/>
        <w:numPr>
          <w:ilvl w:val="0"/>
          <w:numId w:val="6"/>
        </w:numPr>
        <w:ind w:firstLine="284" w:left="0"/>
        <w:jc w:val="both"/>
      </w:pPr>
      <w:r>
        <w:t>Nagrada i trošak iz točke I. i II. ovog rješenja isplatiti će se na teret stečajne mase</w:t>
      </w:r>
      <w:r w:rsidR="00CB7968">
        <w:t>.</w:t>
      </w:r>
      <w:r w:rsidR="00D23537" w:rsidRPr="00D74058">
        <w:t xml:space="preserve"> </w:t>
      </w:r>
    </w:p>
    <w:p w:rsidRDefault="00575BEC" w:rsidP="00575BEC" w:rsidR="00575BEC" w:rsidRPr="00BF5D5E">
      <w:pPr>
        <w:jc w:val="both"/>
      </w:pPr>
    </w:p>
    <w:p w:rsidRDefault="00575BEC" w:rsidP="00575BEC" w:rsidR="00575BEC" w:rsidRPr="00BF5D5E">
      <w:pPr>
        <w:ind w:hanging="705" w:left="705"/>
        <w:jc w:val="center"/>
      </w:pPr>
      <w:r w:rsidRPr="00BF5D5E">
        <w:t>O b r a z l o ž e n j e</w:t>
      </w:r>
    </w:p>
    <w:p w:rsidRDefault="00575BEC" w:rsidP="00575BEC" w:rsidR="00575BEC" w:rsidRPr="00BF5D5E">
      <w:pPr>
        <w:jc w:val="both"/>
      </w:pPr>
    </w:p>
    <w:p w:rsidRDefault="00575BEC" w:rsidP="00BF5D5E" w:rsidR="00575BEC" w:rsidRPr="00BF5D5E">
      <w:pPr>
        <w:ind w:firstLine="705"/>
        <w:jc w:val="both"/>
      </w:pPr>
      <w:r w:rsidRPr="00BF5D5E">
        <w:t xml:space="preserve">Rješenjem ovog suda od </w:t>
      </w:r>
      <w:r w:rsidR="004609C7">
        <w:t>04. svibnja</w:t>
      </w:r>
      <w:r w:rsidR="00A719D8">
        <w:t xml:space="preserve"> </w:t>
      </w:r>
      <w:r w:rsidR="00D404E0">
        <w:t xml:space="preserve"> 201</w:t>
      </w:r>
      <w:r w:rsidR="00A719D8">
        <w:t>6</w:t>
      </w:r>
      <w:r w:rsidRPr="00BF5D5E">
        <w:t xml:space="preserve">. imenovan je privremeni stečajni upravitelj koji je dana </w:t>
      </w:r>
      <w:r w:rsidR="0085333E">
        <w:t>25. svibnja</w:t>
      </w:r>
      <w:r w:rsidR="00A719D8">
        <w:t xml:space="preserve">  2016</w:t>
      </w:r>
      <w:r w:rsidRPr="00BF5D5E">
        <w:t xml:space="preserve">. dostavio izvješće, čime su se stekli uvjeti iz </w:t>
      </w:r>
      <w:r w:rsidRPr="00F5332C">
        <w:t>članka</w:t>
      </w:r>
      <w:r w:rsidR="00F5332C">
        <w:t xml:space="preserve"> </w:t>
      </w:r>
      <w:r w:rsidR="005A1A3E">
        <w:t>4</w:t>
      </w:r>
      <w:r w:rsidR="00F5332C">
        <w:t xml:space="preserve">. </w:t>
      </w:r>
      <w:r w:rsidRPr="00BF5D5E">
        <w:t>Uredbe o kriterijima i načinu obračuna plaćanja nagrada stečajnim upraviteljima</w:t>
      </w:r>
      <w:r w:rsidR="00F5332C">
        <w:t xml:space="preserve"> (Narodne novine </w:t>
      </w:r>
      <w:r w:rsidR="00CF09D7">
        <w:t>105</w:t>
      </w:r>
      <w:r w:rsidR="005A1A3E">
        <w:t>/15</w:t>
      </w:r>
      <w:r w:rsidR="00F5332C">
        <w:t>)</w:t>
      </w:r>
      <w:r w:rsidRPr="00BF5D5E">
        <w:t>.</w:t>
      </w:r>
      <w:r w:rsidR="000A32C3">
        <w:t xml:space="preserve"> </w:t>
      </w:r>
    </w:p>
    <w:p w:rsidRDefault="00575BEC" w:rsidP="00575BEC" w:rsidR="00575BEC" w:rsidRPr="00BF5D5E">
      <w:pPr>
        <w:ind w:firstLine="705"/>
        <w:jc w:val="both"/>
      </w:pPr>
      <w:r w:rsidRPr="00BF5D5E">
        <w:t>Stoga je odlučeno kao u izreci.</w:t>
      </w:r>
    </w:p>
    <w:p w:rsidRDefault="00575BEC" w:rsidP="00575BEC" w:rsidR="00575BEC" w:rsidRPr="00BF5D5E">
      <w:pPr>
        <w:ind w:firstLine="705"/>
        <w:jc w:val="both"/>
      </w:pPr>
    </w:p>
    <w:p w:rsidRDefault="00575BEC" w:rsidP="00575BEC" w:rsidR="00575BEC" w:rsidRPr="00BF5D5E">
      <w:pPr>
        <w:ind w:hanging="705" w:left="705"/>
        <w:jc w:val="center"/>
      </w:pPr>
      <w:r w:rsidRPr="00BF5D5E">
        <w:t xml:space="preserve">U Zadru dana </w:t>
      </w:r>
      <w:r w:rsidR="00E508C2">
        <w:t>02</w:t>
      </w:r>
      <w:r w:rsidR="0085333E">
        <w:t>. lipnja</w:t>
      </w:r>
      <w:r w:rsidR="00A719D8">
        <w:t xml:space="preserve"> </w:t>
      </w:r>
      <w:r w:rsidR="00103405">
        <w:t>2016.</w:t>
      </w:r>
    </w:p>
    <w:p w:rsidRDefault="00575BEC" w:rsidP="00575BEC" w:rsidR="00575BEC" w:rsidRPr="00BF5D5E">
      <w:pPr>
        <w:ind w:hanging="705" w:left="705"/>
        <w:jc w:val="right"/>
      </w:pPr>
    </w:p>
    <w:p w:rsidRDefault="00C305FE" w:rsidP="00C305FE" w:rsidR="00C305FE"/>
    <w:p w:rsidRDefault="00015CA8" w:rsidP="0085333E" w:rsidR="00015CA8">
      <w:pPr>
        <w:jc w:val="right"/>
      </w:pPr>
      <w:r>
        <w:t>S</w:t>
      </w:r>
      <w:r w:rsidRPr="002C500F">
        <w:t>u</w:t>
      </w:r>
      <w:r>
        <w:t>tkinja:</w:t>
      </w:r>
    </w:p>
    <w:p w:rsidRDefault="00015CA8" w:rsidP="0085333E" w:rsidR="00015CA8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F60CD9">
        <w:t>Ardena Bajlo</w:t>
      </w:r>
    </w:p>
    <w:p w:rsidRDefault="00015CA8" w:rsidP="00015CA8" w:rsidR="00015CA8"/>
    <w:p w:rsidRDefault="00575BEC" w:rsidP="000810D3" w:rsidR="00575BEC" w:rsidRPr="00BF5D5E"/>
    <w:p w:rsidRDefault="00575BEC" w:rsidP="00575BEC" w:rsidR="00575BEC" w:rsidRPr="00BF5D5E">
      <w:r w:rsidRPr="00BF5D5E">
        <w:t xml:space="preserve">POUKA O PRAVNOM LIJEKU : </w:t>
      </w:r>
    </w:p>
    <w:p w:rsidRDefault="000810D3" w:rsidP="000810D3" w:rsidR="000810D3">
      <w:r w:rsidRPr="00D74058">
        <w:t xml:space="preserve">Protiv ovog rješenja </w:t>
      </w:r>
      <w:r>
        <w:t xml:space="preserve">je dopuštena žalba koja se podnosi u roku od 8 dana nakon isteka osmog dana od objave rješenja na e-oglasnoj ploči suda. </w:t>
      </w:r>
    </w:p>
    <w:p w:rsidRDefault="00E01337" w:rsidP="00E01337" w:rsidR="00E01337">
      <w:pPr>
        <w:jc w:val="both"/>
      </w:pPr>
    </w:p>
    <w:p w:rsidRDefault="004609C7" w:rsidP="00E01337" w:rsidR="004609C7">
      <w:pPr>
        <w:jc w:val="both"/>
      </w:pPr>
    </w:p>
    <w:p w:rsidRDefault="00E508C2" w:rsidP="00E01337" w:rsidR="00E508C2">
      <w:pPr>
        <w:jc w:val="both"/>
      </w:pPr>
    </w:p>
    <w:p w:rsidRDefault="004609C7" w:rsidP="00E01337" w:rsidR="004609C7" w:rsidRPr="00BF5D5E">
      <w:pPr>
        <w:jc w:val="both"/>
      </w:pPr>
    </w:p>
    <w:p w:rsidRDefault="00DD431E" w:rsidP="00DD431E" w:rsidR="00DD431E" w:rsidRPr="00BF5D5E">
      <w:r w:rsidRPr="00BF5D5E">
        <w:lastRenderedPageBreak/>
        <w:t>Dostaviti:</w:t>
      </w:r>
    </w:p>
    <w:p w:rsidRDefault="00DD431E" w:rsidP="00E774F1" w:rsidR="00E774F1" w:rsidRPr="00BF5D5E">
      <w:pPr>
        <w:numPr>
          <w:ilvl w:val="0"/>
          <w:numId w:val="7"/>
        </w:numPr>
      </w:pPr>
      <w:r w:rsidRPr="00BF5D5E">
        <w:t>stečajnom upravitelju</w:t>
      </w:r>
      <w:r w:rsidR="00E774F1">
        <w:t xml:space="preserve"> – e-mailom</w:t>
      </w:r>
      <w:r w:rsidR="00B53628">
        <w:t xml:space="preserve"> </w:t>
      </w:r>
    </w:p>
    <w:p w:rsidRDefault="00BF5D5E" w:rsidP="00DD431E" w:rsidR="00DD431E" w:rsidRPr="00BF5D5E">
      <w:pPr>
        <w:numPr>
          <w:ilvl w:val="0"/>
          <w:numId w:val="7"/>
        </w:numPr>
      </w:pPr>
      <w:r>
        <w:t>E-oglasna ploča</w:t>
      </w:r>
    </w:p>
    <w:p w:rsidRDefault="00DD431E" w:rsidP="00E01337" w:rsidR="00E01337" w:rsidRPr="00BF5D5E">
      <w:pPr>
        <w:numPr>
          <w:ilvl w:val="0"/>
          <w:numId w:val="7"/>
        </w:numPr>
        <w:jc w:val="both"/>
      </w:pPr>
      <w:r w:rsidRPr="00BF5D5E">
        <w:t>u spis</w:t>
      </w:r>
    </w:p>
    <w:sectPr w:rsidSect="00AB6C4C" w:rsidR="00E01337" w:rsidRPr="00BF5D5E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724769"/>
    <w:multiLevelType w:val="hybridMultilevel"/>
    <w:tmpl w:val="211A541A"/>
    <w:lvl w:tplc="EFEE0D0E" w:ilvl="0">
      <w:start w:val="3"/>
      <w:numFmt w:val="upperRoman"/>
      <w:lvlText w:val="%1.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FB7336"/>
    <w:multiLevelType w:val="hybridMultilevel"/>
    <w:tmpl w:val="01B4CCF4"/>
    <w:lvl w:tplc="AD1A7222" w:ilvl="0">
      <w:start w:val="1"/>
      <w:numFmt w:val="upperRoman"/>
      <w:lvlText w:val="%1&gt;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FB416AD"/>
    <w:multiLevelType w:val="hybridMultilevel"/>
    <w:tmpl w:val="3B20B360"/>
    <w:lvl w:tplc="713EE82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4DC7F88"/>
    <w:multiLevelType w:val="hybridMultilevel"/>
    <w:tmpl w:val="53E01F50"/>
    <w:lvl w:tplc="5AF6F324" w:ilvl="0">
      <w:start w:val="1"/>
      <w:numFmt w:val="upperRoman"/>
      <w:lvlText w:val="%1."/>
      <w:lvlJc w:val="left"/>
      <w:pPr>
        <w:ind w:hanging="915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07B4E"/>
    <w:rsid w:val="00015CA8"/>
    <w:rsid w:val="00025985"/>
    <w:rsid w:val="00025DF5"/>
    <w:rsid w:val="0007050A"/>
    <w:rsid w:val="000810D3"/>
    <w:rsid w:val="00085762"/>
    <w:rsid w:val="0009493F"/>
    <w:rsid w:val="000A32C3"/>
    <w:rsid w:val="00103405"/>
    <w:rsid w:val="0012191C"/>
    <w:rsid w:val="00174532"/>
    <w:rsid w:val="00193DDE"/>
    <w:rsid w:val="001C544E"/>
    <w:rsid w:val="001D4C9B"/>
    <w:rsid w:val="00214BBA"/>
    <w:rsid w:val="002259A2"/>
    <w:rsid w:val="00273B63"/>
    <w:rsid w:val="003264BF"/>
    <w:rsid w:val="003333A3"/>
    <w:rsid w:val="00354B27"/>
    <w:rsid w:val="00371414"/>
    <w:rsid w:val="003A1FC0"/>
    <w:rsid w:val="003B4377"/>
    <w:rsid w:val="0041421E"/>
    <w:rsid w:val="004471BF"/>
    <w:rsid w:val="004609C7"/>
    <w:rsid w:val="004D3FC1"/>
    <w:rsid w:val="00547D62"/>
    <w:rsid w:val="00575BEC"/>
    <w:rsid w:val="00585D16"/>
    <w:rsid w:val="005A1A3E"/>
    <w:rsid w:val="005B3398"/>
    <w:rsid w:val="00614400"/>
    <w:rsid w:val="00633783"/>
    <w:rsid w:val="006A33CD"/>
    <w:rsid w:val="006B4C6C"/>
    <w:rsid w:val="006B6E1C"/>
    <w:rsid w:val="00703D4E"/>
    <w:rsid w:val="007456EB"/>
    <w:rsid w:val="007D407F"/>
    <w:rsid w:val="0085333E"/>
    <w:rsid w:val="00886894"/>
    <w:rsid w:val="00967617"/>
    <w:rsid w:val="009909B0"/>
    <w:rsid w:val="00A719D8"/>
    <w:rsid w:val="00A91588"/>
    <w:rsid w:val="00A9207E"/>
    <w:rsid w:val="00AA3523"/>
    <w:rsid w:val="00AB6C4C"/>
    <w:rsid w:val="00AE16BB"/>
    <w:rsid w:val="00AE386D"/>
    <w:rsid w:val="00B07C02"/>
    <w:rsid w:val="00B17477"/>
    <w:rsid w:val="00B53628"/>
    <w:rsid w:val="00BB192C"/>
    <w:rsid w:val="00BE4D08"/>
    <w:rsid w:val="00BF5D5E"/>
    <w:rsid w:val="00C17EE3"/>
    <w:rsid w:val="00C305FE"/>
    <w:rsid w:val="00C44391"/>
    <w:rsid w:val="00C552F9"/>
    <w:rsid w:val="00CB7968"/>
    <w:rsid w:val="00CE069C"/>
    <w:rsid w:val="00CF09D7"/>
    <w:rsid w:val="00D115A7"/>
    <w:rsid w:val="00D13B6D"/>
    <w:rsid w:val="00D23537"/>
    <w:rsid w:val="00D404E0"/>
    <w:rsid w:val="00DA5B43"/>
    <w:rsid w:val="00DD431E"/>
    <w:rsid w:val="00DE29EB"/>
    <w:rsid w:val="00DF736A"/>
    <w:rsid w:val="00E01337"/>
    <w:rsid w:val="00E3307B"/>
    <w:rsid w:val="00E44A35"/>
    <w:rsid w:val="00E508C2"/>
    <w:rsid w:val="00E6489C"/>
    <w:rsid w:val="00E702CF"/>
    <w:rsid w:val="00E774F1"/>
    <w:rsid w:val="00E95D3E"/>
    <w:rsid w:val="00ED2A61"/>
    <w:rsid w:val="00EF3E1B"/>
    <w:rsid w:val="00F5332C"/>
    <w:rsid w:val="00F556A2"/>
    <w:rsid w:val="00F80525"/>
    <w:rsid w:val="00F871B2"/>
    <w:rsid w:val="00F91EAA"/>
    <w:rsid w:val="00FB5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4BB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17E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7E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7E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7E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7E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4BB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17E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7E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7E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7E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7E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1413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3406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</izvorni_sadrzaj>
    <derivirana_varijabla naziv="DomainObject.Predmet.Broj_1">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St-534/2016</izvorni_sadrzaj>
    <derivirana_varijabla naziv="DomainObject.Predmet.OznakaBroj_1">St-534/2016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Željko Živković</izvorni_sadrzaj>
    <derivirana_varijabla naziv="DomainObject.Predmet.ProtustrankaFormated_1">  Željko Živković</derivirana_varijabla>
  </DomainObject.Predmet.ProtustrankaFormated>
  <DomainObject.Predmet.ProtustrankaFormatedOIB>
    <izvorni_sadrzaj>  Željko Živković, OIB 71989636572</izvorni_sadrzaj>
    <derivirana_varijabla naziv="DomainObject.Predmet.ProtustrankaFormatedOIB_1">  Željko Živković, OIB 71989636572</derivirana_varijabla>
  </DomainObject.Predmet.ProtustrankaFormatedOIB>
  <DomainObject.Predmet.ProtustrankaFormatedWithAdress>
    <izvorni_sadrzaj> Željko Živković, Ive Vojnovića 4, 23000 Zadar</izvorni_sadrzaj>
    <derivirana_varijabla naziv="DomainObject.Predmet.ProtustrankaFormatedWithAdress_1"> Željko Živković, Ive Vojnovića 4, 23000 Zadar</derivirana_varijabla>
  </DomainObject.Predmet.ProtustrankaFormatedWithAdress>
  <DomainObject.Predmet.ProtustrankaFormatedWithAdressOIB>
    <izvorni_sadrzaj> Željko Živković, OIB 71989636572, Ive Vojnovića 4, 23000 Zadar</izvorni_sadrzaj>
    <derivirana_varijabla naziv="DomainObject.Predmet.ProtustrankaFormatedWithAdressOIB_1"> Željko Živković, OIB 71989636572, Ive Vojnovića 4, 23000 Zadar</derivirana_varijabla>
  </DomainObject.Predmet.ProtustrankaFormatedWithAdressOIB>
  <DomainObject.Predmet.ProtustrankaWithAdress>
    <izvorni_sadrzaj>Željko Živković Ive Vojnovića 4, 23000 Zadar</izvorni_sadrzaj>
    <derivirana_varijabla naziv="DomainObject.Predmet.ProtustrankaWithAdress_1">Željko Živković Ive Vojnovića 4, 23000 Zadar</derivirana_varijabla>
  </DomainObject.Predmet.ProtustrankaWithAdress>
  <DomainObject.Predmet.ProtustrankaWithAdressOIB>
    <izvorni_sadrzaj>Željko Živković, OIB 71989636572, Ive Vojnovića 4, 23000 Zadar</izvorni_sadrzaj>
    <derivirana_varijabla naziv="DomainObject.Predmet.ProtustrankaWithAdressOIB_1">Željko Živković, OIB 71989636572, Ive Vojnovića 4, 23000 Zadar</derivirana_varijabla>
  </DomainObject.Predmet.ProtustrankaWithAdressOIB>
  <DomainObject.Predmet.ProtustrankaNazivFormated>
    <izvorni_sadrzaj>Željko Živković</izvorni_sadrzaj>
    <derivirana_varijabla naziv="DomainObject.Predmet.ProtustrankaNazivFormated_1">Željko Živković</derivirana_varijabla>
  </DomainObject.Predmet.ProtustrankaNazivFormated>
  <DomainObject.Predmet.ProtustrankaNazivFormatedOIB>
    <izvorni_sadrzaj>Željko Živković, OIB 71989636572</izvorni_sadrzaj>
    <derivirana_varijabla naziv="DomainObject.Predmet.ProtustrankaNazivFormatedOIB_1">Željko Živković, OIB 71989636572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Željko Živković</item>
    </izvorni_sadrzaj>
    <derivirana_varijabla naziv="DomainObject.Predmet.ProtuStrankaListFormated_1">
      <item>Željko Živković</item>
    </derivirana_varijabla>
  </DomainObject.Predmet.ProtuStrankaListFormated>
  <DomainObject.Predmet.ProtuStrankaListFormatedOIB>
    <izvorni_sadrzaj>
      <item>Željko Živković, OIB 71989636572</item>
    </izvorni_sadrzaj>
    <derivirana_varijabla naziv="DomainObject.Predmet.ProtuStrankaListFormatedOIB_1">
      <item>Željko Živković, OIB 71989636572</item>
    </derivirana_varijabla>
  </DomainObject.Predmet.ProtuStrankaListFormatedOIB>
  <DomainObject.Predmet.ProtuStrankaListFormatedWithAdress>
    <izvorni_sadrzaj>
      <item>Željko Živković, Ive Vojnovića 4, 23000 Zadar</item>
    </izvorni_sadrzaj>
    <derivirana_varijabla naziv="DomainObject.Predmet.ProtuStrankaListFormatedWithAdress_1">
      <item>Željko Živković, Ive Vojnovića 4, 23000 Zadar</item>
    </derivirana_varijabla>
  </DomainObject.Predmet.ProtuStrankaListFormatedWithAdress>
  <DomainObject.Predmet.ProtuStrankaListFormatedWithAdressOIB>
    <izvorni_sadrzaj>
      <item>Željko Živković, OIB 71989636572, Ive Vojnovića 4, 23000 Zadar</item>
    </izvorni_sadrzaj>
    <derivirana_varijabla naziv="DomainObject.Predmet.ProtuStrankaListFormatedWithAdressOIB_1">
      <item>Željko Živković, OIB 71989636572, Ive Vojnovića 4, 23000 Zadar</item>
    </derivirana_varijabla>
  </DomainObject.Predmet.ProtuStrankaListFormatedWithAdressOIB>
  <DomainObject.Predmet.ProtuStrankaListNazivFormated>
    <izvorni_sadrzaj>
      <item>Željko Živković</item>
    </izvorni_sadrzaj>
    <derivirana_varijabla naziv="DomainObject.Predmet.ProtuStrankaListNazivFormated_1">
      <item>Željko Živković</item>
    </derivirana_varijabla>
  </DomainObject.Predmet.ProtuStrankaListNazivFormated>
  <DomainObject.Predmet.ProtuStrankaListNazivFormatedOIB>
    <izvorni_sadrzaj>
      <item>Željko Živković, OIB 71989636572</item>
    </izvorni_sadrzaj>
    <derivirana_varijabla naziv="DomainObject.Predmet.ProtuStrankaListNazivFormatedOIB_1">
      <item>Željko Živković, OIB 71989636572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Željko Živković</izvorni_sadrzaj>
    <derivirana_varijabla naziv="DomainObject.Predmet.ProtustrankaIDrugi_1">Željko Živković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Željko Živković, OIB 71989636572, Ive Vojnovića 4, 23000 Zadar</izvorni_sadrzaj>
    <derivirana_varijabla naziv="DomainObject.Predmet.ProtustrankaIDrugiAdressOIB_1">Željko Živković, OIB 71989636572, Ive Vojnovića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Željko Živković</item>
    </izvorni_sadrzaj>
    <derivirana_varijabla naziv="DomainObject.Predmet.SudioniciListNaziv_1">
      <item>Financijska agencija</item>
      <item>Željko Živković</item>
    </derivirana_varijabla>
  </DomainObject.Predmet.SudioniciListNaziv>
  <DomainObject.Predmet.SudioniciListAdressOIB>
    <izvorni_sadrzaj>
      <item>Financijska agencija, OIB 85821130368, Ivana Danila 4,23000 Zadar</item>
      <item>Željko Živković, OIB 71989636572, Ive Vojnovića 4,23000 Zadar</item>
    </izvorni_sadrzaj>
    <derivirana_varijabla naziv="DomainObject.Predmet.SudioniciListAdressOIB_1">
      <item>Financijska agencija, OIB 85821130368, Ivana Danila 4,23000 Zadar</item>
      <item>Željko Živković, OIB 71989636572, Ive Vojnovića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71989636572</item>
    </izvorni_sadrzaj>
    <derivirana_varijabla naziv="DomainObject.Predmet.SudioniciListNazivOIB_1">
      <item>, OIB 85821130368</item>
      <item>, OIB 71989636572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123B2C-BC39-4B25-B447-DBD2F1AB63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2</properties:Pages>
  <properties:Words>245</properties:Words>
  <properties:Characters>1068</properties:Characters>
  <properties:Lines>54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2016-06-01T05:59:00Z</dcterms:created>
  <dc:creator>abajlo</dc:creator>
  <cp:lastModifiedBy>Martina Kalmeta</cp:lastModifiedBy>
  <cp:lastPrinted>2016-04-28T13:28:00Z</cp:lastPrinted>
  <dcterms:modified xmlns:xsi="http://www.w3.org/2001/XMLSchema-instance" xsi:type="dcterms:W3CDTF">2016-06-02T11:48:00Z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