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9998" w14:paraId="2fa9998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3924F3" w:rsidP="000F60FD" w:rsidR="00955759" w:rsidRPr="003924F3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650A" w:rsidRPr="001D63A9">
        <w:t xml:space="preserve"> </w:t>
      </w:r>
      <w:r w:rsidR="00D97BE1" w:rsidRPr="001D63A9">
        <w:t xml:space="preserve"> </w:t>
      </w:r>
    </w:p>
    <w:p w:rsidRDefault="003924F3" w:rsidP="003924F3" w:rsidR="003924F3" w:rsidRPr="00CD55A3">
      <w:r w:rsidRPr="00CD55A3">
        <w:t>REPUBLIKA HRVATSKA</w:t>
      </w:r>
    </w:p>
    <w:p w:rsidRDefault="003924F3" w:rsidP="003924F3" w:rsidR="003924F3" w:rsidRPr="00CD55A3">
      <w:r w:rsidRPr="00CD55A3">
        <w:t xml:space="preserve">TRGOVAČKI SUD U SPLITU </w:t>
      </w:r>
    </w:p>
    <w:p w:rsidRDefault="003924F3" w:rsidP="00354EAE" w:rsidR="003924F3">
      <w:r w:rsidRPr="00CD55A3">
        <w:t xml:space="preserve">Split, Sukoišanska 6                                                    </w:t>
      </w:r>
    </w:p>
    <w:p w:rsidRDefault="003924F3" w:rsidP="003924F3" w:rsidR="003924F3" w:rsidRPr="00CD55A3">
      <w:pPr>
        <w:jc w:val="center"/>
      </w:pPr>
      <w:r w:rsidRPr="00CD55A3">
        <w:t>R E P U B L I K A   H R V A T S K A</w:t>
      </w:r>
    </w:p>
    <w:p w:rsidRDefault="003924F3" w:rsidP="003924F3" w:rsidR="003924F3" w:rsidRPr="00CD55A3">
      <w:pPr>
        <w:jc w:val="center"/>
      </w:pPr>
    </w:p>
    <w:p w:rsidRDefault="003924F3" w:rsidP="003924F3" w:rsidR="003924F3" w:rsidRPr="00CD55A3">
      <w:pPr>
        <w:jc w:val="center"/>
        <w:rPr>
          <w:spacing w:val="100"/>
        </w:rPr>
      </w:pPr>
      <w:r w:rsidRPr="00CD55A3">
        <w:rPr>
          <w:spacing w:val="100"/>
        </w:rPr>
        <w:t xml:space="preserve">RJEŠENJE </w:t>
      </w:r>
    </w:p>
    <w:p w:rsidRDefault="003924F3" w:rsidP="003924F3" w:rsidR="003924F3" w:rsidRPr="00CD55A3"/>
    <w:p w:rsidRDefault="003924F3" w:rsidP="003924F3" w:rsidR="003924F3" w:rsidRPr="00876915">
      <w:pPr>
        <w:jc w:val="both"/>
        <w:rPr>
          <w:color w:val="FF0000"/>
          <w:lang w:val="en-US"/>
        </w:rPr>
      </w:pPr>
      <w:r w:rsidRPr="00CD55A3">
        <w:rPr>
          <w:lang w:val="en-US"/>
        </w:rPr>
        <w:tab/>
      </w:r>
      <w:r w:rsidRPr="00CD55A3">
        <w:t>Trgovački sud u Splitu, po sucu ovog suda Katarini Mikulić, kao stečajnom sucu</w:t>
      </w:r>
      <w:r w:rsidRPr="00CD55A3">
        <w:rPr>
          <w:lang w:val="en-US"/>
        </w:rPr>
        <w:t xml:space="preserve">, u predstečajnom postupku po prijedlogu predlagatelja KRAGIĆ d.o.o., Prisoje 21, Dicmo, OIB:35264136731, radi </w:t>
      </w:r>
      <w:r w:rsidR="00876915">
        <w:rPr>
          <w:lang w:val="en-US"/>
        </w:rPr>
        <w:t>utvrđivanja tražbina</w:t>
      </w:r>
      <w:r w:rsidR="00FD59BD">
        <w:rPr>
          <w:lang w:val="en-US"/>
        </w:rPr>
        <w:t xml:space="preserve"> </w:t>
      </w:r>
      <w:r w:rsidR="00876915">
        <w:rPr>
          <w:lang w:val="en-US"/>
        </w:rPr>
        <w:t xml:space="preserve">u </w:t>
      </w:r>
      <w:r w:rsidRPr="00CD55A3">
        <w:rPr>
          <w:lang w:val="en-US"/>
        </w:rPr>
        <w:t xml:space="preserve"> predstečajno</w:t>
      </w:r>
      <w:r w:rsidR="00876915">
        <w:rPr>
          <w:lang w:val="en-US"/>
        </w:rPr>
        <w:t>m</w:t>
      </w:r>
      <w:r w:rsidRPr="00CD55A3">
        <w:rPr>
          <w:lang w:val="en-US"/>
        </w:rPr>
        <w:t xml:space="preserve"> postupk</w:t>
      </w:r>
      <w:r w:rsidR="00876915">
        <w:rPr>
          <w:lang w:val="en-US"/>
        </w:rPr>
        <w:t>u</w:t>
      </w:r>
      <w:r w:rsidRPr="00CD55A3">
        <w:rPr>
          <w:lang w:val="en-US"/>
        </w:rPr>
        <w:t xml:space="preserve"> nad dužnikom, dana </w:t>
      </w:r>
      <w:r w:rsidR="00FD59BD">
        <w:rPr>
          <w:lang w:val="en-US"/>
        </w:rPr>
        <w:t>02</w:t>
      </w:r>
      <w:r w:rsidR="00FD59BD" w:rsidRPr="00FD59BD">
        <w:rPr>
          <w:lang w:val="en-US"/>
        </w:rPr>
        <w:t>. ožujka 2016. godine</w:t>
      </w:r>
      <w:r w:rsidRPr="00FD59BD">
        <w:rPr>
          <w:lang w:val="en-US"/>
        </w:rPr>
        <w:t xml:space="preserve"> 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3924F3">
      <w:pPr>
        <w:jc w:val="center"/>
      </w:pPr>
      <w:r w:rsidRPr="003924F3">
        <w:t>r i j e š i o  j e</w:t>
      </w:r>
    </w:p>
    <w:p w:rsidRDefault="005C5F9E" w:rsidP="00300FA1" w:rsidR="005C5F9E">
      <w:pPr>
        <w:jc w:val="both"/>
        <w:rPr>
          <w:b/>
        </w:rPr>
      </w:pPr>
    </w:p>
    <w:p w:rsidRDefault="00BD05B2" w:rsidP="000D588C" w:rsidR="00BD05B2">
      <w:pPr>
        <w:jc w:val="both"/>
      </w:pPr>
      <w:r>
        <w:t>Utvrđene tražbine vjerovnika:</w:t>
      </w:r>
    </w:p>
    <w:p w:rsidRDefault="003924F3" w:rsidR="003924F3"/>
    <w:tbl>
      <w:tblPr>
        <w:tblW w:type="auto" w:w="0"/>
        <w:tblInd w:type="dxa" w:w="-318"/>
        <w:tblLook w:val="04A0" w:noVBand="1" w:noHBand="0" w:lastColumn="0" w:firstColumn="1" w:lastRow="0" w:firstRow="1"/>
      </w:tblPr>
      <w:tblGrid>
        <w:gridCol w:w="698"/>
        <w:gridCol w:w="3630"/>
        <w:gridCol w:w="1536"/>
        <w:gridCol w:w="2177"/>
        <w:gridCol w:w="1563"/>
      </w:tblGrid>
      <w:tr w:rsidTr="009C5B99" w:rsidR="00435F9B" w:rsidRPr="00435F9B">
        <w:trPr>
          <w:trHeight w:val="101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  <w:rPr>
                <w:bCs/>
              </w:rPr>
            </w:pPr>
            <w:r w:rsidRPr="00435F9B">
              <w:rPr>
                <w:bCs/>
              </w:rPr>
              <w:t>RBR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rPr>
                <w:bCs/>
              </w:rPr>
            </w:pPr>
            <w:r w:rsidRPr="00435F9B">
              <w:rPr>
                <w:bCs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  <w:rPr>
                <w:bCs/>
              </w:rPr>
            </w:pPr>
            <w:r w:rsidRPr="00435F9B">
              <w:rPr>
                <w:bCs/>
              </w:rPr>
              <w:t>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  <w:rPr>
                <w:bCs/>
              </w:rPr>
            </w:pPr>
            <w:r w:rsidRPr="00435F9B">
              <w:rPr>
                <w:bCs/>
              </w:rPr>
              <w:t>Adresa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  <w:rPr>
                <w:bCs/>
              </w:rPr>
            </w:pPr>
            <w:r w:rsidRPr="00435F9B">
              <w:rPr>
                <w:bCs/>
              </w:rPr>
              <w:t xml:space="preserve">Utvrđene tražbine </w:t>
            </w:r>
            <w:r w:rsidR="009C5B99">
              <w:rPr>
                <w:bCs/>
              </w:rPr>
              <w:t>u kn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ABEL &amp; GRENAC odvjetničko društvo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87123014761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Kralja Držislava 4</w:t>
            </w:r>
            <w:r w:rsidR="005B5C5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1.250,00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ADOREA, za promidžbu i organizacijske usluge društvo s ograničenom odgovornošću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08237027531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Vinogradska 55</w:t>
            </w:r>
            <w:r w:rsidR="005B5C5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208,39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ADRIAKARTON, društvo s ograničenom odgovornošću za kartonažu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73348871898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Plano 22 Apr</w:t>
            </w:r>
            <w:r w:rsidR="005B5C51">
              <w:t>, Plano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45.645,41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AKTER,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41827133678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Put Firula 29</w:t>
            </w:r>
            <w:r w:rsidR="005B5C5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491.690,04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ALJINOVIĆ, d.o.o za trgovinu, turizam,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97565646107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Poljička cesta 52</w:t>
            </w:r>
            <w:r w:rsidR="005B5C51">
              <w:t>, Podstrana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3.315,01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A95C13">
              <w:t xml:space="preserve">ALPEN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574.611,26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ANATON trgovina i proizvodnja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94387216188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Josipa Jovića 37</w:t>
            </w:r>
            <w:r w:rsidR="005B5C5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3.925,04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ANDABAKA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72859545484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Kopilica 21a</w:t>
            </w:r>
            <w:r w:rsidR="005B5C5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631,25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AQUAESTIL PLUS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31474494722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grada Mainza 17</w:t>
            </w:r>
            <w:r w:rsidR="005B5C5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99.375,80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Armonie by Arte Casa ceramiche s.p.a.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22.128,62</w:t>
            </w:r>
          </w:p>
        </w:tc>
      </w:tr>
      <w:tr w:rsidTr="00435F9B" w:rsidR="00435F9B" w:rsidRPr="00435F9B">
        <w:trPr>
          <w:trHeight w:val="22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 xml:space="preserve">ARHITEKTONSKI STUDIO MARINOVIĆ, d.o.o. za </w:t>
            </w:r>
            <w:r w:rsidRPr="00435F9B">
              <w:lastRenderedPageBreak/>
              <w:t>projektiranje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lastRenderedPageBreak/>
              <w:t>11654138088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Karamanova 8</w:t>
            </w:r>
            <w:r w:rsidR="005B5C5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19.204,60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lastRenderedPageBreak/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ARISTON THERMO CROATIA društvo s 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71340990688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Kovinska 4a</w:t>
            </w:r>
            <w:r w:rsidR="005B5C5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47.232,18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Atlantikum gostinsko podjetje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147.522,07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AUTO DAVOR, društvo s ograničenom odgovornošću za popravak i održavanje motornih vozila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37415954013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Hercegovačka Ulica 74</w:t>
            </w:r>
            <w:r w:rsidR="005B5C5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94.643,58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BANKO društvo za proizvodnju i montažu elektrometalnih konstrukcija i opreme, trgovinu i usluge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65237440797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Dubrovačka 19</w:t>
            </w:r>
            <w:r w:rsidR="005B5C5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443,10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BAŠREVIZOR, d.o.o. za reviziju i računovodstvene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17544240268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Trg hrvatske bratske zajednice 2</w:t>
            </w:r>
            <w:r w:rsidR="005B5C5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628,46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IVO BEDALOV, vl. "JASKA PLAST"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63335688586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Trešnjevka 8</w:t>
            </w:r>
            <w:r w:rsidR="005B5C51">
              <w:t>, Jastrebarsko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3.036,16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IVAN BEGONJA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87970684785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VUKOVARSKA 121</w:t>
            </w:r>
            <w:r w:rsidR="005B5C5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32.617,07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Bianchi Sanitari S.N.C. Di Bianchi F. &amp; C.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47.498,37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Bipan S.p.A.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18.496,02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BIRO STAN - UPRAVLJANJE, d.o.o. za upravljanje nekretninama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02636451071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Obala Hrvatske mornarice 2</w:t>
            </w:r>
            <w:r w:rsidR="005B5C5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768,00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BLAŽIČ-RUBNE TRAKE društvo s ograničenom odgovornošću za trgovinu,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92642018385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Javorska br.2</w:t>
            </w:r>
            <w:r w:rsidR="005B5C51">
              <w:t>, Novaki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14.815,55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ZAJEDNIČKI UGOSTITELJSKI OBRT, RESTORAN "PERLICA", PETAR BOBAN I BRANIMIR BOBAN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01292222702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T</w:t>
            </w:r>
            <w:r w:rsidRPr="00435F9B">
              <w:t xml:space="preserve">rg grlo </w:t>
            </w:r>
            <w:r w:rsidR="00435F9B" w:rsidRPr="00435F9B">
              <w:t>1</w:t>
            </w:r>
            <w:r w:rsidR="005B5C51">
              <w:t>, Klis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1.519,00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BORNA TRGOVINA društvo s ograničenom odgovornošću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73151166193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Maksimirska 108</w:t>
            </w:r>
            <w:r w:rsidR="005B5C5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1.293,26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BOSMATTOM proizvodnja, trgovina i usluge, export-import, društvo s ograničenom odgovornošću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81681479354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Kraljice Jelene 19</w:t>
            </w:r>
            <w:r w:rsidR="005B5C51">
              <w:t>, Dugopolje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10.517,89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JOZO BRALIĆ, vl. JOZIĆ GUMING, obrta za autoservis, prijevoz i prodaju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60133875526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PRISOJE</w:t>
            </w:r>
            <w:r w:rsidR="005B5C51">
              <w:t xml:space="preserve"> 64, Prisoje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2.134,00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BRUSIONA HRMAN društvo s ograničenom odgovornošću za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02549632111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Ludbreška ulica 124</w:t>
            </w:r>
            <w:r w:rsidR="005B5C51">
              <w:t>, Trnovec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4.000,00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r>
              <w:t>Ceramica Ar</w:t>
            </w:r>
            <w:r w:rsidR="00435F9B" w:rsidRPr="00435F9B">
              <w:t>tistica Due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111.324,42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lastRenderedPageBreak/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Ceramica Flaminia Spa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208,25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Ceramica Globo S.p.a.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41.055,62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CERIM - FLORIM CERAMICHE SPA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126.440,96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Cooperativa Ceramica d'Imola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227.919,67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COBRA SERVICE društvo s ograničenom odgovornošću za trgovinu, ugostiteljstvo, građevinarstvo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78711508207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Put Trščenice 43</w:t>
            </w:r>
            <w:r w:rsidR="005B5C5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4.316,18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COLOR TRGOVINA d.o.o.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44543107610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Industrijska 42</w:t>
            </w:r>
            <w:r w:rsidR="005B5C51">
              <w:t>, Požega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1.350,00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CONTY PLUS društvo s 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62964458165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Karlovačka 100</w:t>
            </w:r>
            <w:r w:rsidR="005B5C51">
              <w:t>, Lučko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153.617,08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CRO LAMA trgovina, zastupanje i posredovanje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53099013359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Rakitska 10a</w:t>
            </w:r>
            <w:r w:rsidR="005B5C51">
              <w:t>, Rakitije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 xml:space="preserve">9.851,11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CROATIA osiguranje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26187994862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Miramarska 22</w:t>
            </w:r>
            <w:r w:rsidR="005B5C5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 xml:space="preserve">599.389,52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MLADEN ĆULUM, vl. Obrta za taksi usluge MLADEN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23050988179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P</w:t>
            </w:r>
            <w:r w:rsidRPr="00435F9B">
              <w:t xml:space="preserve">linarska </w:t>
            </w:r>
            <w:r w:rsidR="00435F9B" w:rsidRPr="00435F9B">
              <w:t>29</w:t>
            </w:r>
            <w:r w:rsidR="005B5C5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5.904,00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ČAROLIJA DRVA d.o.o. za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24509981841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Bisko 56E</w:t>
            </w:r>
            <w:r w:rsidR="005B5C51">
              <w:t>, Bisko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C5B99" w:rsidP="009C5B99" w:rsidR="00435F9B" w:rsidRPr="00435F9B">
            <w:pPr>
              <w:jc w:val="center"/>
            </w:pPr>
            <w:r>
              <w:t>16.630,66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ČISTOĆA CETINSKE KRAJINE d.o.o. za obavljanje komunalnih djelatnosti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79243957155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126. brigade HV-a 13</w:t>
            </w:r>
            <w:r w:rsidR="005B5C51">
              <w:t>, Sinj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6.650,00</w:t>
            </w:r>
          </w:p>
        </w:tc>
      </w:tr>
      <w:tr w:rsidTr="00435F9B" w:rsidR="00435F9B" w:rsidRPr="00435F9B">
        <w:trPr>
          <w:trHeight w:val="45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ČISTOĆA društvo s ograničenom odgovornošću za obavljanje komunalnih djelatnosti održavanja čistoće i odlaganja komunalnog otpada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38812451417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Put Plokita 81</w:t>
            </w:r>
            <w:r w:rsidR="005B5C5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E3CDD" w:rsidR="00435F9B" w:rsidRPr="00435F9B">
            <w:pPr>
              <w:jc w:val="center"/>
            </w:pPr>
            <w:r w:rsidRPr="00435F9B">
              <w:t xml:space="preserve">6.986,00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DEBITUM d.o.o. za prijevoz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99116068935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Lugovići, Slavice 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E3CDD" w:rsidR="00435F9B" w:rsidRPr="00435F9B">
            <w:pPr>
              <w:jc w:val="center"/>
            </w:pPr>
            <w:r w:rsidRPr="00435F9B">
              <w:t xml:space="preserve">15.823,63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DEGO PROMET društvo s ograničenom odgovornošću za trgovinu,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30482743691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Augusta Šenoe 3</w:t>
            </w:r>
            <w:r w:rsidR="00292188">
              <w:t>, Donji Kraljevec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3.853,25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MARIJO DEPOLO, odvjetnik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89449275380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Hrvatske mornarice 1E</w:t>
            </w:r>
            <w:r w:rsidR="0029218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2.187,50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DIAGRAM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76169484118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Grge Novaka 14</w:t>
            </w:r>
            <w:r w:rsidR="0029218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750,00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DID d.o.o. za proizvodnju i montažu proizvoda iz polimera i metala, graditeljstvo i trgovinu "u stečaju"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33149046227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Bublin</w:t>
            </w:r>
            <w:r w:rsidR="00292188">
              <w:t>, Zmijavci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2.295,28</w:t>
            </w:r>
          </w:p>
        </w:tc>
      </w:tr>
      <w:tr w:rsidTr="00435F9B" w:rsidR="00435F9B" w:rsidRPr="00435F9B">
        <w:trPr>
          <w:trHeight w:val="22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DIREKCIJA ZA STANOVANJE d.o.o. promet i upravljanje nekretninama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54520279677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Blajburških žrtava 6</w:t>
            </w:r>
            <w:r w:rsidR="0029218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225,36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lastRenderedPageBreak/>
              <w:t>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DIV d.o.o. tvornica vijaka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33890755814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Bobovica 10A</w:t>
            </w:r>
            <w:r w:rsidR="00292188">
              <w:t>, Samobor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4.903,67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DOLEX d.o.o. za transport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99947688160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Plinarska 25</w:t>
            </w:r>
            <w:r w:rsidR="0029218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3.820,00</w:t>
            </w:r>
          </w:p>
        </w:tc>
      </w:tr>
      <w:tr w:rsidTr="00435F9B" w:rsidR="00435F9B" w:rsidRPr="00435F9B">
        <w:trPr>
          <w:trHeight w:val="22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DOM-EL d.o.o. za proizvodnju električnih uređaja, unutarnju i vanjsku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83074473723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Augusta Šenoe 3</w:t>
            </w:r>
            <w:r w:rsidR="00292188">
              <w:t>, Rakitije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11.125,00</w:t>
            </w:r>
          </w:p>
        </w:tc>
      </w:tr>
      <w:tr w:rsidTr="00435F9B" w:rsidR="00D01263" w:rsidRPr="00D01263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D01263">
            <w:pPr>
              <w:jc w:val="center"/>
            </w:pPr>
            <w:r w:rsidRPr="00D01263">
              <w:t>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D01263">
            <w:r w:rsidRPr="00D01263">
              <w:t>DOMINO S.r.l.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D01263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D01263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D01263">
            <w:pPr>
              <w:jc w:val="center"/>
            </w:pPr>
            <w:r w:rsidRPr="00D01263">
              <w:t>36.587,83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DRAGAN ČEPO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Č</w:t>
            </w:r>
            <w:r w:rsidRPr="00435F9B">
              <w:t>apljina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17.000,00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HELENA DRAGUN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17993292271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Škrape 53</w:t>
            </w:r>
            <w:r w:rsidR="0029218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75,00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EFFE LUCE SRL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21.850,48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ELGRAD d.o.o. za prozivodnju,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00443524345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Vučak 30</w:t>
            </w:r>
            <w:r w:rsidR="0029218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26.754,93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Emilceramica Spa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37.998,69</w:t>
            </w:r>
          </w:p>
        </w:tc>
      </w:tr>
      <w:tr w:rsidTr="00435F9B" w:rsidR="00435F9B" w:rsidRPr="00435F9B">
        <w:trPr>
          <w:trHeight w:val="45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EUROHERC osiguranje - dioničko društvo za osiguranje imovine i osoba i druge poslove osiguranja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22694857747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grada Vukovara 282</w:t>
            </w:r>
            <w:r w:rsidR="0029218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2.906,87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Exportceram Fideuro S.R.L.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211.345,25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Financijska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grada Vukovara 70</w:t>
            </w:r>
            <w:r w:rsidR="0029218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 xml:space="preserve">233,84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Florim Ceramiche S.p.A.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5.184,54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INFOCODE obrt za računalne i informatičke djelatnosti vl. Želimir Franulović, Marko Protić i Ante Žuvela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63140928759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75 br. 1</w:t>
            </w:r>
            <w:r w:rsidR="00292188">
              <w:t>, Blato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200,00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GALEŠNIK d.o.o. za turizam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08436326098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Ambroza Barišića 5</w:t>
            </w:r>
            <w:r w:rsidR="00292188">
              <w:t>, Hvar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22.074,40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JOSIP GLUIĆ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90675123540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Imotska</w:t>
            </w:r>
            <w:r w:rsidRPr="00435F9B">
              <w:t xml:space="preserve"> </w:t>
            </w:r>
            <w:r w:rsidR="00435F9B" w:rsidRPr="00435F9B">
              <w:t>22</w:t>
            </w:r>
            <w:r w:rsidR="0029218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66.200,00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ZJENA GLUIĆ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34911789051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Imotska</w:t>
            </w:r>
            <w:r w:rsidRPr="00435F9B">
              <w:t xml:space="preserve"> </w:t>
            </w:r>
            <w:r w:rsidR="00435F9B" w:rsidRPr="00435F9B">
              <w:t>22</w:t>
            </w:r>
            <w:r w:rsidR="0029218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84.253,06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GOTOŠPED d.o.o. za prijevoz, trgovinu i turizam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80509929060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Draškovićeva Ulica 70</w:t>
            </w:r>
            <w:r w:rsidR="00292188">
              <w:t>, Solin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E3CDD" w:rsidR="00435F9B" w:rsidRPr="00435F9B">
            <w:pPr>
              <w:jc w:val="center"/>
            </w:pPr>
            <w:r w:rsidRPr="00435F9B">
              <w:t xml:space="preserve">39.498,48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GOTOVAC COMPANY d.o.o. za prijevoz,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74588047850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Drniška Ulica 27</w:t>
            </w:r>
            <w:r w:rsidR="00292188">
              <w:t>, Solin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3.418,47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GRAD KAŠTELA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08727843572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Braće Radić 1</w:t>
            </w:r>
            <w:r w:rsidR="00292188">
              <w:t>, Kaštela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103.724,36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GRAD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78755598868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Obala kneza Branimira 17</w:t>
            </w:r>
            <w:r w:rsidR="0029218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27.665,36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GRAD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55644094063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Trg palih branitelja Domovinskog rata 1</w:t>
            </w:r>
            <w:r w:rsidR="00292188">
              <w:t>,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7.766,35</w:t>
            </w:r>
          </w:p>
        </w:tc>
      </w:tr>
      <w:tr w:rsidTr="00435F9B" w:rsidR="00435F9B" w:rsidRPr="00435F9B">
        <w:trPr>
          <w:trHeight w:val="45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 xml:space="preserve">GRADSKA ČISTOĆA društvo s </w:t>
            </w:r>
            <w:r w:rsidRPr="00435F9B">
              <w:lastRenderedPageBreak/>
              <w:t>ograničenom odgovornošću za održavanje čistoće i odlaganje komunalnog otpada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lastRenderedPageBreak/>
              <w:t>54873130289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 xml:space="preserve">Stjepana Radića </w:t>
            </w:r>
            <w:r w:rsidRPr="00435F9B">
              <w:lastRenderedPageBreak/>
              <w:t>100</w:t>
            </w:r>
            <w:r w:rsidR="00292188">
              <w:t>,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lastRenderedPageBreak/>
              <w:t xml:space="preserve">8.696,50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lastRenderedPageBreak/>
              <w:t>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GRAĐA dioničko društvo za trgovinu na veliko i malo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75628884500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Vranjički put 2</w:t>
            </w:r>
            <w:r w:rsidR="00292188">
              <w:t>, Vranjic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1.933,98</w:t>
            </w:r>
          </w:p>
        </w:tc>
      </w:tr>
      <w:tr w:rsidTr="00435F9B" w:rsidR="00435F9B" w:rsidRPr="00435F9B">
        <w:trPr>
          <w:trHeight w:val="45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GRANIT d.o.o. za obradu i preradu kamena, trgovinu na veliko i malo, export-import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52033577944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Vjekoslava Paraća 4 i 6</w:t>
            </w:r>
            <w:r w:rsidR="00292188">
              <w:t>, Klis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1.125,00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GROHE Gmbh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12.565,56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GRUPPO CERAMICHE RICCHETTI S.p.A.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53.381,72</w:t>
            </w:r>
          </w:p>
        </w:tc>
      </w:tr>
      <w:tr w:rsidTr="00435F9B" w:rsidR="00435F9B" w:rsidRPr="00435F9B">
        <w:trPr>
          <w:trHeight w:val="22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MARINKO GUSIĆ, vl. MARINPLAST, obrt za proizvodnju plastične ambalaže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25257975975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Kneza T</w:t>
            </w:r>
            <w:r w:rsidRPr="00435F9B">
              <w:t xml:space="preserve">rpimira </w:t>
            </w:r>
            <w:r w:rsidR="00435F9B" w:rsidRPr="00435F9B">
              <w:t>217</w:t>
            </w:r>
            <w:r w:rsidR="00292188">
              <w:t>, Klis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1.183,19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Hatria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595,77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HAPPY HOUSE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12.987,19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HAURATON HRVATSKA društvo s ograničenom odgovornošću za trgovinu, projektiranje i građenje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05560556658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Zelinska 7</w:t>
            </w:r>
            <w:r w:rsidR="0029218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9.561,76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HEP - Opskrba d.o.o. za opskrbu potrošača električnom, toplinskom energijom i plinom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63073332379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grada Vukovara 37</w:t>
            </w:r>
            <w:r w:rsidR="0029218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E3CDD" w:rsidR="00435F9B" w:rsidRPr="00435F9B">
            <w:pPr>
              <w:jc w:val="center"/>
            </w:pPr>
            <w:r w:rsidRPr="00435F9B">
              <w:t xml:space="preserve">113.564,45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HEP-Operator distribucijskog sustava d.o.o. za distribuciju i opskrbu električne energije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46830600751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grada Vukovara 37</w:t>
            </w:r>
            <w:r w:rsidR="00292188">
              <w:t>, Zagerb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 xml:space="preserve">92.520,47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HERBA DALMATICA d.o.o. za proizvodnju pića, unutarnju i vanjsku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29780004960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Karamanova 6</w:t>
            </w:r>
            <w:r w:rsidR="0029218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263,22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HILTI CROATIA društvo s ograničenom odgovornošću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80353079725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Ljudevita Posavskog 29</w:t>
            </w:r>
            <w:r w:rsidR="00292188">
              <w:t>,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232,90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HIT RADIO d.o.o. za radijsku i televizijsku djelatnost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82297906250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Glavička 29</w:t>
            </w:r>
            <w:r w:rsidR="00292188">
              <w:t>, Sinj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10.000,00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HP - Hrvatska pošta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87311810356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Jurišićeva 13</w:t>
            </w:r>
            <w:r w:rsidR="0029218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4.258,43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Hrvatska radiotelevizija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68419124305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Prisavlje 3</w:t>
            </w:r>
            <w:r w:rsidR="0029218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E3CDD" w:rsidR="00435F9B" w:rsidRPr="00435F9B">
            <w:pPr>
              <w:jc w:val="center"/>
            </w:pPr>
            <w:r w:rsidRPr="00435F9B">
              <w:t xml:space="preserve">9.512,04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Hrvatske vode, pravna osoba za upravljanje vodama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28921383001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Grada Vukovara 220</w:t>
            </w:r>
            <w:r w:rsidR="0029218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DE3CDD" w:rsidR="00435F9B" w:rsidRPr="00435F9B">
            <w:pPr>
              <w:jc w:val="center"/>
            </w:pPr>
            <w:r>
              <w:t>29.889,83</w:t>
            </w:r>
            <w:r w:rsidR="00435F9B" w:rsidRPr="00435F9B">
              <w:t xml:space="preserve">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Hrvatski Telekom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81793146560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Roberta Frangeša Mihanovića 9</w:t>
            </w:r>
            <w:r w:rsidR="0029218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12.088,98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NIKOLA HRSTIĆ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20227843829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Šibenska</w:t>
            </w:r>
            <w:r w:rsidR="00435F9B" w:rsidRPr="00435F9B">
              <w:t xml:space="preserve"> 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15.000,00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HRVATSKA GOSPODARSKA KOMORA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85167032587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R</w:t>
            </w:r>
            <w:r w:rsidRPr="00435F9B">
              <w:t xml:space="preserve">ooseveltov trg </w:t>
            </w:r>
            <w:r w:rsidR="00435F9B" w:rsidRPr="00435F9B">
              <w:t>2</w:t>
            </w:r>
            <w:r w:rsidR="00955C5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13.805,64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lastRenderedPageBreak/>
              <w:t>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HRVATSKE ŠUME društvo s ograničenom odgovornošću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69693144506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Ul.Ljudevita Farkaša Vukotinovića 2</w:t>
            </w:r>
            <w:r w:rsidR="00955C5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E3CDD" w:rsidR="00435F9B" w:rsidRPr="00435F9B">
            <w:pPr>
              <w:jc w:val="center"/>
            </w:pPr>
            <w:r w:rsidRPr="00435F9B">
              <w:t xml:space="preserve">468.955,65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IMPETRO d.o.o. za instalaterske radove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70042780273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Sv.Mihovila 58</w:t>
            </w:r>
            <w:r w:rsidR="00955C58">
              <w:t>, Trilj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66.947,25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Inter DomPaneli društvo s ograničenom odgovornošću za trgovinu, opremanje objekata i izvoz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04156715506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Remetinec 42</w:t>
            </w:r>
            <w:r w:rsidR="00955C5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E3CDD" w:rsidR="00435F9B" w:rsidRPr="00435F9B">
            <w:pPr>
              <w:jc w:val="center"/>
            </w:pPr>
            <w:r w:rsidRPr="00435F9B">
              <w:t xml:space="preserve">50.977,16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INA-INDUSTRIJA NAFTE,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27759560625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Avenija V. Holjevca 10</w:t>
            </w:r>
            <w:r w:rsidR="00955C5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143,80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ING-ATEST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21777333810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Hrvatske mornarice 1a</w:t>
            </w:r>
            <w:r w:rsidR="00955C5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4.936,84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INGEPROM društvo s ograničenom odgovornošću za inženjering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57482769354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Divka Budaka 1D</w:t>
            </w:r>
            <w:r w:rsidR="00955C5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4.124,95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INKER, industrija keramike i porculana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30709122705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Industrijska 1</w:t>
            </w:r>
            <w:r w:rsidR="00955C58">
              <w:t>, Zaprešić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71.299,31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INTERMONT 2 d.o.o. za trgovinu i građevinarstvo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41585115451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I. Pavla II. 3A</w:t>
            </w:r>
            <w:r w:rsidR="00955C58">
              <w:t>, K. Sućurac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2.681,71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Iridijacolor, proizvodnja barvnih Premazov na vodni osnovi,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49.337,79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ISKON INTERNET d.d. za informatiku i telekomunikacije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36779353407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Garićgradska 18</w:t>
            </w:r>
            <w:r w:rsidR="00955C5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379,36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IVANIĆPLAST d.o.o. za proizvodnju predmeta iz plastičnih masa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12515641661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Vukovarska 6</w:t>
            </w:r>
            <w:r w:rsidR="00955C58">
              <w:t>, Ivanić-Grad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5.168,05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IZOVAT DT d.o.o. za usluge i graditeljstvo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32606619790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Vojina Bakića 8</w:t>
            </w:r>
            <w:r w:rsidR="00955C5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3.115,35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JADRANSKA RADIJSKA MREŽA, društvo s ograničenom odgovornošću za radijsku i televizijsku djelatnost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54793846290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Gornji put 24</w:t>
            </w:r>
            <w:r w:rsidR="00955C58">
              <w:t>, Komiža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12.150,00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JADRANSKI RADIO d.o.o. za emitiranje i proizvodnju radio programa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61565845118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Put Supavla 21b</w:t>
            </w:r>
            <w:r w:rsidR="00955C5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8.860,00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JADRANŠPED društvo s ograničenom odgovornošću za špediciju,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01049951500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Kopilica 47 b</w:t>
            </w:r>
            <w:r w:rsidR="00955C5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2.673,42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JAVNI PRIJEVOZ STVARI SUČIĆ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51745692025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Strožanačka cesta 3</w:t>
            </w:r>
            <w:r w:rsidR="00955C58">
              <w:t>, Podstrana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E3CDD" w:rsidP="009C5B99" w:rsidR="00435F9B" w:rsidRPr="00435F9B">
            <w:pPr>
              <w:jc w:val="center"/>
            </w:pPr>
            <w:r>
              <w:t>855,50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01263" w:rsidR="00D01263" w:rsidRPr="00435F9B">
            <w:pPr>
              <w:jc w:val="center"/>
            </w:pPr>
            <w:r w:rsidRPr="00435F9B">
              <w:t>10</w:t>
            </w:r>
            <w:r w:rsidR="00D01263"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JIM-TRANSPORTI društvo s 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08095732068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Livadarska 47</w:t>
            </w:r>
            <w:r w:rsidR="00955C58">
              <w:t>, Vrbovec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10.785,22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PETAR JOKOVIĆ, vl. OBRTA "TERMA" MONTAŽA, SERVIS, TRGOVINA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62979436433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58 1</w:t>
            </w:r>
            <w:r w:rsidR="00955C58">
              <w:t>, Vela Luka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1.875,00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lastRenderedPageBreak/>
              <w:t>108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BOŠKO JURIŠIĆ, javni bilježnik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63787157180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Kralja Zvonimira 85</w:t>
            </w:r>
            <w:r w:rsidR="00955C58">
              <w:t>, Solin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3.480,75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KERAMIKA MODUS d.o.o. za proizvodnju, trgovinu i zastupanje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93756665118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Vladimira Nazora 67</w:t>
            </w:r>
            <w:r w:rsidR="00955C58">
              <w:t>, Orahovica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34.352,99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KIMEL - FILTRI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15940605042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Siget 18b</w:t>
            </w:r>
            <w:r w:rsidR="00955C5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1.081,88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KING MECHES d.o.o. za prijevoz i trgovinu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59840226752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Bana Ivana Mažuranića 7</w:t>
            </w:r>
            <w:r w:rsidR="00955C58">
              <w:t>,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478,92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Koimpex S.R.L.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7.592,05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Kolpa proizvodnja in predelava plastičnih mas, d.d. Metlika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32.010,61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SRETNA KORDA, vl. Autopraonice i vulkanizer VULKANIZER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86348563584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A95C13" w:rsidR="00435F9B" w:rsidRPr="00435F9B">
            <w:pPr>
              <w:jc w:val="center"/>
            </w:pPr>
            <w:r>
              <w:t>P</w:t>
            </w:r>
            <w:r w:rsidRPr="00435F9B">
              <w:t xml:space="preserve">ut </w:t>
            </w:r>
            <w:r>
              <w:t>S</w:t>
            </w:r>
            <w:r w:rsidRPr="00435F9B">
              <w:t xml:space="preserve">irobuje </w:t>
            </w:r>
            <w:r w:rsidR="00435F9B" w:rsidRPr="00435F9B">
              <w:t>40</w:t>
            </w:r>
            <w:r w:rsidR="00955C5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725,93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NELA KOVAČEVIĆ, vl. Obrta za upravljanje nekretninama, poslovne usluge i trgovinu MERKUR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12564432183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5C58" w:rsidP="009C5B99" w:rsidR="00435F9B" w:rsidRPr="00435F9B">
            <w:pPr>
              <w:jc w:val="center"/>
            </w:pPr>
            <w:r>
              <w:t>Kralja Zvonimira 14,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265,40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01263" w:rsidR="00D01263" w:rsidRPr="00435F9B">
            <w:pPr>
              <w:jc w:val="center"/>
            </w:pPr>
            <w:r w:rsidRPr="00435F9B">
              <w:t>11</w:t>
            </w:r>
            <w:r w:rsidR="00D01263"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KRAGIĆ TRANSPORT, društvo s ograničeno odgovornošću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24795202260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47 76</w:t>
            </w:r>
            <w:r w:rsidR="00955C58">
              <w:t>, Vela Luka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50.122,28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DENIS KRAGIĆ-MARINIĆ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95888058794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A95C13" w:rsidR="00435F9B" w:rsidRPr="00435F9B">
            <w:pPr>
              <w:jc w:val="center"/>
            </w:pPr>
            <w:r w:rsidRPr="00435F9B">
              <w:t xml:space="preserve">A. </w:t>
            </w:r>
            <w:r w:rsidR="00A95C13">
              <w:t>S</w:t>
            </w:r>
            <w:r w:rsidR="00A95C13" w:rsidRPr="00435F9B">
              <w:t xml:space="preserve">tarčevića </w:t>
            </w:r>
            <w:r w:rsidRPr="00435F9B">
              <w:t>215</w:t>
            </w:r>
            <w:r w:rsidR="00955C58">
              <w:t>, Solin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1.847.643,48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DUBRAVKA KRAGIĆ-MARINIĆ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19227495250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 xml:space="preserve">A. </w:t>
            </w:r>
            <w:r w:rsidR="00A95C13">
              <w:t>S</w:t>
            </w:r>
            <w:r w:rsidR="00A95C13" w:rsidRPr="00435F9B">
              <w:t xml:space="preserve">tarčevića </w:t>
            </w:r>
            <w:r w:rsidRPr="00435F9B">
              <w:t>215</w:t>
            </w:r>
            <w:r w:rsidR="00955C58">
              <w:t>, Solin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9.263,97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VJEKOSLAV KRAGIĆ-MARINIĆ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48972385617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A95C13" w:rsidR="00435F9B" w:rsidRPr="00435F9B">
            <w:pPr>
              <w:jc w:val="center"/>
            </w:pPr>
            <w:r>
              <w:t>P</w:t>
            </w:r>
            <w:r w:rsidRPr="00435F9B">
              <w:t xml:space="preserve">ut </w:t>
            </w:r>
            <w:r>
              <w:t>F</w:t>
            </w:r>
            <w:r w:rsidRPr="00435F9B">
              <w:t xml:space="preserve">irula </w:t>
            </w:r>
            <w:r w:rsidR="00435F9B" w:rsidRPr="00435F9B">
              <w:t>29</w:t>
            </w:r>
            <w:r w:rsidR="00955C5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397.198,12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MARIJA KRIŽANOVIĆ, vl. KRAGIĆ I., obrta za ugostiteljstvo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32247060339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Sičane 21</w:t>
            </w:r>
            <w:r w:rsidR="00955C58">
              <w:t>, Sičane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10.640,00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KUP KAŠTELA d.o.o. za građenje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77407887300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Lepinski put 12</w:t>
            </w:r>
            <w:r w:rsidR="00955C58">
              <w:t>, K. Štafilić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4.508,69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KUVEK TRADE, društvo s ograničenom odgovornošću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04384014037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Gradišćanskih Hrvata 18</w:t>
            </w:r>
            <w:r w:rsidR="00955C5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6.420,95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LAFAENZA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8.000,93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TOMISLAV LAUŠIĆ, vl. Proizvodno-trgovačkog obrta "IGP"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40477029940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Ćirila i Metoda 35</w:t>
            </w:r>
            <w:r w:rsidR="00955C5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3.562,50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LEONARDO CERAMICA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6.240,45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LEVANTINA Y ASOCIADOS DE MINERALES S.A.U.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43.343,27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LINEA MEA KERAMIKA s.p.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4.091,40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Mapei Croatia d.o.o. za zastupanje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89471789472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Purgarija 14</w:t>
            </w:r>
            <w:r w:rsidR="00955C58">
              <w:t>, Kerestinec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AB4459" w:rsidR="00435F9B" w:rsidRPr="00435F9B">
            <w:pPr>
              <w:jc w:val="center"/>
            </w:pPr>
            <w:r w:rsidRPr="00435F9B">
              <w:t xml:space="preserve">15.750,50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lastRenderedPageBreak/>
              <w:t>129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MAĐOR COMPANY d.o.o. za promidžbu, audio-video produkciju i grafičku djelatnost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17192678386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Hrvace 363</w:t>
            </w:r>
            <w:r w:rsidR="00955C58">
              <w:t>, Hrvace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17.588,44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MAG SISTEM društvo s ograničenom odgovornošću za obradu metala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21266239879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Put Brižina 19</w:t>
            </w:r>
            <w:r w:rsidR="00955C58">
              <w:t>, K. Sućurac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1.558,36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MANI property d.o.o. za usluge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42270097745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Radnička cesta 52</w:t>
            </w:r>
            <w:r w:rsidR="00955C58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2.500,00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TONČI MARIJANČEVIĆ, vl. GRAĐEVINSKI OBRT , PERIJA , SELCA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64814684450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A95C13" w:rsidR="00435F9B" w:rsidRPr="00435F9B">
            <w:pPr>
              <w:jc w:val="center"/>
            </w:pPr>
            <w:r>
              <w:t xml:space="preserve">Kala </w:t>
            </w:r>
            <w:r w:rsidR="00435F9B" w:rsidRPr="00435F9B">
              <w:t xml:space="preserve"> 4</w:t>
            </w:r>
            <w:r w:rsidR="00955C58">
              <w:t>, Selca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62.727,99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MARMOL COMPAC S.A.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6.740,03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MAT-STI d.o.o. za trgovinu i poslovne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09547304608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Markov Put 13</w:t>
            </w:r>
            <w:r w:rsidR="00955C58">
              <w:t>, Stobreč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2.680,43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DRAGAN MATIJAŠEVIĆ, vl. Obrta za usluge OLIVIJA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12042431386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A95C13" w:rsidR="00435F9B" w:rsidRPr="00435F9B">
            <w:pPr>
              <w:jc w:val="center"/>
            </w:pPr>
            <w:r>
              <w:t>A</w:t>
            </w:r>
            <w:r w:rsidRPr="00435F9B">
              <w:t xml:space="preserve">ntuna </w:t>
            </w:r>
            <w:r>
              <w:t>B</w:t>
            </w:r>
            <w:r w:rsidRPr="00435F9B">
              <w:t xml:space="preserve">ranka </w:t>
            </w:r>
            <w:r>
              <w:t>Š</w:t>
            </w:r>
            <w:r w:rsidRPr="00435F9B">
              <w:t>imića</w:t>
            </w:r>
            <w:r w:rsidR="00435F9B" w:rsidRPr="00435F9B">
              <w:t xml:space="preserve"> 2</w:t>
            </w:r>
            <w:r w:rsidR="00955C5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1.218,08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MATRA COMMERCE, d.o.o. za export-import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83997882438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Hercegovačka 30</w:t>
            </w:r>
            <w:r w:rsidR="00955C5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AB4459" w:rsidR="00435F9B" w:rsidRPr="00435F9B">
            <w:pPr>
              <w:jc w:val="center"/>
            </w:pPr>
            <w:r w:rsidRPr="00435F9B">
              <w:t xml:space="preserve">3.364,36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MAX &amp; MORIS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45411389236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Put Sv. Ižidora 10</w:t>
            </w:r>
            <w:r w:rsidR="00955C5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AB4459" w:rsidR="00435F9B" w:rsidRPr="00435F9B">
            <w:pPr>
              <w:jc w:val="center"/>
            </w:pPr>
            <w:r w:rsidRPr="00435F9B">
              <w:t xml:space="preserve">122.459,38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MEGA PROMET d. o. o. za građenje,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03262567699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Pletenci 32</w:t>
            </w:r>
            <w:r w:rsidR="00955C58">
              <w:t>,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6.036,00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MEGAMIX produkcija audio i radio programa, marketing i trgovina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17650933733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Šime Ljubića 30</w:t>
            </w:r>
            <w:r w:rsidR="00955C5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62,98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A95C13" w:rsidR="00435F9B" w:rsidRPr="00435F9B">
            <w:pPr>
              <w:jc w:val="center"/>
            </w:pPr>
            <w:r w:rsidRPr="00435F9B">
              <w:t>14</w:t>
            </w:r>
            <w:r w:rsidR="00A95C13">
              <w:t>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MER d.o.o. za trgovinu,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96933844194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Put Firula 29</w:t>
            </w:r>
            <w:r w:rsidR="00955C5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98.653,45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MER PROJEKT d.o.o. za projektiranje i građenje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61330985526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Put Firula 29</w:t>
            </w:r>
            <w:r w:rsidR="00955C5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56.763,79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MIK TRANSPORT trgovina i usluge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11707163291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Škrape 51</w:t>
            </w:r>
            <w:r w:rsidR="00955C58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AB4459" w:rsidR="00435F9B" w:rsidRPr="00435F9B">
            <w:pPr>
              <w:jc w:val="center"/>
            </w:pPr>
            <w:r w:rsidRPr="00435F9B">
              <w:t xml:space="preserve">22.867,23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MILANOVAC PROMET d.o.o. za trgovinu, ugostiteljstvo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42288785109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Stanka Ilića 48</w:t>
            </w:r>
            <w:r w:rsidR="00D60BD9">
              <w:t>, Virovitica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7.703,44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IVAN MILUN, vl. IMELA, obrt za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79387026275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60BD9" w:rsidP="009C5B99" w:rsidR="00435F9B" w:rsidRPr="00435F9B">
            <w:pPr>
              <w:jc w:val="center"/>
            </w:pPr>
            <w:r>
              <w:t>Sičane 70, Sičane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6.585,55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MIRAGE GRANITO CERAMICO S.P.A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78.940,38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MORSKI ZVUK za proizvodnju i emitiranje radio programa,društvo s ograničenom odgovornošću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64994325694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Velebitska 63</w:t>
            </w:r>
            <w:r w:rsidR="00D60BD9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13.374,28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MORULA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88833097372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sv. Florijana 46</w:t>
            </w:r>
            <w:r w:rsidR="00D60BD9">
              <w:t>, Dugopolje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4.370,62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MIHOVIL MRKUŠIĆ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53617106923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A95C13" w:rsidR="00435F9B" w:rsidRPr="00435F9B">
            <w:pPr>
              <w:jc w:val="center"/>
            </w:pPr>
            <w:r>
              <w:t>V</w:t>
            </w:r>
            <w:r w:rsidRPr="00435F9B">
              <w:t xml:space="preserve">ladimira </w:t>
            </w:r>
            <w:r>
              <w:t>N</w:t>
            </w:r>
            <w:r w:rsidRPr="00435F9B">
              <w:t xml:space="preserve">azora </w:t>
            </w:r>
            <w:r w:rsidR="00435F9B" w:rsidRPr="00435F9B">
              <w:t>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25.587,78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NOSTROMO za ugostiteljstvo, trgovinu i usluge društvo s ograničenom odgovornošću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87243360111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Kraj Sv.Marije 10</w:t>
            </w:r>
            <w:r w:rsidR="00D60BD9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1.517,00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 xml:space="preserve">OBLIKOVANJE PROSTORA d.o.o. za proizvodnju građevinske </w:t>
            </w:r>
            <w:r w:rsidRPr="00435F9B">
              <w:lastRenderedPageBreak/>
              <w:t>stolarije i elemenata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lastRenderedPageBreak/>
              <w:t>85884674201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Zoranićeva 85</w:t>
            </w:r>
            <w:r w:rsidR="00D60BD9">
              <w:t xml:space="preserve">, </w:t>
            </w:r>
            <w:r w:rsidR="00A95C13">
              <w:t>Mravince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AB4459" w:rsidR="00435F9B" w:rsidRPr="00435F9B">
            <w:pPr>
              <w:jc w:val="center"/>
            </w:pPr>
            <w:r w:rsidRPr="00435F9B">
              <w:t xml:space="preserve">30.296,36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lastRenderedPageBreak/>
              <w:t>151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OLD SAX CERAMIC s.r.l.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188,29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OPĆINA DICMO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29961155594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Kraj</w:t>
            </w:r>
            <w:r w:rsidR="00D60BD9">
              <w:t xml:space="preserve"> 43, Dicmo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100.626,09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ORSO d.o.o. za građevinarstvo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51185149241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Kvarte 95</w:t>
            </w:r>
            <w:r w:rsidR="00D60BD9">
              <w:t>, Perušić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5.262,22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PAMESA CERAMICA S.L.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425.880,04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DAMIR PAŽANIN, vl. PAŠKO, obrt za prijevoz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04229270498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D</w:t>
            </w:r>
            <w:r w:rsidRPr="00435F9B">
              <w:t xml:space="preserve">omovinskog rata </w:t>
            </w:r>
            <w:r w:rsidR="00435F9B" w:rsidRPr="00435F9B">
              <w:t>104C</w:t>
            </w:r>
            <w:r w:rsidR="00D60BD9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1.385,25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MATKO PEKO, vl. OBRTA ZA USLUGE, 3 D MOT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73570538245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M</w:t>
            </w:r>
            <w:r w:rsidRPr="00435F9B">
              <w:t>ažuranićevo šetalište 21</w:t>
            </w:r>
            <w:r w:rsidR="00D60BD9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2.663,50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PIEL d.o.o. za usluge, građevinarstvo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76120956111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Junija Palmotića 6</w:t>
            </w:r>
            <w:r w:rsidR="00D60BD9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4.087,50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PIPELIFE-HRVATSKA Cijevni sustavi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12257815953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Prosinačka 7</w:t>
            </w:r>
            <w:r w:rsidR="00D60BD9">
              <w:t>, Kerestinec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21.453,55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PLAVI JADRAN d.o.o. za turizam, trgovinu, izvoz-uvoz i proizvodnju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11057314527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Širokobriješka 1</w:t>
            </w:r>
            <w:r w:rsidR="00D60BD9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3.876,30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DENIS PLETIKOSA, vl. MEDITERAN obrt za marketing i menađment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04680932285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B</w:t>
            </w:r>
            <w:r w:rsidRPr="00435F9B">
              <w:t>ribirskih knezova</w:t>
            </w:r>
            <w:r w:rsidR="00435F9B" w:rsidRPr="00435F9B">
              <w:t xml:space="preserve"> 53</w:t>
            </w:r>
            <w:r w:rsidR="00D60BD9">
              <w:t>, K. Sućurac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1.875,00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PODI DUGOPOLJE d.o.o. za komunalne djelatnosti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71465008826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Matice Hrvatske 11</w:t>
            </w:r>
            <w:r w:rsidR="00D60BD9">
              <w:t>, Dugopolje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9.000,00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POLA - POLA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17690732598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Pujanke 34</w:t>
            </w:r>
            <w:r w:rsidR="00D60BD9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AB4459" w:rsidR="00435F9B" w:rsidRPr="00435F9B">
            <w:pPr>
              <w:jc w:val="center"/>
            </w:pPr>
            <w:r w:rsidRPr="00435F9B">
              <w:t xml:space="preserve">39.166,98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PORTA &amp; BINI RUBINETTERIE SNC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150.262,40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ĐURĐICA POZAIĆ, javni bilježnik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65902128214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Zagrebačka 15a</w:t>
            </w:r>
            <w:r w:rsidR="00D60BD9">
              <w:t>, Zlatar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1.045,58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PROFUNDITAS GRUPA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70296493546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Kralja Zvonimira</w:t>
            </w:r>
            <w:r w:rsidR="00D60BD9">
              <w:t xml:space="preserve"> </w:t>
            </w:r>
            <w:r w:rsidRPr="00435F9B">
              <w:t>85</w:t>
            </w:r>
            <w:r w:rsidR="00D60BD9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664,26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PUHELEK-ZELINA društvo s ograničenom odgovornošću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80002788396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Psarjevačka Selnica 24</w:t>
            </w:r>
            <w:r w:rsidR="00D60BD9">
              <w:t>, Sv. Ivan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15.833,64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BORIS RADANOVIĆ, vl. AUTO LABINKO, obrt za popravak i održavanje vozila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29091868414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S</w:t>
            </w:r>
            <w:r w:rsidRPr="00435F9B">
              <w:t xml:space="preserve">ičane </w:t>
            </w:r>
            <w:r w:rsidR="00435F9B" w:rsidRPr="00435F9B">
              <w:t>2</w:t>
            </w:r>
            <w:r w:rsidR="00D60BD9">
              <w:t>, Sičane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900,00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ZVONIMIR RADIĆ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61710739411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Tomićeva</w:t>
            </w:r>
            <w:r w:rsidR="00435F9B" w:rsidRPr="00435F9B">
              <w:t xml:space="preserve"> 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197.400,00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RADIO DALMACIJA d.o.o. za proizvodnju i emitiranje radio programa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27746792432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Kralja Zvonimira 14</w:t>
            </w:r>
            <w:r w:rsidR="00D60BD9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120.413,88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IVAN RAĐA, vl. prijevozničkog obrta ANTE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54344092091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A95C13" w:rsidR="00435F9B" w:rsidRPr="00435F9B">
            <w:pPr>
              <w:jc w:val="center"/>
            </w:pPr>
            <w:r>
              <w:t>U</w:t>
            </w:r>
            <w:r w:rsidRPr="00435F9B">
              <w:t xml:space="preserve">lica </w:t>
            </w:r>
            <w:r>
              <w:t>P</w:t>
            </w:r>
            <w:r w:rsidRPr="00435F9B">
              <w:t xml:space="preserve">etra </w:t>
            </w:r>
            <w:r>
              <w:t>K</w:t>
            </w:r>
            <w:r w:rsidRPr="00435F9B">
              <w:t xml:space="preserve">ružića </w:t>
            </w:r>
            <w:r w:rsidR="00435F9B" w:rsidRPr="00435F9B">
              <w:t>22</w:t>
            </w:r>
            <w:r w:rsidR="00D60BD9">
              <w:t>, Solin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AB4459" w:rsidR="00435F9B" w:rsidRPr="00435F9B">
            <w:pPr>
              <w:jc w:val="center"/>
            </w:pPr>
            <w:r w:rsidRPr="00435F9B">
              <w:t>7.</w:t>
            </w:r>
            <w:r w:rsidR="00AB4459">
              <w:t>853,38</w:t>
            </w:r>
            <w:r w:rsidRPr="00435F9B">
              <w:t xml:space="preserve">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RENOLIT AG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3.057,60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RENOLIT MILANO s.r.l.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768,48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lastRenderedPageBreak/>
              <w:t>173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REPUBLIKA HRVATSKA MINISTARSTVO FINANCIJA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K</w:t>
            </w:r>
            <w:r w:rsidRPr="00435F9B">
              <w:t>atančićeva</w:t>
            </w:r>
            <w:r w:rsidR="00435F9B" w:rsidRPr="00435F9B">
              <w:t xml:space="preserve"> 5</w:t>
            </w:r>
            <w:r w:rsidR="00D60BD9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 xml:space="preserve">1.491.469,66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RETO CENTAR - PRIJATELJI NADE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35798227245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Kolići 8</w:t>
            </w:r>
            <w:r w:rsidR="00A95C13">
              <w:t>, Klis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1.351,27</w:t>
            </w:r>
          </w:p>
        </w:tc>
      </w:tr>
      <w:tr w:rsidTr="00435F9B" w:rsidR="00435F9B" w:rsidRPr="00435F9B">
        <w:trPr>
          <w:trHeight w:val="45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A95C13" w:rsidR="00435F9B" w:rsidRPr="00435F9B">
            <w:r w:rsidRPr="00435F9B">
              <w:t xml:space="preserve">REZAL, </w:t>
            </w:r>
            <w:r w:rsidR="00A95C13">
              <w:t>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87721622577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Dračevac 9</w:t>
            </w:r>
            <w:r w:rsidR="00A95C13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3.058,54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ROBERT BILIĆ d.o.o. za izradu reklama i natpisa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36783374197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Brune Bušića 1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6.718,75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ROBOT COMMERCE, d.o.o.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55925906180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4. Gardijske brigade 43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819,13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ROCA CERAMICA DEL FOIX S.A.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487.628,20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3863D1" w:rsidR="00435F9B" w:rsidRPr="00435F9B">
            <w:r w:rsidRPr="00435F9B">
              <w:t xml:space="preserve">RRIF-PLUS </w:t>
            </w:r>
            <w:r w:rsidR="003863D1">
              <w:t xml:space="preserve">d.o.o. </w:t>
            </w:r>
            <w:r w:rsidRPr="00435F9B"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18376805890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3863D1" w:rsidR="00435F9B" w:rsidRPr="00435F9B">
            <w:pPr>
              <w:jc w:val="center"/>
            </w:pPr>
            <w:r w:rsidRPr="00435F9B">
              <w:t>Vlaška 68</w:t>
            </w:r>
            <w:r w:rsidR="003863D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84,00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S.P. SANITARIJE d.o.o.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72909727406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Ozaljska 1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13.840,31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SALONAŠPED društvo s ograničenom odgovornošću za uvoz-izvoz, transport i špediciju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84366092850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Don F.Bulića 84</w:t>
            </w:r>
            <w:r w:rsidR="003863D1">
              <w:t>, Solin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AB4459" w:rsidR="00435F9B" w:rsidRPr="00435F9B">
            <w:pPr>
              <w:jc w:val="center"/>
            </w:pPr>
            <w:r w:rsidRPr="00435F9B">
              <w:t xml:space="preserve">3.011,17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SAN MERKUR,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37112527890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Put Orišca 15b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8.721,32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IVANA SANADER MRŠA, vl. PROIZVODNO-TRGOVAČKI OBRT"SANADER"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40245594224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3863D1" w:rsidR="00435F9B" w:rsidRPr="00435F9B">
            <w:pPr>
              <w:jc w:val="center"/>
            </w:pPr>
            <w:r w:rsidRPr="00435F9B">
              <w:t>Z.</w:t>
            </w:r>
            <w:r w:rsidR="003863D1">
              <w:t>Kunc</w:t>
            </w:r>
            <w:r w:rsidRPr="00435F9B">
              <w:t xml:space="preserve"> 1</w:t>
            </w:r>
            <w:r w:rsidR="003863D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705,32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SANTAJ PLASTIKA društvo s ograničenom odgovornošću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21529298904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Sunčana 17</w:t>
            </w:r>
            <w:r w:rsidR="003863D1">
              <w:t>, Valpovo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33.098,28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Sberbank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78427478595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Varšavska 9</w:t>
            </w:r>
            <w:r w:rsidR="003863D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 w:rsidRPr="00AB4459">
              <w:t>211,65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SCHACHERMAYER društvo s 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96769806716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Vrtni put 5</w:t>
            </w:r>
            <w:r w:rsidR="003863D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37.483,38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SCHENKER d.o.o. za međunarodno otpremništvo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51003352330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Dugoselska cesta 5</w:t>
            </w:r>
            <w:r w:rsidR="003863D1">
              <w:t>, Rugvica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2.700,00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SENZACIJA d.o.o. za marketing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14660451621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Junija Palmotića 6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4459" w:rsidP="009C5B99" w:rsidR="00435F9B" w:rsidRPr="00435F9B">
            <w:pPr>
              <w:jc w:val="center"/>
            </w:pPr>
            <w:r>
              <w:t>2.500,00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SERENISSIMA S.p.A.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4.750,08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SI-BA INŽINJERING društvo s ograničenom odgovornošću za proizvodnju, trgovinu i inžinjering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69034246285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Lučko, Puškarićeva 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7.685,64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SIGMA PLUS društvo s ograničenom odgovornošću, za trgovinu, ugostiteljstvo, turizam i poslovne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25878895282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3863D1" w:rsidR="00435F9B" w:rsidRPr="00435F9B">
            <w:pPr>
              <w:jc w:val="center"/>
            </w:pPr>
            <w:r w:rsidRPr="00435F9B">
              <w:t xml:space="preserve">Splitska </w:t>
            </w:r>
            <w:r w:rsidR="003863D1">
              <w:t>u</w:t>
            </w:r>
            <w:r w:rsidRPr="00435F9B">
              <w:t>l. 38</w:t>
            </w:r>
            <w:r w:rsidR="003863D1">
              <w:t>, Makarska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5.921,50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SLOBODNA DALMACIJA izdavačka i tiskarska djelatnost, dioničko društvo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35075764438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Hrvatske Mornarice 4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1.750,00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 xml:space="preserve">DARKO SMRKINIĆ, vl. ROSS MEDIA CONSULTING, </w:t>
            </w:r>
            <w:r w:rsidRPr="00435F9B">
              <w:lastRenderedPageBreak/>
              <w:t>AGENCIJA ZA MARKETNIG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lastRenderedPageBreak/>
              <w:t>44729583249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C. F. BIANCHIA 2</w:t>
            </w:r>
            <w:r w:rsidR="003863D1">
              <w:t>,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1.330,56</w:t>
            </w:r>
          </w:p>
        </w:tc>
      </w:tr>
      <w:tr w:rsidTr="00435F9B" w:rsidR="00435F9B" w:rsidRPr="00435F9B">
        <w:trPr>
          <w:trHeight w:val="45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lastRenderedPageBreak/>
              <w:t>194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SOCIETE GENERALE-SPLITSKA BANKA dioničko društvo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69326397242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Ruđera Boškovića 16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 w:rsidRPr="00D01263">
              <w:t>1.598,92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SOPRO BAUCHEMIE GMBH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01263" w:rsidR="00435F9B" w:rsidRPr="00435F9B">
            <w:pPr>
              <w:jc w:val="center"/>
            </w:pPr>
            <w:r w:rsidRPr="00435F9B">
              <w:t xml:space="preserve">120.072,54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TONĆI SOVULJ, vl. Obrta za ugostiteljstvo, bravariju i usluge " Z E L E "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92450839247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Kučiće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2.954,30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SPM HERMES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93228565623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Mosećka 48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78,34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BOGDAN SRDELIĆ, odvjetnik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98855793311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Table 23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70.000,00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199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IVANA SUČIĆ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28079616835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3D1" w:rsidP="009C5B99" w:rsidR="00435F9B" w:rsidRPr="00435F9B">
            <w:pPr>
              <w:jc w:val="center"/>
            </w:pPr>
            <w:r>
              <w:t>Vukovarska</w:t>
            </w:r>
            <w:r w:rsidR="00435F9B" w:rsidRPr="00435F9B">
              <w:t xml:space="preserve"> 111</w:t>
            </w:r>
            <w:r>
              <w:t xml:space="preserve">, Split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2.000,00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ŠESTANOVAC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44620394529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Šestanovac</w:t>
            </w:r>
            <w:r w:rsidR="003863D1">
              <w:t xml:space="preserve"> </w:t>
            </w:r>
            <w:r w:rsidRPr="00435F9B">
              <w:t>bb</w:t>
            </w:r>
            <w:r w:rsidR="003863D1">
              <w:t>, Šestanovac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160,34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TAHO-ST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96320385428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Matoševa 16</w:t>
            </w:r>
            <w:r w:rsidR="003863D1">
              <w:t>, Solin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10.413,16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TELEVIZIJA ŠIBENIK d.o.o. za televizijsku djelatnost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47605492007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Put Bioca 15</w:t>
            </w:r>
            <w:r w:rsidR="003863D1">
              <w:t>, Šibenik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1.066,92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NEDJELJKO TEŠIJA, vl. " OBRTA ZA PRIJEVOZ, GRAĐEVINARSTVO, TRGOVINU I USLUGE "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63318738680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Sestara Karmelićanki 8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01263" w:rsidR="00435F9B" w:rsidRPr="00435F9B">
            <w:pPr>
              <w:jc w:val="center"/>
            </w:pPr>
            <w:r w:rsidRPr="00435F9B">
              <w:t xml:space="preserve">9.500,00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TEXT-PAPIR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45878059290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Stinice 12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2.077,70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TIN COMMERCE d.o.o. promet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27535603642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Kila 11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01263" w:rsidR="00435F9B" w:rsidRPr="00435F9B">
            <w:pPr>
              <w:jc w:val="center"/>
            </w:pPr>
            <w:r w:rsidRPr="00435F9B">
              <w:t xml:space="preserve">10.784,73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TP SISTEMI S.R.L.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3.150,22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TRIO I, društvo s ograničenom odgovornošću za trgovinu, instalaterske radove i građevinarstvo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47572307588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Mažinjica 101</w:t>
            </w:r>
            <w:r w:rsidR="003863D1">
              <w:t>, Buzet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7.067,17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TURISTIČKA ZAJEDNICA GRADA SINJA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51296922512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3D1" w:rsidP="009C5B99" w:rsidR="00435F9B" w:rsidRPr="00435F9B">
            <w:pPr>
              <w:jc w:val="center"/>
            </w:pPr>
            <w:r>
              <w:t>Vrlička</w:t>
            </w:r>
            <w:r w:rsidR="00435F9B" w:rsidRPr="00435F9B">
              <w:t xml:space="preserve"> 50</w:t>
            </w:r>
            <w:r>
              <w:t>, Sinj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3.271,30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UGRIN-TRADE, društvo s ograničenom odgovornošću za trgovinu, ugostiteljstvo i turizam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22913833808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Otona Ivekovića 2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3.410,00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UniCredit Leasing Croatia društvo s ograničenom odgovornošću za leasing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18736141210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Heinzelova 33</w:t>
            </w:r>
            <w:r w:rsidR="003863D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01263" w:rsidR="00435F9B" w:rsidRPr="00435F9B">
            <w:pPr>
              <w:jc w:val="center"/>
            </w:pPr>
            <w:r w:rsidRPr="00D01263">
              <w:t xml:space="preserve">226.366,99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UNIQA osiguranje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75665455333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Planinska 13 A</w:t>
            </w:r>
            <w:r w:rsidR="003863D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01263" w:rsidR="00435F9B" w:rsidRPr="00435F9B">
            <w:pPr>
              <w:jc w:val="center"/>
            </w:pPr>
            <w:r w:rsidRPr="00435F9B">
              <w:t xml:space="preserve">16.269,35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VAL MEDIA društvo s 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86092676470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56 75</w:t>
            </w:r>
            <w:r w:rsidR="003863D1">
              <w:t>, Vela Luka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7.362,19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lastRenderedPageBreak/>
              <w:t>213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VATRO-PROMET, društvo s ograničenom odgovornošću za usluge, trgovinu i uvoz-izvoz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57189591567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Ježdovečka 87</w:t>
            </w:r>
            <w:r w:rsidR="003863D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1.346,06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VELO MISTO d.o.o. za poslovno savjetovanje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62828766082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Vjekoslava Paraća 3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33.129,04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VERITAS, tvrtka za reviziju i konzalting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17196896730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Vinkovačka 21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39.612,40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VIEGA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20.229,88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VIEGA GmbH &amp; Co.KG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81,71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MILJENKO VINSKI, vl. ALATI ZA OBRADU DRVETA VINSKI JURAJ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27310759629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3D1" w:rsidP="009C5B99" w:rsidR="00435F9B" w:rsidRPr="00435F9B">
            <w:pPr>
              <w:jc w:val="center"/>
            </w:pPr>
            <w:r>
              <w:t>Banija</w:t>
            </w:r>
            <w:r w:rsidR="00435F9B" w:rsidRPr="00435F9B">
              <w:t xml:space="preserve"> 155</w:t>
            </w:r>
            <w:r>
              <w:t>, Karlovac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33.483,28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VIPnet, društvo s ograničenom odgovornošću za usluge javnih telekomunikacija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29524210204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Vrtni put 1</w:t>
            </w:r>
            <w:r w:rsidR="003863D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01263" w:rsidR="00435F9B" w:rsidRPr="00435F9B">
            <w:pPr>
              <w:jc w:val="center"/>
            </w:pPr>
            <w:r w:rsidRPr="00435F9B">
              <w:t xml:space="preserve">5.521,00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VISA-PROMET, d.o.o. za trgovinu i promet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68171831849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Rimski Put 2b</w:t>
            </w:r>
            <w:r w:rsidR="003863D1">
              <w:t>, Trogir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01263" w:rsidR="00435F9B" w:rsidRPr="00435F9B">
            <w:pPr>
              <w:jc w:val="center"/>
            </w:pPr>
            <w:r w:rsidRPr="00435F9B">
              <w:t xml:space="preserve">4.209,71 </w:t>
            </w:r>
          </w:p>
        </w:tc>
      </w:tr>
      <w:tr w:rsidTr="00435F9B" w:rsidR="00435F9B" w:rsidRPr="00435F9B">
        <w:trPr>
          <w:trHeight w:val="45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VODOVOD I ODVODNJA CETINSKE KRAJINE, društvo s ograničenom odgovornošću za obavljanje djelatnosti javne vodoopskrbe i javne odvodnje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81685682389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Ulica 126. Brigade Hrvatske vojske 13</w:t>
            </w:r>
            <w:r w:rsidR="003863D1">
              <w:t>, Sinj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295,59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VRCA STAKLO za trgovinu i usluge, društvo s ograničenom odgovornošću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80367148624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Stoci 2 A</w:t>
            </w:r>
            <w:r w:rsidR="003863D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933,35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TONI VUČKOVIĆ, vl. ŠILJAK, obrt za izradu proizvoda od metala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90122058560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3D1" w:rsidP="009C5B99" w:rsidR="00435F9B" w:rsidRPr="00435F9B">
            <w:pPr>
              <w:jc w:val="center"/>
            </w:pPr>
            <w:r>
              <w:t>S</w:t>
            </w:r>
            <w:r w:rsidRPr="00435F9B">
              <w:t xml:space="preserve">plitska ulica </w:t>
            </w:r>
            <w:r w:rsidR="00435F9B" w:rsidRPr="00435F9B">
              <w:t>25</w:t>
            </w:r>
            <w:r>
              <w:t>, Sinj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123,40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DRAGAN VUJKOVIĆ, vl. "BRTVA PLAST" IZRADA GUMENIH I PLASTIČNIH PROIZVODA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59586000806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3D1" w:rsidP="003863D1" w:rsidR="00435F9B" w:rsidRPr="00435F9B">
            <w:pPr>
              <w:jc w:val="center"/>
            </w:pPr>
            <w:r>
              <w:t>O</w:t>
            </w:r>
            <w:r w:rsidRPr="00435F9B">
              <w:t xml:space="preserve">ktavijana </w:t>
            </w:r>
            <w:r>
              <w:t>V</w:t>
            </w:r>
            <w:r w:rsidRPr="00435F9B">
              <w:t xml:space="preserve">alića </w:t>
            </w:r>
            <w:r w:rsidR="00435F9B" w:rsidRPr="00435F9B">
              <w:t>34A</w:t>
            </w:r>
            <w:r>
              <w:t>,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1.196,48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DRAŽEN VUKOVIĆ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36613306071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3D1" w:rsidP="009C5B99" w:rsidR="00435F9B" w:rsidRPr="00435F9B">
            <w:pPr>
              <w:jc w:val="center"/>
            </w:pPr>
            <w:r>
              <w:t>H</w:t>
            </w:r>
            <w:r w:rsidRPr="00435F9B">
              <w:t xml:space="preserve">ercegovačka </w:t>
            </w:r>
            <w:r w:rsidR="00435F9B" w:rsidRPr="00435F9B">
              <w:t>30</w:t>
            </w:r>
            <w:r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75.767,48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ELVIRA VUKSANOVIĆ, vl. MB SPOT SIGNALIZACIJA,obrt za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78595891051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3D1" w:rsidP="00672CA1" w:rsidR="00435F9B" w:rsidRPr="00435F9B">
            <w:pPr>
              <w:jc w:val="center"/>
            </w:pPr>
            <w:r>
              <w:t>U</w:t>
            </w:r>
            <w:r w:rsidRPr="00435F9B">
              <w:t xml:space="preserve">lica </w:t>
            </w:r>
            <w:r w:rsidR="00672CA1">
              <w:t>L</w:t>
            </w:r>
            <w:r w:rsidRPr="00435F9B">
              <w:t xml:space="preserve">ipanjskih žrtava </w:t>
            </w:r>
            <w:r w:rsidR="00435F9B" w:rsidRPr="00435F9B">
              <w:t>8</w:t>
            </w:r>
            <w:r>
              <w:t>, Vrgorac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835,35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WAVIN CROATIA društvo s ograničenom odgovornošću za trgovinu - u likvidaciji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93287855819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Ogrizovićeva 40a</w:t>
            </w:r>
            <w:r w:rsidR="00672CA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51.327,52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WELLMAX trgovinsko društvo,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94608546102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Vinkovačka 21</w:t>
            </w:r>
            <w:r w:rsidR="00672CA1">
              <w:t>,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4.666,97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Wiener osiguranje Vienna Insurance Group dioničko društvo za osiguranje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52848403362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Slovenska ulica 24</w:t>
            </w:r>
            <w:r w:rsidR="00672CA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D01263" w:rsidR="00435F9B" w:rsidRPr="00435F9B">
            <w:pPr>
              <w:jc w:val="center"/>
            </w:pPr>
            <w:r w:rsidRPr="00435F9B">
              <w:t xml:space="preserve">14.176,22 </w:t>
            </w:r>
          </w:p>
        </w:tc>
      </w:tr>
      <w:tr w:rsidTr="00435F9B" w:rsidR="00435F9B" w:rsidRPr="00435F9B">
        <w:trPr>
          <w:trHeight w:val="45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ZAGREBŠPED, društvo s ograničenom odgovornošću, međunarodna špedicija, unutrašnja i vanjska trgovina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02573674713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Vodovodna 20a</w:t>
            </w:r>
            <w:r w:rsidR="00672CA1">
              <w:t>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 xml:space="preserve">3.667,78 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lastRenderedPageBreak/>
              <w:t>231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MIČO ZANINOVIĆ, vl. ZANI TRANS, obrt za usluge,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41287379382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CA1" w:rsidP="00672CA1" w:rsidR="00435F9B" w:rsidRPr="00435F9B">
            <w:pPr>
              <w:jc w:val="center"/>
            </w:pPr>
            <w:r>
              <w:t>U</w:t>
            </w:r>
            <w:r w:rsidRPr="00435F9B">
              <w:t xml:space="preserve">lica kralja </w:t>
            </w:r>
            <w:r>
              <w:t>T</w:t>
            </w:r>
            <w:r w:rsidRPr="00435F9B">
              <w:t xml:space="preserve">omislava </w:t>
            </w:r>
            <w:r w:rsidR="00435F9B" w:rsidRPr="00435F9B">
              <w:t>12</w:t>
            </w:r>
            <w:r>
              <w:t>, Stari Grad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750,00</w:t>
            </w:r>
          </w:p>
        </w:tc>
      </w:tr>
      <w:tr w:rsidTr="00435F9B" w:rsidR="00435F9B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9C5B99" w:rsidR="00435F9B" w:rsidRPr="00435F9B">
            <w:pPr>
              <w:jc w:val="center"/>
            </w:pPr>
            <w:r>
              <w:t>232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r w:rsidRPr="00435F9B">
              <w:t>KREŠIMIR ZEBIĆ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5F9B" w:rsidP="009C5B99" w:rsidR="00435F9B" w:rsidRPr="00435F9B">
            <w:pPr>
              <w:jc w:val="center"/>
            </w:pPr>
            <w:r w:rsidRPr="00435F9B">
              <w:t>56265417332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CA1" w:rsidP="009C5B99" w:rsidR="00435F9B" w:rsidRPr="00435F9B">
            <w:pPr>
              <w:jc w:val="center"/>
            </w:pPr>
            <w:r>
              <w:t>S</w:t>
            </w:r>
            <w:r w:rsidRPr="00435F9B">
              <w:t xml:space="preserve">plitska ulica </w:t>
            </w:r>
            <w:r w:rsidR="00435F9B" w:rsidRPr="00435F9B"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9C5B99" w:rsidR="00435F9B" w:rsidRPr="00435F9B">
            <w:pPr>
              <w:jc w:val="center"/>
            </w:pPr>
            <w:r>
              <w:t>47.000,00</w:t>
            </w:r>
          </w:p>
        </w:tc>
      </w:tr>
      <w:tr w:rsidTr="00D01263" w:rsidR="00D01263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13" w:rsidP="00D01263" w:rsidR="00D01263" w:rsidRPr="00435F9B">
            <w:pPr>
              <w:jc w:val="center"/>
            </w:pPr>
            <w:r>
              <w:t>233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D01263" w:rsidR="00D01263" w:rsidRPr="00435F9B">
            <w:r w:rsidRPr="00435F9B">
              <w:t>ŽUPA KAMEN d.o.o. za vođenje, obradu i ugradnju kamena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D01263" w:rsidR="00D01263" w:rsidRPr="00435F9B">
            <w:pPr>
              <w:jc w:val="center"/>
            </w:pPr>
            <w:r w:rsidRPr="00435F9B">
              <w:t>92488022122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D01263" w:rsidR="00D01263" w:rsidRPr="00435F9B">
            <w:pPr>
              <w:jc w:val="center"/>
            </w:pPr>
            <w:r w:rsidRPr="00435F9B">
              <w:t>Dr. Franje Tuđmana 22</w:t>
            </w:r>
            <w:r w:rsidR="00672CA1">
              <w:t>, Klis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263" w:rsidP="00D01263" w:rsidR="00D01263" w:rsidRPr="00435F9B">
            <w:pPr>
              <w:jc w:val="center"/>
            </w:pPr>
            <w:r>
              <w:t>740,46</w:t>
            </w:r>
          </w:p>
        </w:tc>
      </w:tr>
      <w:tr w:rsidTr="00435F9B" w:rsidR="00D01263" w:rsidRPr="00435F9B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1263" w:rsidP="009C5B99" w:rsidR="00D01263" w:rsidRPr="00435F9B">
            <w:pPr>
              <w:jc w:val="center"/>
            </w:pPr>
            <w:r>
              <w:t>23</w:t>
            </w:r>
            <w:r w:rsidR="00A95C13"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1263" w:rsidP="009C5B99" w:rsidR="00D01263" w:rsidRPr="00435F9B">
            <w:r>
              <w:t xml:space="preserve">FOREST AGRAM d.o.o.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72CA1" w:rsidP="009C5B99" w:rsidR="00D01263" w:rsidRPr="00435F9B">
            <w:pPr>
              <w:jc w:val="center"/>
            </w:pPr>
            <w:r w:rsidRPr="00672CA1">
              <w:t>42674421214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72CA1" w:rsidP="009C5B99" w:rsidR="00D01263" w:rsidRPr="00435F9B">
            <w:pPr>
              <w:jc w:val="center"/>
            </w:pPr>
            <w:r w:rsidRPr="00672CA1">
              <w:t>Sveta Helena, Goričanec 23/A, Donja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1263" w:rsidP="009C5B99" w:rsidR="00D01263">
            <w:pPr>
              <w:jc w:val="center"/>
            </w:pPr>
            <w:r>
              <w:t>1.356,25</w:t>
            </w:r>
          </w:p>
        </w:tc>
      </w:tr>
    </w:tbl>
    <w:p w:rsidRDefault="00955759" w:rsidP="003E5B53" w:rsidR="00955759">
      <w:pPr>
        <w:jc w:val="both"/>
      </w:pPr>
    </w:p>
    <w:p w:rsidRDefault="00354EAE" w:rsidP="003E5B53" w:rsidR="00354EAE">
      <w:pPr>
        <w:jc w:val="both"/>
      </w:pPr>
    </w:p>
    <w:p w:rsidRDefault="00C32B51" w:rsidP="00CC3B7D" w:rsidR="00BD05B2">
      <w:pPr>
        <w:jc w:val="center"/>
      </w:pPr>
      <w:r>
        <w:t xml:space="preserve">Obrazloženje </w:t>
      </w:r>
    </w:p>
    <w:p w:rsidRDefault="00C32B51" w:rsidP="00CC3B7D" w:rsidR="00C32B51">
      <w:pPr>
        <w:jc w:val="center"/>
      </w:pPr>
    </w:p>
    <w:p w:rsidRDefault="00C32B51" w:rsidP="00C32B51" w:rsidR="00C32B51">
      <w:pPr>
        <w:ind w:firstLine="708"/>
        <w:jc w:val="both"/>
      </w:pPr>
      <w:r>
        <w:t xml:space="preserve">Dana </w:t>
      </w:r>
      <w:r w:rsidR="00354EAE">
        <w:t>02. ožujka</w:t>
      </w:r>
      <w:r>
        <w:t xml:space="preserve"> 2016. </w:t>
      </w:r>
      <w:r w:rsidR="00354EAE">
        <w:t xml:space="preserve">godine </w:t>
      </w:r>
      <w:r>
        <w:t xml:space="preserve">održano je ročište radi ispitivanja tražbina na kojem su ispitane sve prijavljene tražbine. </w:t>
      </w:r>
    </w:p>
    <w:p w:rsidRDefault="00477614" w:rsidP="00C32B51" w:rsidR="00477614">
      <w:pPr>
        <w:ind w:firstLine="708"/>
        <w:jc w:val="both"/>
      </w:pPr>
    </w:p>
    <w:p w:rsidRDefault="00477614" w:rsidP="00C32B51" w:rsidR="00477614">
      <w:pPr>
        <w:ind w:firstLine="708"/>
        <w:jc w:val="both"/>
      </w:pPr>
      <w:r>
        <w:t>Na istom ročištu sud je sastavio tablicu ispitanih tražbina i tablicu razlučnih prava u skladu s odredbom čl. 49. Stečajnog zakona (Narodne novine broj 71/2015-dalje SZ).</w:t>
      </w:r>
    </w:p>
    <w:p w:rsidRDefault="00C950B0" w:rsidP="00C32B51" w:rsidR="00C950B0">
      <w:pPr>
        <w:ind w:firstLine="708"/>
        <w:jc w:val="both"/>
      </w:pPr>
    </w:p>
    <w:p w:rsidRDefault="00C950B0" w:rsidP="00C32B51" w:rsidR="00C950B0">
      <w:pPr>
        <w:ind w:firstLine="708"/>
        <w:jc w:val="both"/>
      </w:pPr>
      <w:r>
        <w:t xml:space="preserve">Rješenjem o otvaranju predstečajnoga postupka pozvani su vjerovnici temeljem odredbe čl. 34. SZ da nadležnoj jedinici Financijske agencije prijave svoje tražbine. </w:t>
      </w:r>
    </w:p>
    <w:p w:rsidRDefault="00C950B0" w:rsidP="00C32B51" w:rsidR="00C950B0">
      <w:pPr>
        <w:ind w:firstLine="708"/>
        <w:jc w:val="both"/>
      </w:pPr>
    </w:p>
    <w:p w:rsidRDefault="00C950B0" w:rsidP="00C32B51" w:rsidR="00C950B0">
      <w:pPr>
        <w:ind w:firstLine="708"/>
        <w:jc w:val="both"/>
      </w:pPr>
      <w:r>
        <w:t xml:space="preserve">Odredbom čl. 39. SZ je određeno da ako vjerovnik nije podnio prijavu tražbine, a tražbina je navedena u prijedlogu za otvaranje predstečajnoga postupka, tražbina navedena u prijedlogu za otvaranje predstečajnoga postupka smatra se prijavljenom tražbinom. </w:t>
      </w:r>
    </w:p>
    <w:p w:rsidRDefault="00C917B3" w:rsidP="00C32B51" w:rsidR="00C917B3">
      <w:pPr>
        <w:ind w:firstLine="708"/>
        <w:jc w:val="both"/>
      </w:pPr>
    </w:p>
    <w:p w:rsidRDefault="00C917B3" w:rsidP="00C32B51" w:rsidR="00C917B3">
      <w:pPr>
        <w:ind w:firstLine="708"/>
        <w:jc w:val="both"/>
      </w:pPr>
      <w:r>
        <w:t>Na ročištu je dužnik naveo da povlači prijavu tražbine vjerovnika Privredne banke Zagreb d.d. , jer da mu je taj vjerovnik pisanim putem otkazao ugovor o pristupu dugu, i izjavio da nema potraživanja prema dužniku.</w:t>
      </w:r>
    </w:p>
    <w:p w:rsidRDefault="00C917B3" w:rsidP="00C32B51" w:rsidR="00C917B3">
      <w:pPr>
        <w:ind w:firstLine="708"/>
        <w:jc w:val="both"/>
      </w:pPr>
    </w:p>
    <w:p w:rsidRDefault="00C917B3" w:rsidP="00C32B51" w:rsidR="00C917B3">
      <w:pPr>
        <w:ind w:firstLine="708"/>
        <w:jc w:val="both"/>
      </w:pPr>
      <w:r>
        <w:t xml:space="preserve">Nadalje, za vjerovnike Forest agram d.o.o. i Grad Split je izjavio da je omaškom u prijedlogu za otvaranje predstečajnog postupka naveo, odnosno da vjerovnika Forest Agram d.o.o. nije naveo kao vjerovnika pa ga sad navodi kao vjerovnika sa tražbinom u iznosu od 1.356,25 kuna, a za Grad Split ispravlja iznos prijavljene tražbine tako da umjesto iznosa od 13.852,35 kuna navodi točan iznos tražbine za Grad Split koji iznosi </w:t>
      </w:r>
      <w:r w:rsidR="00AD5C22">
        <w:t>27.665,26 kuna.</w:t>
      </w:r>
      <w:r w:rsidR="00301BE6">
        <w:t xml:space="preserve"> Povjerenik se u odnosu na te tražbine očitovao da iste  priznaje u iznosima kako navodi dužnik. </w:t>
      </w:r>
    </w:p>
    <w:p w:rsidRDefault="00AD5C22" w:rsidP="00C32B51" w:rsidR="00AD5C22">
      <w:pPr>
        <w:ind w:firstLine="708"/>
        <w:jc w:val="both"/>
      </w:pPr>
    </w:p>
    <w:p w:rsidRDefault="00AD5C22" w:rsidP="00C32B51" w:rsidR="00AD5C22">
      <w:pPr>
        <w:ind w:firstLine="708"/>
        <w:jc w:val="both"/>
      </w:pPr>
      <w:r>
        <w:t>Punomoćnik vjerovnika Atlantikum d.o.o., Nova Gorica, Slovenija je dostavio „obračun obresti“ sastavljen na slovenskom jeziku, u kojem je navedeno da glavnica iznosi 22.263,75 EUR, a pod stavkom „obresti“ je naveden iznos od 2.491,16 EUR. Isto tako, uvidom u prijavljene tražbine vjerovnika koje je FINA objavila u tablici na mrežnoj stranici e-oglasne ploče ovog suda vjerovnik Atlantikum d.o.o.</w:t>
      </w:r>
      <w:r w:rsidR="00344590">
        <w:t xml:space="preserve"> je naveden pod rednim brojem 13., sa iznosom tražbine od 147.522,07 kuna koji iznos je naveden u prijedlogu za otvaranje predstečajnoga postupka, te je navedeno da prijava tražbine od strane vjerovnika nije podnesena. Zbog navedenog, a i zbog proteka roka u kojem su vjerovnici pravovremeno mogli prijavljivati svoje tražbine, „obračun obresti“ podnesen tek na ročištu od strane vjerovnika ne može se ispitivati kao prijavljena tražbina, uz napomenu da je tražbina tog </w:t>
      </w:r>
      <w:r w:rsidR="00344590">
        <w:lastRenderedPageBreak/>
        <w:t xml:space="preserve">vjerovnika utvrđena u iznosu od 147.522,07 kuna, koju je prijavio dužnik, a nije osporio povjerenik niti drugi vjerovnici. </w:t>
      </w:r>
      <w:r>
        <w:t xml:space="preserve"> </w:t>
      </w:r>
    </w:p>
    <w:p w:rsidRDefault="00AD5C22" w:rsidP="00C32B51" w:rsidR="00AD5C22">
      <w:pPr>
        <w:ind w:firstLine="708"/>
        <w:jc w:val="both"/>
      </w:pPr>
      <w:r>
        <w:t xml:space="preserve">  </w:t>
      </w:r>
    </w:p>
    <w:p w:rsidRDefault="00A26F16" w:rsidP="00301BE6" w:rsidR="00C32B51">
      <w:pPr>
        <w:ind w:firstLine="708"/>
        <w:jc w:val="both"/>
      </w:pPr>
      <w:r>
        <w:t>Vjerovnik</w:t>
      </w:r>
      <w:r w:rsidR="00344590">
        <w:t xml:space="preserve"> Hrvatske vode, pravna osoba za upravljanje vodama je </w:t>
      </w:r>
      <w:r w:rsidR="00DE6395">
        <w:t>najprije prijavila tražbinu u iznosu od 19.667,50</w:t>
      </w:r>
      <w:r>
        <w:t xml:space="preserve"> </w:t>
      </w:r>
      <w:r w:rsidR="00DE6395">
        <w:t>kn, koju je naknadno dopunila sa iznosom od 10.222,33 kune, pa je njena tražbina utvrđena u cjelokupno prijavljenom iznosu od 29.889,83 kn, kao i za vjerovnika Ivan Rađa, vl. prijevozničkog obrta Ante koji je prijavio tražbinu u iznosu od 7.478,38 kn te je dopunio iznosom od 375,00 kuna, pa je njegova tražbina utvrđena u cjelokupno prijavljenom iznosu od 7.853,38 kn.</w:t>
      </w:r>
    </w:p>
    <w:p w:rsidRDefault="00301BE6" w:rsidP="00C32B51" w:rsidR="00301BE6">
      <w:pPr>
        <w:ind w:firstLine="708"/>
        <w:jc w:val="both"/>
      </w:pPr>
    </w:p>
    <w:p w:rsidRDefault="00C32B51" w:rsidP="00C32B51" w:rsidR="00300FA1">
      <w:pPr>
        <w:ind w:firstLine="708"/>
        <w:jc w:val="both"/>
      </w:pPr>
      <w:r w:rsidRPr="00D32E12">
        <w:t xml:space="preserve">Tražbine navedene u </w:t>
      </w:r>
      <w:r w:rsidR="00300FA1">
        <w:t xml:space="preserve">izreci ovog rješenja </w:t>
      </w:r>
      <w:r>
        <w:t>priznao je dužnik i povjerenik</w:t>
      </w:r>
      <w:r w:rsidR="00300FA1">
        <w:t>, dok osporavanja prijavljenih tražbina nije bilo niti od strane dužnika, niti povjerenika, a niti od strane samih vjerovnika</w:t>
      </w:r>
      <w:r w:rsidR="000D588C">
        <w:t>, slijedom čega se na temelju čl. 47. SZ iste smatraju utvrđenim</w:t>
      </w:r>
      <w:r w:rsidR="00300FA1">
        <w:t xml:space="preserve">. </w:t>
      </w:r>
    </w:p>
    <w:p w:rsidRDefault="0034723A" w:rsidP="00C32B51" w:rsidR="0034723A">
      <w:pPr>
        <w:ind w:firstLine="708"/>
        <w:jc w:val="both"/>
      </w:pPr>
    </w:p>
    <w:p w:rsidRDefault="00C32B51" w:rsidP="00DE6395" w:rsidR="00C32B51">
      <w:pPr>
        <w:numPr>
          <w:ilvl w:val="12"/>
          <w:numId w:val="0"/>
        </w:numPr>
        <w:ind w:firstLine="708"/>
        <w:jc w:val="both"/>
      </w:pPr>
      <w:r>
        <w:rPr>
          <w:bCs/>
        </w:rPr>
        <w:t xml:space="preserve">Slijedom svega naprijed navedenoga, </w:t>
      </w:r>
      <w:r w:rsidRPr="00D32E12">
        <w:t>odluč</w:t>
      </w:r>
      <w:r>
        <w:t xml:space="preserve">eno je </w:t>
      </w:r>
      <w:r w:rsidRPr="00D32E12">
        <w:t>kao u izreci ovog rješenja.</w:t>
      </w:r>
    </w:p>
    <w:p w:rsidRDefault="00C32B51" w:rsidP="00C32B51" w:rsidR="00C32B51">
      <w:pPr>
        <w:jc w:val="center"/>
      </w:pPr>
    </w:p>
    <w:p w:rsidRDefault="00C32B51" w:rsidP="000D588C" w:rsidR="00955759">
      <w:pPr>
        <w:jc w:val="center"/>
      </w:pPr>
      <w:r w:rsidRPr="00D32E12">
        <w:t xml:space="preserve">U </w:t>
      </w:r>
      <w:r w:rsidR="00354EAE">
        <w:t xml:space="preserve">Splitu, 02. ožujka 2016. godine </w:t>
      </w:r>
    </w:p>
    <w:p w:rsidRDefault="00C32B51" w:rsidP="000D588C" w:rsidR="00C32B51" w:rsidRPr="00D32E12">
      <w:pPr>
        <w:jc w:val="center"/>
      </w:pPr>
      <w:r>
        <w:t xml:space="preserve"> </w:t>
      </w:r>
      <w:r w:rsidRPr="00D32E12">
        <w:t xml:space="preserve"> </w:t>
      </w:r>
    </w:p>
    <w:p w:rsidRDefault="00C32B51" w:rsidP="00354EAE" w:rsidR="00C32B51">
      <w:pPr>
        <w:ind w:firstLine="720" w:left="5040"/>
        <w:jc w:val="right"/>
      </w:pPr>
      <w:r w:rsidRPr="00D32E12">
        <w:t xml:space="preserve">          </w:t>
      </w:r>
      <w:r w:rsidR="00354EAE">
        <w:t>SUDAC</w:t>
      </w:r>
    </w:p>
    <w:p w:rsidRDefault="00354EAE" w:rsidP="00354EAE" w:rsidR="00354EAE">
      <w:pPr>
        <w:ind w:firstLine="720" w:left="5040"/>
        <w:jc w:val="right"/>
      </w:pPr>
    </w:p>
    <w:p w:rsidRDefault="00354EAE" w:rsidP="00354EAE" w:rsidR="00354EAE">
      <w:pPr>
        <w:ind w:firstLine="720" w:left="5040"/>
        <w:jc w:val="right"/>
      </w:pPr>
    </w:p>
    <w:p w:rsidRDefault="00354EAE" w:rsidP="00A26F16" w:rsidR="00A26F16">
      <w:pPr>
        <w:ind w:firstLine="720" w:left="5040"/>
        <w:jc w:val="right"/>
      </w:pPr>
      <w:r>
        <w:t>Katarina Mikulić</w:t>
      </w:r>
    </w:p>
    <w:p w:rsidRDefault="00354EAE" w:rsidP="00354EAE" w:rsidR="00354EAE" w:rsidRPr="00D32E12">
      <w:pPr>
        <w:ind w:firstLine="720" w:left="5040"/>
        <w:jc w:val="right"/>
      </w:pPr>
    </w:p>
    <w:p w:rsidRDefault="000D588C" w:rsidP="000D588C" w:rsidR="000D588C">
      <w:pPr>
        <w:jc w:val="both"/>
      </w:pPr>
    </w:p>
    <w:p w:rsidRDefault="00955759" w:rsidP="000D588C" w:rsidR="00955759">
      <w:pPr>
        <w:jc w:val="both"/>
      </w:pPr>
    </w:p>
    <w:p w:rsidRDefault="00C32B51" w:rsidP="000D588C" w:rsidR="00C32B51" w:rsidRPr="00D14334">
      <w:pPr>
        <w:jc w:val="both"/>
      </w:pPr>
      <w:r w:rsidRPr="00D14334">
        <w:t>UPUTA  O PRAVNOM LIJEKU:</w:t>
      </w:r>
    </w:p>
    <w:p w:rsidRDefault="00C32B51" w:rsidP="000D588C" w:rsidR="00C32B51" w:rsidRPr="00D14334">
      <w:pPr>
        <w:jc w:val="both"/>
      </w:pPr>
      <w:r w:rsidRPr="00D14334">
        <w:t xml:space="preserve">Protiv ovog rješenja pravo na žalbu ima </w:t>
      </w:r>
      <w:r>
        <w:t>dužnik</w:t>
      </w:r>
      <w:r w:rsidRPr="00D14334">
        <w:t xml:space="preserve"> i svaki vjerovnik u dijelu koji se </w:t>
      </w:r>
      <w:r w:rsidR="0034723A">
        <w:t xml:space="preserve">odnosi na </w:t>
      </w:r>
      <w:r w:rsidRPr="00D14334">
        <w:t xml:space="preserve"> njegov</w:t>
      </w:r>
      <w:r w:rsidR="0034723A">
        <w:t>u</w:t>
      </w:r>
      <w:r w:rsidRPr="00D14334">
        <w:t xml:space="preserve"> prijavljen</w:t>
      </w:r>
      <w:r w:rsidR="0034723A">
        <w:t>u tražbinu</w:t>
      </w:r>
      <w:r>
        <w:t xml:space="preserve"> i tražbin</w:t>
      </w:r>
      <w:r w:rsidR="0034723A">
        <w:t>u</w:t>
      </w:r>
      <w:r>
        <w:t xml:space="preserve"> koju je osporio (</w:t>
      </w:r>
      <w:r w:rsidRPr="00D14334">
        <w:t xml:space="preserve">čl. </w:t>
      </w:r>
      <w:r>
        <w:t xml:space="preserve">51. </w:t>
      </w:r>
      <w:r w:rsidR="0034723A">
        <w:t xml:space="preserve">st. 1. </w:t>
      </w:r>
      <w:r>
        <w:t>SZ-</w:t>
      </w:r>
      <w:r w:rsidRPr="00D14334">
        <w:t xml:space="preserve">a). </w:t>
      </w:r>
      <w:r w:rsidRPr="000D588C">
        <w:rPr>
          <w:bCs/>
        </w:rPr>
        <w:t>Rok za žalbu iznosi 8 dana</w:t>
      </w:r>
      <w:r w:rsidR="00955759">
        <w:rPr>
          <w:bCs/>
        </w:rPr>
        <w:t>, a</w:t>
      </w:r>
      <w:r w:rsidRPr="000D588C">
        <w:rPr>
          <w:bCs/>
        </w:rPr>
        <w:t xml:space="preserve"> </w:t>
      </w:r>
      <w:r w:rsidR="000D588C" w:rsidRPr="000D588C">
        <w:rPr>
          <w:bCs/>
        </w:rPr>
        <w:t>koji rok počinje teći istekom osmog dana od dana objave rješenja na mrežnoj stranici e-Oglasna ploča sudova</w:t>
      </w:r>
      <w:r w:rsidRPr="000D588C">
        <w:rPr>
          <w:bCs/>
        </w:rPr>
        <w:t>.</w:t>
      </w:r>
      <w:r w:rsidRPr="00D14334">
        <w:t xml:space="preserve"> Žalba se podnosi u 2 </w:t>
      </w:r>
      <w:r w:rsidR="000D588C">
        <w:t xml:space="preserve">istovjerna </w:t>
      </w:r>
      <w:r w:rsidRPr="00D14334">
        <w:t>primjerka putem ovog suda</w:t>
      </w:r>
      <w:r w:rsidR="000D588C">
        <w:t>, a o istoj odlučuje</w:t>
      </w:r>
      <w:r w:rsidRPr="00D14334">
        <w:t xml:space="preserve"> Visok</w:t>
      </w:r>
      <w:r w:rsidR="000D588C">
        <w:t>i</w:t>
      </w:r>
      <w:r w:rsidRPr="00D14334">
        <w:t xml:space="preserve"> trgovačk</w:t>
      </w:r>
      <w:r w:rsidR="000D588C">
        <w:t>i sud</w:t>
      </w:r>
      <w:r w:rsidRPr="00D14334">
        <w:t xml:space="preserve"> Republike Hrvatske.</w:t>
      </w:r>
    </w:p>
    <w:p w:rsidRDefault="00C32B51" w:rsidP="00C32B51" w:rsidR="00C32B51">
      <w:pPr>
        <w:jc w:val="both"/>
      </w:pPr>
    </w:p>
    <w:p w:rsidRDefault="0034723A" w:rsidP="00C32B51" w:rsidR="0034723A">
      <w:pPr>
        <w:jc w:val="both"/>
      </w:pPr>
    </w:p>
    <w:p w:rsidRDefault="00C32B51" w:rsidP="00C32B51" w:rsidR="00C32B51" w:rsidRPr="00D14334">
      <w:pPr>
        <w:jc w:val="both"/>
      </w:pPr>
      <w:r w:rsidRPr="00D14334">
        <w:t>DNA:</w:t>
      </w:r>
    </w:p>
    <w:p w:rsidRDefault="0034723A" w:rsidP="00C32B51" w:rsidR="00C32B51">
      <w:pPr>
        <w:pStyle w:val="Odlomakpopisa"/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A26F16">
        <w:t xml:space="preserve">e-oglasna ploča suda, rok 8 dana </w:t>
      </w:r>
    </w:p>
    <w:p w:rsidRDefault="00A26F16" w:rsidP="00C32B51" w:rsidR="00A26F16" w:rsidRPr="00A26F16">
      <w:pPr>
        <w:pStyle w:val="Odlomakpopisa"/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spis</w:t>
      </w:r>
    </w:p>
    <w:p w:rsidRDefault="00BD05B2" w:rsidP="00CC3B7D" w:rsidR="00BD05B2">
      <w:pPr>
        <w:jc w:val="center"/>
      </w:pPr>
    </w:p>
    <w:p w:rsidRDefault="00BD05B2" w:rsidP="00CC3B7D" w:rsidR="00BD05B2">
      <w:pPr>
        <w:jc w:val="center"/>
      </w:pPr>
    </w:p>
    <w:p w:rsidRDefault="00BD05B2" w:rsidP="00CC3B7D" w:rsidR="00BD05B2">
      <w:pPr>
        <w:jc w:val="center"/>
      </w:pPr>
    </w:p>
    <w:p w:rsidRDefault="00BD05B2" w:rsidP="00CC3B7D" w:rsidR="00BD05B2">
      <w:pPr>
        <w:jc w:val="center"/>
      </w:pPr>
    </w:p>
    <w:p w:rsidRDefault="00BD05B2" w:rsidP="00CC3B7D" w:rsidR="00BD05B2">
      <w:pPr>
        <w:jc w:val="center"/>
      </w:pPr>
    </w:p>
    <w:p w:rsidRDefault="00BA2F83" w:rsidP="00D31C92" w:rsidR="00BA2F83" w:rsidRPr="007E0FEA">
      <w:pPr>
        <w:ind w:left="708"/>
        <w:jc w:val="both"/>
      </w:pPr>
    </w:p>
    <w:p w:rsidRDefault="00A644B9" w:rsidP="006C05CD" w:rsidR="00A644B9">
      <w:pPr>
        <w:ind w:firstLine="708"/>
        <w:jc w:val="center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955759" w:rsidR="003A19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1560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263" w:rsidR="00D01263">
      <w:r>
        <w:separator/>
      </w:r>
    </w:p>
  </w:endnote>
  <w:endnote w:id="0" w:type="continuationSeparator">
    <w:p w:rsidRDefault="00D01263" w:rsidR="00D01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263" w:rsidP="00226C22" w:rsidR="00D0126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263" w:rsidP="00226C22" w:rsidR="00D0126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1714456"/>
      <w:docPartObj>
        <w:docPartGallery w:val="Page Numbers (Bottom of Page)"/>
        <w:docPartUnique/>
      </w:docPartObj>
    </w:sdtPr>
    <w:sdtEndPr/>
    <w:sdtContent>
      <w:p w:rsidRDefault="00D01263" w:rsidR="00D0126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F7D">
          <w:rPr>
            <w:noProof/>
          </w:rPr>
          <w:t>14</w:t>
        </w:r>
        <w:r>
          <w:fldChar w:fldCharType="end"/>
        </w:r>
      </w:p>
    </w:sdtContent>
  </w:sdt>
  <w:p w:rsidRDefault="00D01263" w:rsidP="00226C22" w:rsidR="00D0126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263" w:rsidR="00D01263">
      <w:r>
        <w:separator/>
      </w:r>
    </w:p>
  </w:footnote>
  <w:footnote w:id="0" w:type="continuationSeparator">
    <w:p w:rsidRDefault="00D01263" w:rsidR="00D01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263" w:rsidP="00D83596" w:rsidR="00D012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263" w:rsidR="00D012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263" w:rsidP="003924F3" w:rsidR="00D01263" w:rsidRPr="00C61A2E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</w:rPr>
    </w:pPr>
  </w:p>
  <w:p w:rsidRDefault="00D01263" w:rsidP="003924F3" w:rsidR="00D01263">
    <w:pPr>
      <w:pStyle w:val="Zaglavlje"/>
      <w:jc w:val="right"/>
    </w:pPr>
    <w:r>
      <w:t>4.St-2579/2015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263" w:rsidP="00BC58D7" w:rsidR="00D01263">
    <w:pPr>
      <w:pStyle w:val="Zaglavlje"/>
      <w:jc w:val="right"/>
    </w:pPr>
    <w:r>
      <w:t>4.St-2579/2015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1C5D6D"/>
    <w:multiLevelType w:val="hybridMultilevel"/>
    <w:tmpl w:val="57163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CD3DDF"/>
    <w:multiLevelType w:val="hybridMultilevel"/>
    <w:tmpl w:val="805EFF4E"/>
    <w:lvl w:tplc="68CA6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2AA2"/>
    <w:rsid w:val="000656C7"/>
    <w:rsid w:val="00074068"/>
    <w:rsid w:val="000761E0"/>
    <w:rsid w:val="00082AF5"/>
    <w:rsid w:val="00091540"/>
    <w:rsid w:val="000B40A8"/>
    <w:rsid w:val="000D588C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26F27"/>
    <w:rsid w:val="00231F7D"/>
    <w:rsid w:val="00240A10"/>
    <w:rsid w:val="00243A47"/>
    <w:rsid w:val="00244B8E"/>
    <w:rsid w:val="002577D3"/>
    <w:rsid w:val="002749FF"/>
    <w:rsid w:val="00276096"/>
    <w:rsid w:val="002864B0"/>
    <w:rsid w:val="002879A3"/>
    <w:rsid w:val="00292188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0FA1"/>
    <w:rsid w:val="00301BE6"/>
    <w:rsid w:val="003020E6"/>
    <w:rsid w:val="0030348E"/>
    <w:rsid w:val="00306523"/>
    <w:rsid w:val="003066F8"/>
    <w:rsid w:val="00307DF0"/>
    <w:rsid w:val="00312078"/>
    <w:rsid w:val="00344590"/>
    <w:rsid w:val="0034723A"/>
    <w:rsid w:val="00354EAE"/>
    <w:rsid w:val="00367CD6"/>
    <w:rsid w:val="00373239"/>
    <w:rsid w:val="00382406"/>
    <w:rsid w:val="003863D1"/>
    <w:rsid w:val="003924F3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E5B53"/>
    <w:rsid w:val="003F2796"/>
    <w:rsid w:val="004020FD"/>
    <w:rsid w:val="00402A3C"/>
    <w:rsid w:val="00423D0F"/>
    <w:rsid w:val="004340F3"/>
    <w:rsid w:val="00434341"/>
    <w:rsid w:val="00435F9B"/>
    <w:rsid w:val="00450E02"/>
    <w:rsid w:val="004563A1"/>
    <w:rsid w:val="00477614"/>
    <w:rsid w:val="004825E1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4A3F"/>
    <w:rsid w:val="0053558F"/>
    <w:rsid w:val="00541A32"/>
    <w:rsid w:val="005425E1"/>
    <w:rsid w:val="00552BC2"/>
    <w:rsid w:val="0058144A"/>
    <w:rsid w:val="0058440C"/>
    <w:rsid w:val="00586BE6"/>
    <w:rsid w:val="00596CA2"/>
    <w:rsid w:val="005A6A45"/>
    <w:rsid w:val="005B49F8"/>
    <w:rsid w:val="005B5C51"/>
    <w:rsid w:val="005C1AA1"/>
    <w:rsid w:val="005C5F9E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72CA1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05CD"/>
    <w:rsid w:val="006C4213"/>
    <w:rsid w:val="006C4421"/>
    <w:rsid w:val="006C649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B7D16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0E51"/>
    <w:rsid w:val="00822362"/>
    <w:rsid w:val="00823E51"/>
    <w:rsid w:val="00825201"/>
    <w:rsid w:val="00825ED6"/>
    <w:rsid w:val="00831067"/>
    <w:rsid w:val="0084650A"/>
    <w:rsid w:val="00851E4D"/>
    <w:rsid w:val="008545E4"/>
    <w:rsid w:val="00862179"/>
    <w:rsid w:val="0086696E"/>
    <w:rsid w:val="00873E4C"/>
    <w:rsid w:val="0087462B"/>
    <w:rsid w:val="00876915"/>
    <w:rsid w:val="00880872"/>
    <w:rsid w:val="00880D5F"/>
    <w:rsid w:val="00882DE2"/>
    <w:rsid w:val="00883D83"/>
    <w:rsid w:val="008848A2"/>
    <w:rsid w:val="008911AF"/>
    <w:rsid w:val="008920BB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29EF"/>
    <w:rsid w:val="00927D3A"/>
    <w:rsid w:val="009315C4"/>
    <w:rsid w:val="00940F79"/>
    <w:rsid w:val="00947308"/>
    <w:rsid w:val="00955759"/>
    <w:rsid w:val="00955C58"/>
    <w:rsid w:val="00955F60"/>
    <w:rsid w:val="00960241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C5B99"/>
    <w:rsid w:val="009E4B6B"/>
    <w:rsid w:val="009F6DC2"/>
    <w:rsid w:val="00A010AB"/>
    <w:rsid w:val="00A14490"/>
    <w:rsid w:val="00A16D8F"/>
    <w:rsid w:val="00A2158D"/>
    <w:rsid w:val="00A26F16"/>
    <w:rsid w:val="00A27796"/>
    <w:rsid w:val="00A329ED"/>
    <w:rsid w:val="00A333CE"/>
    <w:rsid w:val="00A3742D"/>
    <w:rsid w:val="00A37FB5"/>
    <w:rsid w:val="00A41303"/>
    <w:rsid w:val="00A465CA"/>
    <w:rsid w:val="00A565C3"/>
    <w:rsid w:val="00A644B9"/>
    <w:rsid w:val="00A72854"/>
    <w:rsid w:val="00A7416F"/>
    <w:rsid w:val="00A7442C"/>
    <w:rsid w:val="00A74885"/>
    <w:rsid w:val="00A7702A"/>
    <w:rsid w:val="00A95C13"/>
    <w:rsid w:val="00A96EC5"/>
    <w:rsid w:val="00AB29B4"/>
    <w:rsid w:val="00AB4459"/>
    <w:rsid w:val="00AB7AB2"/>
    <w:rsid w:val="00AC1647"/>
    <w:rsid w:val="00AD227D"/>
    <w:rsid w:val="00AD5C22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2F83"/>
    <w:rsid w:val="00BB0EA4"/>
    <w:rsid w:val="00BC1EE1"/>
    <w:rsid w:val="00BC28B6"/>
    <w:rsid w:val="00BC470F"/>
    <w:rsid w:val="00BC5757"/>
    <w:rsid w:val="00BC58D7"/>
    <w:rsid w:val="00BC591E"/>
    <w:rsid w:val="00BD05B2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32B51"/>
    <w:rsid w:val="00C36847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17B3"/>
    <w:rsid w:val="00C92073"/>
    <w:rsid w:val="00C92C27"/>
    <w:rsid w:val="00C948E4"/>
    <w:rsid w:val="00C950B0"/>
    <w:rsid w:val="00CB3986"/>
    <w:rsid w:val="00CC240E"/>
    <w:rsid w:val="00CC3B7D"/>
    <w:rsid w:val="00CD096D"/>
    <w:rsid w:val="00CD1126"/>
    <w:rsid w:val="00CD44F0"/>
    <w:rsid w:val="00CD68FD"/>
    <w:rsid w:val="00CE5C03"/>
    <w:rsid w:val="00CE7263"/>
    <w:rsid w:val="00CF005A"/>
    <w:rsid w:val="00CF16A4"/>
    <w:rsid w:val="00CF1B5D"/>
    <w:rsid w:val="00CF5259"/>
    <w:rsid w:val="00CF62BB"/>
    <w:rsid w:val="00D00A53"/>
    <w:rsid w:val="00D01263"/>
    <w:rsid w:val="00D024BA"/>
    <w:rsid w:val="00D06AE7"/>
    <w:rsid w:val="00D130E7"/>
    <w:rsid w:val="00D266DE"/>
    <w:rsid w:val="00D31C92"/>
    <w:rsid w:val="00D31D29"/>
    <w:rsid w:val="00D33475"/>
    <w:rsid w:val="00D55147"/>
    <w:rsid w:val="00D60BD9"/>
    <w:rsid w:val="00D81F38"/>
    <w:rsid w:val="00D83596"/>
    <w:rsid w:val="00D857B3"/>
    <w:rsid w:val="00D90CCD"/>
    <w:rsid w:val="00D9470B"/>
    <w:rsid w:val="00D96A84"/>
    <w:rsid w:val="00D97BE1"/>
    <w:rsid w:val="00DA1193"/>
    <w:rsid w:val="00DD249F"/>
    <w:rsid w:val="00DD7659"/>
    <w:rsid w:val="00DE3CDD"/>
    <w:rsid w:val="00DE6395"/>
    <w:rsid w:val="00E0041C"/>
    <w:rsid w:val="00E02FEE"/>
    <w:rsid w:val="00E05463"/>
    <w:rsid w:val="00E07BF5"/>
    <w:rsid w:val="00E10836"/>
    <w:rsid w:val="00E1796F"/>
    <w:rsid w:val="00E22B52"/>
    <w:rsid w:val="00E22D84"/>
    <w:rsid w:val="00E2490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6232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D36D9"/>
    <w:rsid w:val="00FD59BD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link w:val="TekstbaloniaChar"/>
    <w:uiPriority w:val="99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F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F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F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F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4F3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924F3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924F3"/>
    <w:rPr>
      <w:sz w:val="24"/>
      <w:szCs w:val="24"/>
    </w:rPr>
  </w:style>
  <w:style w:styleId="Bezproreda" w:type="paragraph">
    <w:name w:val="No Spacing"/>
    <w:uiPriority w:val="1"/>
    <w:qFormat/>
    <w:rsid w:val="00354EAE"/>
    <w:pPr>
      <w:jc w:val="both"/>
    </w:pPr>
    <w:rPr>
      <w:rFonts w:eastAsia="Calibri" w:hAnsi="Calibri" w:ascii="Calibri"/>
      <w:sz w:val="22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link w:val="TekstbaloniaChar"/>
    <w:uiPriority w:val="99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F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F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F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F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4F3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924F3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924F3"/>
    <w:rPr>
      <w:sz w:val="24"/>
      <w:szCs w:val="24"/>
    </w:rPr>
  </w:style>
  <w:style w:styleId="Bezproreda" w:type="paragraph">
    <w:name w:val="No Spacing"/>
    <w:uiPriority w:val="1"/>
    <w:qFormat/>
    <w:rsid w:val="00354EAE"/>
    <w:pPr>
      <w:jc w:val="both"/>
    </w:pPr>
    <w:rPr>
      <w:rFonts w:ascii="Calibri" w:eastAsia="Calibri" w:hAnsi="Calibri"/>
      <w:sz w:val="2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St-2579/2015</izvorni_sadrzaj>
    <derivirana_varijabla naziv="DomainObject.Predmet.OznakaBroj_1">St-2579/2015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KRAGIĆ d.o.o. za proizvodnju plastičnih metalnih predmeta i za trgovinu; ADRIAKARTON, društvo s ograničenom odgovornošću za kartonažu i trgovinu; CRO LAMA trgovina, zastupanje i posredovanje d.o.o.; CROATIA osiguranje d.d.; ČISTOĆA društvo s ograničenom odgovornošću za obavljanje komunalnih djelatnosti održavanja čistoće i odlaganja komunaln; DEBITUM d.o.o. za prijevoz i trgovinu; Financijska agencija; GOTOŠPED d.o.o. za prijevoz, trgovinu i turizam; GRADSKA ČISTOĆA društvo s ograničenom odgovornošću za održavanje čistoće i odlaganje komunalnog otpada; HEP - Opskrba d.o.o. za opskrbu potrošača električnom, toplinskom energijom i plinom; HEP-Operator distribucijskog sustava d.o.o. za distribuciju i opskrbu električne energije; Hrvatska radiotelevizija; Hrvatske vode, pravna osoba za upravljanje vodama; HRVATSKE ŠUME društvo s ograničenom odgovornošću; Inter DomPaneli društvo s ograničenom odgovornošću za trgovinu, opremanje objekata i izvoz; Mapei Croatia d.o.o. za zastupanje i trgovinu; MATRA COMMERCE, d.o.o. za export-import; MAX &amp; MORIS d.o.o. za proizvodnju i trgovinu; MIK TRANSPORT trgovina i usluge d.o.o.; OBLIKOVANJE PROSTORA d.o.o. za proizvodnju građevinske stolarije i elemenata; POLA - POLA d.o.o. za usluge; Ante Rađa; Ministarstvo financija RH; SALONAŠPED društvo s ograničenom odgovornošću za uvoz-izvoz, transport i špediciju; Sberbank d.d.; SOCIETE GENERALE-SPLITSKA BANKA dioničko društvo; SOPRO BAUCHEMIE GMBH; Nedjeljko Tešija; TIN COMMERCE d.o.o. promet i usluge; UniCredit Leasing Croatia društvo s ograničenom odgovornošću za leasing; UNIQA osiguranje d.d.; VIPnet, društvo s ograničenom odgovornošću za usluge javnih telekomunikacija; VISA-PROMET, d.o.o. za trgovinu i promet; Wiener osiguranje Vienna Insurance Group dioničko društvo za osiguranje; ZAGREBŠPED, društvo s ograničenom odgovornošću, međunarodna špedicija, unutrašnja i vanjska trgovina</izvorni_sadrzaj>
    <derivirana_varijabla naziv="DomainObject.Predmet.StrankaFormated_1">  KRAGIĆ d.o.o. za proizvodnju plastičnih metalnih predmeta i za trgovinu; ADRIAKARTON, društvo s ograničenom odgovornošću za kartonažu i trgovinu; CRO LAMA trgovina, zastupanje i posredovanje d.o.o.; CROATIA osiguranje d.d.; ČISTOĆA društvo s ograničenom odgovornošću za obavljanje komunalnih djelatnosti održavanja čistoće i odlaganja komunaln; DEBITUM d.o.o. za prijevoz i trgovinu; Financijska agencija; GOTOŠPED d.o.o. za prijevoz, trgovinu i turizam; GRADSKA ČISTOĆA društvo s ograničenom odgovornošću za održavanje čistoće i odlaganje komunalnog otpada; HEP - Opskrba d.o.o. za opskrbu potrošača električnom, toplinskom energijom i plinom; HEP-Operator distribucijskog sustava d.o.o. za distribuciju i opskrbu električne energije; Hrvatska radiotelevizija; Hrvatske vode, pravna osoba za upravljanje vodama; HRVATSKE ŠUME društvo s ograničenom odgovornošću; Inter DomPaneli društvo s ograničenom odgovornošću za trgovinu, opremanje objekata i izvoz; Mapei Croatia d.o.o. za zastupanje i trgovinu; MATRA COMMERCE, d.o.o. za export-import; MAX &amp; MORIS d.o.o. za proizvodnju i trgovinu; MIK TRANSPORT trgovina i usluge d.o.o.; OBLIKOVANJE PROSTORA d.o.o. za proizvodnju građevinske stolarije i elemenata; POLA - POLA d.o.o. za usluge; Ante Rađa; Ministarstvo financija RH; SALONAŠPED društvo s ograničenom odgovornošću za uvoz-izvoz, transport i špediciju; Sberbank d.d.; SOCIETE GENERALE-SPLITSKA BANKA dioničko društvo; SOPRO BAUCHEMIE GMBH; Nedjeljko Tešija; TIN COMMERCE d.o.o. promet i usluge; UniCredit Leasing Croatia društvo s ograničenom odgovornošću za leasing; UNIQA osiguranje d.d.; VIPnet, društvo s ograničenom odgovornošću za usluge javnih telekomunikacija; VISA-PROMET, d.o.o. za trgovinu i promet; Wiener osiguranje Vienna Insurance Group dioničko društvo za osiguranje; ZAGREBŠPED, društvo s ograničenom odgovornošću, međunarodna špedicija, unutrašnja i vanjska trgovina</derivirana_varijabla>
  </DomainObject.Predmet.StrankaFormated>
  <DomainObject.Predmet.StrankaFormatedOIB>
    <izvorni_sadrzaj>  KRAGIĆ d.o.o. za proizvodnju plastičnih metalnih predmeta i za trgovinu, OIB 35264136731; ADRIAKARTON, društvo s ograničenom odgovornošću za kartonažu i trgovinu, OIB 73348871898; CRO LAMA trgovina, zastupanje i posredovanje d.o.o., OIB 53099013359; CROATIA osiguranje d.d., OIB 26187994862; ČISTOĆA društvo s ograničenom odgovornošću za obavljanje komunalnih djelatnosti održavanja čistoće i odlaganja komunaln, OIB 38812451417; DEBITUM d.o.o. za prijevoz i trgovinu, OIB 99116068935; Financijska agencija, OIB 85821130368; GOTOŠPED d.o.o. za prijevoz, trgovinu i turizam, OIB 80509929060; GRADSKA ČISTOĆA društvo s ograničenom odgovornošću za održavanje čistoće i odlaganje komunalnog otpada, OIB 54873130289; HEP - Opskrba d.o.o. za opskrbu potrošača električnom, toplinskom energijom i plinom, OIB 63073332379; HEP-Operator distribucijskog sustava d.o.o. za distribuciju i opskrbu električne energije, OIB 46830600751; Hrvatska radiotelevizija, OIB 68419124305; Hrvatske vode, pravna osoba za upravljanje vodama, OIB 28921383001; HRVATSKE ŠUME društvo s ograničenom odgovornošću, OIB 69693144506; Inter DomPaneli društvo s ograničenom odgovornošću za trgovinu, opremanje objekata i izvoz, OIB 04156715506; Mapei Croatia d.o.o. za zastupanje i trgovinu, OIB 89471789472; MATRA COMMERCE, d.o.o. za export-import, OIB 83997882438; MAX &amp; MORIS d.o.o. za proizvodnju i trgovinu, OIB 45411389236; MIK TRANSPORT trgovina i usluge d.o.o., OIB 11707163291; OBLIKOVANJE PROSTORA d.o.o. za proizvodnju građevinske stolarije i elemenata, OIB 85884674201; POLA - POLA d.o.o. za usluge, OIB 17690732598; Ante Rađa, OIB 54344092091; Ministarstvo financija RH, OIB 18683136487; SALONAŠPED društvo s ograničenom odgovornošću za uvoz-izvoz, transport i špediciju, OIB 84366092850; Sberbank d.d., OIB 78427478595; SOCIETE GENERALE-SPLITSKA BANKA dioničko društvo, OIB 69326397242; SOPRO BAUCHEMIE GMBH, OIB 43480207040; Nedjeljko Tešija, OIB 63318738680; TIN COMMERCE d.o.o. promet i usluge, OIB 27535603642; UniCredit Leasing Croatia društvo s ograničenom odgovornošću za leasing, OIB 18736141210; UNIQA osiguranje d.d., OIB 75665455333; VIPnet, društvo s ograničenom odgovornošću za usluge javnih telekomunikacija, OIB 29524210204; VISA-PROMET, d.o.o. za trgovinu i promet, OIB 68171831849; Wiener osiguranje Vienna Insurance Group dioničko društvo za osiguranje, OIB 52848403362; ZAGREBŠPED, društvo s ograničenom odgovornošću, međunarodna špedicija, unutrašnja i vanjska trgovina, OIB 02573674713</izvorni_sadrzaj>
    <derivirana_varijabla naziv="DomainObject.Predmet.StrankaFormatedOIB_1">  KRAGIĆ d.o.o. za proizvodnju plastičnih metalnih predmeta i za trgovinu, OIB 35264136731; ADRIAKARTON, društvo s ograničenom odgovornošću za kartonažu i trgovinu, OIB 73348871898; CRO LAMA trgovina, zastupanje i posredovanje d.o.o., OIB 53099013359; CROATIA osiguranje d.d., OIB 26187994862; ČISTOĆA društvo s ograničenom odgovornošću za obavljanje komunalnih djelatnosti održavanja čistoće i odlaganja komunaln, OIB 38812451417; DEBITUM d.o.o. za prijevoz i trgovinu, OIB 99116068935; Financijska agencija, OIB 85821130368; GOTOŠPED d.o.o. za prijevoz, trgovinu i turizam, OIB 80509929060; GRADSKA ČISTOĆA društvo s ograničenom odgovornošću za održavanje čistoće i odlaganje komunalnog otpada, OIB 54873130289; HEP - Opskrba d.o.o. za opskrbu potrošača električnom, toplinskom energijom i plinom, OIB 63073332379; HEP-Operator distribucijskog sustava d.o.o. za distribuciju i opskrbu električne energije, OIB 46830600751; Hrvatska radiotelevizija, OIB 68419124305; Hrvatske vode, pravna osoba za upravljanje vodama, OIB 28921383001; HRVATSKE ŠUME društvo s ograničenom odgovornošću, OIB 69693144506; Inter DomPaneli društvo s ograničenom odgovornošću za trgovinu, opremanje objekata i izvoz, OIB 04156715506; Mapei Croatia d.o.o. za zastupanje i trgovinu, OIB 89471789472; MATRA COMMERCE, d.o.o. za export-import, OIB 83997882438; MAX &amp; MORIS d.o.o. za proizvodnju i trgovinu, OIB 45411389236; MIK TRANSPORT trgovina i usluge d.o.o., OIB 11707163291; OBLIKOVANJE PROSTORA d.o.o. za proizvodnju građevinske stolarije i elemenata, OIB 85884674201; POLA - POLA d.o.o. za usluge, OIB 17690732598; Ante Rađa, OIB 54344092091; Ministarstvo financija RH, OIB 18683136487; SALONAŠPED društvo s ograničenom odgovornošću za uvoz-izvoz, transport i špediciju, OIB 84366092850; Sberbank d.d., OIB 78427478595; SOCIETE GENERALE-SPLITSKA BANKA dioničko društvo, OIB 69326397242; SOPRO BAUCHEMIE GMBH, OIB 43480207040; Nedjeljko Tešija, OIB 63318738680; TIN COMMERCE d.o.o. promet i usluge, OIB 27535603642; UniCredit Leasing Croatia društvo s ograničenom odgovornošću za leasing, OIB 18736141210; UNIQA osiguranje d.d., OIB 75665455333; VIPnet, društvo s ograničenom odgovornošću za usluge javnih telekomunikacija, OIB 29524210204; VISA-PROMET, d.o.o. za trgovinu i promet, OIB 68171831849; Wiener osiguranje Vienna Insurance Group dioničko društvo za osiguranje, OIB 52848403362; ZAGREBŠPED, društvo s ograničenom odgovornošću, međunarodna špedicija, unutrašnja i vanjska trgovina, OIB 02573674713</derivirana_varijabla>
  </DomainObject.Predmet.StrankaFormatedOIB>
  <DomainObject.Predmet.StrankaFormatedWithAdress>
    <izvorni_sadrzaj> KRAGIĆ d.o.o. za proizvodnju plastičnih metalnih predmeta i za trgovinu, Dicmo, Prisoje 21, 21232 Prisoje; ADRIAKARTON, društvo s ograničenom odgovornošću za kartonažu i trgovinu, Plano 22 Apr, 21220 Plano; CRO LAMA trgovina, zastupanje i posredovanje d.o.o., Rakitska 10/a, 10437 Rakitje; CROATIA osiguranje d.d., Miramarska 22, 10000 Zagreb; ČISTOĆA društvo s ograničenom odgovornošću za obavljanje komunalnih djelatnosti održavanja čistoće i odlaganja komunaln, Put Plokita 81, 21000 Split; DEBITUM d.o.o. za prijevoz i trgovinu, Lugovići, Slavice 42, 22000 Bilice; Financijska agencija, Ulica grada Vukovara 70, 10000 Zagreb; GOTOŠPED d.o.o. za prijevoz, trgovinu i turizam, Draškovićeva Ulica 70, 21210 Solin; GRADSKA ČISTOĆA društvo s ograničenom odgovornošću za održavanje čistoće i odlaganje komunalnog otpada, Stjepana Radića 100, 22000 Šibenik; HEP - Opskrba d.o.o. za opskrbu potrošača električnom, toplinskom energijom i plinom, Ulica grada Vukovara 37, 10000 Zagreb; HEP-Operator distribucijskog sustava d.o.o. za distribuciju i opskrbu električne energije, Ulica grada Vukovara 37, 10000 Zagreb; Hrvatska radiotelevizija, Prisavlje 3, 10000 Zagreb; Hrvatske vode, pravna osoba za upravljanje vodama, Grada Vukovara 220, 10000 Zagreb; HRVATSKE ŠUME društvo s ograničenom odgovornošću, Ul.Ljudevita Farkaša Vukotinovića 2, 10000 Zagreb; Inter DomPaneli društvo s ograničenom odgovornošću za trgovinu, opremanje objekata i izvoz, Remetinec 42, 10000 Zagreb; Mapei Croatia d.o.o. za zastupanje i trgovinu, Purgarija 14, 10431 Kerestinec; MATRA COMMERCE, d.o.o. za export-import, Hercegovačka 30, 21000 Split; MAX &amp; MORIS d.o.o. za proizvodnju i trgovinu, Put Sv. Ižidora 10, 21000 Split; MIK TRANSPORT trgovina i usluge d.o.o., Škrape 51, 21000 Split; OBLIKOVANJE PROSTORA d.o.o. za proizvodnju građevinske stolarije i elemenata, Zoranićeva 85, 21210 Mravince; POLA - POLA d.o.o. za usluge, Pujanke 34, 21000 Split; Ante Rađa, Petra Kružića 22, 21210 Solin; Ministarstvo financija RH, Katančićeva 5, 10000 Zagreb; SALONAŠPED društvo s ograničenom odgovornošću za uvoz-izvoz, transport i špediciju, Don F.Bulića 84, 21210 Solin; Sberbank d.d., Varšavska 9, 10000 Zagreb; SOCIETE GENERALE-SPLITSKA BANKA dioničko društvo, Ruđera Boškovića 16, 21000 Split; SOPRO BAUCHEMIE GMBH, Laser Strasse 7, Asten; Nedjeljko Tešija, Sestara Karmelićanki 8, 21000 Split; TIN COMMERCE d.o.o. promet i usluge, Kila 11, 21000 Split; UniCredit Leasing Croatia društvo s ograničenom odgovornošću za leasing, Heinzelova 33, 10000 Zagreb; UNIQA osiguranje d.d., Planinska 13 A, 10000 Zagreb; VIPnet, društvo s ograničenom odgovornošću za usluge javnih telekomunikacija, Vrtni put 1, 10000 Zagreb; VISA-PROMET, d.o.o. za trgovinu i promet, Rimski Put 2/b, 21220 Trogir; Wiener osiguranje Vienna Insurance Group dioničko društvo za osiguranje, Slovenska ulica 24, 10000 Zagreb; ZAGREBŠPED, društvo s ograničenom odgovornošću, međunarodna špedicija, unutrašnja i vanjska trgovina, Vodovodna 20/a, 10000 Zagreb</izvorni_sadrzaj>
    <derivirana_varijabla naziv="DomainObject.Predmet.StrankaFormatedWithAdress_1"> KRAGIĆ d.o.o. za proizvodnju plastičnih metalnih predmeta i za trgovinu, Dicmo, Prisoje 21, 21232 Prisoje; ADRIAKARTON, društvo s ograničenom odgovornošću za kartonažu i trgovinu, Plano 22 Apr, 21220 Plano; CRO LAMA trgovina, zastupanje i posredovanje d.o.o., Rakitska 10/a, 10437 Rakitje; CROATIA osiguranje d.d., Miramarska 22, 10000 Zagreb; ČISTOĆA društvo s ograničenom odgovornošću za obavljanje komunalnih djelatnosti održavanja čistoće i odlaganja komunaln, Put Plokita 81, 21000 Split; DEBITUM d.o.o. za prijevoz i trgovinu, Lugovići, Slavice 42, 22000 Bilice; Financijska agencija, Ulica grada Vukovara 70, 10000 Zagreb; GOTOŠPED d.o.o. za prijevoz, trgovinu i turizam, Draškovićeva Ulica 70, 21210 Solin; GRADSKA ČISTOĆA društvo s ograničenom odgovornošću za održavanje čistoće i odlaganje komunalnog otpada, Stjepana Radića 100, 22000 Šibenik; HEP - Opskrba d.o.o. za opskrbu potrošača električnom, toplinskom energijom i plinom, Ulica grada Vukovara 37, 10000 Zagreb; HEP-Operator distribucijskog sustava d.o.o. za distribuciju i opskrbu električne energije, Ulica grada Vukovara 37, 10000 Zagreb; Hrvatska radiotelevizija, Prisavlje 3, 10000 Zagreb; Hrvatske vode, pravna osoba za upravljanje vodama, Grada Vukovara 220, 10000 Zagreb; HRVATSKE ŠUME društvo s ograničenom odgovornošću, Ul.Ljudevita Farkaša Vukotinovića 2, 10000 Zagreb; Inter DomPaneli društvo s ograničenom odgovornošću za trgovinu, opremanje objekata i izvoz, Remetinec 42, 10000 Zagreb; Mapei Croatia d.o.o. za zastupanje i trgovinu, Purgarija 14, 10431 Kerestinec; MATRA COMMERCE, d.o.o. za export-import, Hercegovačka 30, 21000 Split; MAX &amp; MORIS d.o.o. za proizvodnju i trgovinu, Put Sv. Ižidora 10, 21000 Split; MIK TRANSPORT trgovina i usluge d.o.o., Škrape 51, 21000 Split; OBLIKOVANJE PROSTORA d.o.o. za proizvodnju građevinske stolarije i elemenata, Zoranićeva 85, 21210 Mravince; POLA - POLA d.o.o. za usluge, Pujanke 34, 21000 Split; Ante Rađa, Petra Kružića 22, 21210 Solin; Ministarstvo financija RH, Katančićeva 5, 10000 Zagreb; SALONAŠPED društvo s ograničenom odgovornošću za uvoz-izvoz, transport i špediciju, Don F.Bulića 84, 21210 Solin; Sberbank d.d., Varšavska 9, 10000 Zagreb; SOCIETE GENERALE-SPLITSKA BANKA dioničko društvo, Ruđera Boškovića 16, 21000 Split; SOPRO BAUCHEMIE GMBH, Laser Strasse 7, Asten; Nedjeljko Tešija, Sestara Karmelićanki 8, 21000 Split; TIN COMMERCE d.o.o. promet i usluge, Kila 11, 21000 Split; UniCredit Leasing Croatia društvo s ograničenom odgovornošću za leasing, Heinzelova 33, 10000 Zagreb; UNIQA osiguranje d.d., Planinska 13 A, 10000 Zagreb; VIPnet, društvo s ograničenom odgovornošću za usluge javnih telekomunikacija, Vrtni put 1, 10000 Zagreb; VISA-PROMET, d.o.o. za trgovinu i promet, Rimski Put 2/b, 21220 Trogir; Wiener osiguranje Vienna Insurance Group dioničko društvo za osiguranje, Slovenska ulica 24, 10000 Zagreb; ZAGREBŠPED, društvo s ograničenom odgovornošću, međunarodna špedicija, unutrašnja i vanjska trgovina, Vodovodna 20/a, 10000 Zagreb</derivirana_varijabla>
  </DomainObject.Predmet.StrankaFormatedWithAdress>
  <DomainObject.Predmet.StrankaFormatedWithAdressOIB>
    <izvorni_sadrzaj> KRAGIĆ d.o.o. za proizvodnju plastičnih metalnih predmeta i za trgovinu, OIB 35264136731, Dicmo, Prisoje 21, 21232 Prisoje; ADRIAKARTON, društvo s ograničenom odgovornošću za kartonažu i trgovinu, OIB 73348871898, Plano 22 Apr, 21220 Plano; CRO LAMA trgovina, zastupanje i posredovanje d.o.o., OIB 53099013359, Rakitska 10/a, 10437 Rakitje; CROATIA osiguranje d.d., OIB 26187994862, Miramarska 22, 10000 Zagreb; ČISTOĆA društvo s ograničenom odgovornošću za obavljanje komunalnih djelatnosti održavanja čistoće i odlaganja komunaln, OIB 38812451417, Put Plokita 81, 21000 Split; DEBITUM d.o.o. za prijevoz i trgovinu, OIB 99116068935, Lugovići, Slavice 42, 22000 Bilice; Financijska agencija, OIB 85821130368, Ulica grada Vukovara 70, 10000 Zagreb; GOTOŠPED d.o.o. za prijevoz, trgovinu i turizam, OIB 80509929060, Draškovićeva Ulica 70, 21210 Solin; GRADSKA ČISTOĆA društvo s ograničenom odgovornošću za održavanje čistoće i odlaganje komunalnog otpada, OIB 54873130289, Stjepana Radića 100, 22000 Šibenik; HEP - Opskrba d.o.o. za opskrbu potrošača električnom, toplinskom energijom i plinom, OIB 63073332379, Ulica grada Vukovara 37, 10000 Zagreb; HEP-Operator distribucijskog sustava d.o.o. za distribuciju i opskrbu električne energije, OIB 46830600751, Ulica grada Vukovara 37, 10000 Zagreb; Hrvatska radiotelevizija, OIB 68419124305, Prisavlje 3, 10000 Zagreb; Hrvatske vode, pravna osoba za upravljanje vodama, OIB 28921383001, Grada Vukovara 220, 10000 Zagreb; HRVATSKE ŠUME društvo s ograničenom odgovornošću, OIB 69693144506, Ul.Ljudevita Farkaša Vukotinovića 2, 10000 Zagreb; Inter DomPaneli društvo s ograničenom odgovornošću za trgovinu, opremanje objekata i izvoz, OIB 04156715506, Remetinec 42, 10000 Zagreb; Mapei Croatia d.o.o. za zastupanje i trgovinu, OIB 89471789472, Purgarija 14, 10431 Kerestinec; MATRA COMMERCE, d.o.o. za export-import, OIB 83997882438, Hercegovačka 30, 21000 Split; MAX &amp; MORIS d.o.o. za proizvodnju i trgovinu, OIB 45411389236, Put Sv. Ižidora 10, 21000 Split; MIK TRANSPORT trgovina i usluge d.o.o., OIB 11707163291, Škrape 51, 21000 Split; OBLIKOVANJE PROSTORA d.o.o. za proizvodnju građevinske stolarije i elemenata, OIB 85884674201, Zoranićeva 85, 21210 Mravince; POLA - POLA d.o.o. za usluge, OIB 17690732598, Pujanke 34, 21000 Split; Ante Rađa, OIB 54344092091, Petra Kružića 22, 21210 Solin; Ministarstvo financija RH, OIB 18683136487, Katančićeva 5, 10000 Zagreb; SALONAŠPED društvo s ograničenom odgovornošću za uvoz-izvoz, transport i špediciju, OIB 84366092850, Don F.Bulića 84, 21210 Solin; Sberbank d.d., OIB 78427478595, Varšavska 9, 10000 Zagreb; SOCIETE GENERALE-SPLITSKA BANKA dioničko društvo, OIB 69326397242, Ruđera Boškovića 16, 21000 Split; SOPRO BAUCHEMIE GMBH, OIB 43480207040, Laser Strasse 7, Asten; Nedjeljko Tešija, OIB 63318738680, Sestara Karmelićanki 8, 21000 Split; TIN COMMERCE d.o.o. promet i usluge, OIB 27535603642, Kila 11, 21000 Split; UniCredit Leasing Croatia društvo s ograničenom odgovornošću za leasing, OIB 18736141210, Heinzelova 33, 10000 Zagreb; UNIQA osiguranje d.d., OIB 75665455333, Planinska 13 A, 10000 Zagreb; VIPnet, društvo s ograničenom odgovornošću za usluge javnih telekomunikacija, OIB 29524210204, Vrtni put 1, 10000 Zagreb; VISA-PROMET, d.o.o. za trgovinu i promet, OIB 68171831849, Rimski Put 2/b, 21220 Trogir; Wiener osiguranje Vienna Insurance Group dioničko društvo za osiguranje, OIB 52848403362, Slovenska ulica 24, 10000 Zagreb; ZAGREBŠPED, društvo s ograničenom odgovornošću, međunarodna špedicija, unutrašnja i vanjska trgovina, OIB 02573674713, Vodovodna 20/a, 10000 Zagreb</izvorni_sadrzaj>
    <derivirana_varijabla naziv="DomainObject.Predmet.StrankaFormatedWithAdressOIB_1"> KRAGIĆ d.o.o. za proizvodnju plastičnih metalnih predmeta i za trgovinu, OIB 35264136731, Dicmo, Prisoje 21, 21232 Prisoje; ADRIAKARTON, društvo s ograničenom odgovornošću za kartonažu i trgovinu, OIB 73348871898, Plano 22 Apr, 21220 Plano; CRO LAMA trgovina, zastupanje i posredovanje d.o.o., OIB 53099013359, Rakitska 10/a, 10437 Rakitje; CROATIA osiguranje d.d., OIB 26187994862, Miramarska 22, 10000 Zagreb; ČISTOĆA društvo s ograničenom odgovornošću za obavljanje komunalnih djelatnosti održavanja čistoće i odlaganja komunaln, OIB 38812451417, Put Plokita 81, 21000 Split; DEBITUM d.o.o. za prijevoz i trgovinu, OIB 99116068935, Lugovići, Slavice 42, 22000 Bilice; Financijska agencija, OIB 85821130368, Ulica grada Vukovara 70, 10000 Zagreb; GOTOŠPED d.o.o. za prijevoz, trgovinu i turizam, OIB 80509929060, Draškovićeva Ulica 70, 21210 Solin; GRADSKA ČISTOĆA društvo s ograničenom odgovornošću za održavanje čistoće i odlaganje komunalnog otpada, OIB 54873130289, Stjepana Radića 100, 22000 Šibenik; HEP - Opskrba d.o.o. za opskrbu potrošača električnom, toplinskom energijom i plinom, OIB 63073332379, Ulica grada Vukovara 37, 10000 Zagreb; HEP-Operator distribucijskog sustava d.o.o. za distribuciju i opskrbu električne energije, OIB 46830600751, Ulica grada Vukovara 37, 10000 Zagreb; Hrvatska radiotelevizija, OIB 68419124305, Prisavlje 3, 10000 Zagreb; Hrvatske vode, pravna osoba za upravljanje vodama, OIB 28921383001, Grada Vukovara 220, 10000 Zagreb; HRVATSKE ŠUME društvo s ograničenom odgovornošću, OIB 69693144506, Ul.Ljudevita Farkaša Vukotinovića 2, 10000 Zagreb; Inter DomPaneli društvo s ograničenom odgovornošću za trgovinu, opremanje objekata i izvoz, OIB 04156715506, Remetinec 42, 10000 Zagreb; Mapei Croatia d.o.o. za zastupanje i trgovinu, OIB 89471789472, Purgarija 14, 10431 Kerestinec; MATRA COMMERCE, d.o.o. za export-import, OIB 83997882438, Hercegovačka 30, 21000 Split; MAX &amp; MORIS d.o.o. za proizvodnju i trgovinu, OIB 45411389236, Put Sv. Ižidora 10, 21000 Split; MIK TRANSPORT trgovina i usluge d.o.o., OIB 11707163291, Škrape 51, 21000 Split; OBLIKOVANJE PROSTORA d.o.o. za proizvodnju građevinske stolarije i elemenata, OIB 85884674201, Zoranićeva 85, 21210 Mravince; POLA - POLA d.o.o. za usluge, OIB 17690732598, Pujanke 34, 21000 Split; Ante Rađa, OIB 54344092091, Petra Kružića 22, 21210 Solin; Ministarstvo financija RH, OIB 18683136487, Katančićeva 5, 10000 Zagreb; SALONAŠPED društvo s ograničenom odgovornošću za uvoz-izvoz, transport i špediciju, OIB 84366092850, Don F.Bulića 84, 21210 Solin; Sberbank d.d., OIB 78427478595, Varšavska 9, 10000 Zagreb; SOCIETE GENERALE-SPLITSKA BANKA dioničko društvo, OIB 69326397242, Ruđera Boškovića 16, 21000 Split; SOPRO BAUCHEMIE GMBH, OIB 43480207040, Laser Strasse 7, Asten; Nedjeljko Tešija, OIB 63318738680, Sestara Karmelićanki 8, 21000 Split; TIN COMMERCE d.o.o. promet i usluge, OIB 27535603642, Kila 11, 21000 Split; UniCredit Leasing Croatia društvo s ograničenom odgovornošću za leasing, OIB 18736141210, Heinzelova 33, 10000 Zagreb; UNIQA osiguranje d.d., OIB 75665455333, Planinska 13 A, 10000 Zagreb; VIPnet, društvo s ograničenom odgovornošću za usluge javnih telekomunikacija, OIB 29524210204, Vrtni put 1, 10000 Zagreb; VISA-PROMET, d.o.o. za trgovinu i promet, OIB 68171831849, Rimski Put 2/b, 21220 Trogir; Wiener osiguranje Vienna Insurance Group dioničko društvo za osiguranje, OIB 52848403362, Slovenska ulica 24, 10000 Zagreb; ZAGREBŠPED, društvo s ograničenom odgovornošću, međunarodna špedicija, unutrašnja i vanjska trgovina, OIB 02573674713, Vodovodna 20/a, 10000 Zagreb</derivirana_varijabla>
  </DomainObject.Predmet.StrankaFormatedWithAdressOIB>
  <DomainObject.Predmet.StrankaWithAdress>
    <izvorni_sadrzaj>KRAGIĆ d.o.o. za proizvodnju plastičnih metalnih predmeta i za trgovinu Dicmo, Prisoje 21,21232 Prisoje,ADRIAKARTON, društvo s ograničenom odgovornošću za kartonažu i trgovinu Plano 22 Apr,21220 Plano,CRO LAMA trgovina, zastupanje i posredovanje d.o.o. Rakitska 10/a,10437 Rakitje,CROATIA osiguranje d.d. Miramarska 22,10000 Zagreb,ČISTOĆA društvo s ograničenom odgovornošću za obavljanje komunalnih djelatnosti održavanja čistoće i odlaganja komunaln Put Plokita 81,21000 Split,DEBITUM d.o.o. za prijevoz i trgovinu Lugovići, Slavice 42,22000 Bilice,Financijska agencija Ulica grada Vukovara 70,10000 Zagreb,GOTOŠPED d.o.o. za prijevoz, trgovinu i turizam Draškovićeva Ulica 70,21210 Solin,GRADSKA ČISTOĆA društvo s ograničenom odgovornošću za održavanje čistoće i odlaganje komunalnog otpada Stjepana Radića 100,22000 Šibenik,HEP - Opskrba d.o.o. za opskrbu potrošača električnom, toplinskom energijom i plinom Ulica grada Vukovara 37,10000 Zagreb,HEP-Operator distribucijskog sustava d.o.o. za distribuciju i opskrbu električne energije Ulica grada Vukovara 37,10000 Zagreb,Hrvatska radiotelevizija Prisavlje 3,10000 Zagreb,Hrvatske vode, pravna osoba za upravljanje vodama Grada Vukovara 220,10000 Zagreb,HRVATSKE ŠUME društvo s ograničenom odgovornošću Ul.Ljudevita Farkaša Vukotinovića 2,10000 Zagreb,Inter DomPaneli društvo s ograničenom odgovornošću za trgovinu, opremanje objekata i izvoz Remetinec 42,10000 Zagreb,Mapei Croatia d.o.o. za zastupanje i trgovinu Purgarija 14,10431 Kerestinec,MATRA COMMERCE, d.o.o. za export-import Hercegovačka 30,21000 Split,MAX &amp; MORIS d.o.o. za proizvodnju i trgovinu Put Sv. Ižidora 10,21000 Split,MIK TRANSPORT trgovina i usluge d.o.o. Škrape 51,21000 Split,OBLIKOVANJE PROSTORA d.o.o. za proizvodnju građevinske stolarije i elemenata Zoranićeva 85,21210 Mravince,POLA - POLA d.o.o. za usluge Pujanke 34,21000 Split,Ante Rađa Petra Kružića 22,21210 Solin,Ministarstvo financija RH Katančićeva 5,10000 Zagreb,SALONAŠPED društvo s ograničenom odgovornošću za uvoz-izvoz, transport i špediciju Don F.Bulića 84,21210 Solin,Sberbank d.d. Varšavska 9,10000 Zagreb,SOCIETE GENERALE-SPLITSKA BANKA dioničko društvo Ruđera Boškovića 16,21000 Split,SOPRO BAUCHEMIE GMBH Laser Strasse 7,Asten,Nedjeljko Tešija Sestara Karmelićanki 8,21000 Split,TIN COMMERCE d.o.o. promet i usluge Kila 11,21000 Split,UniCredit Leasing Croatia društvo s ograničenom odgovornošću za leasing Heinzelova 33,10000 Zagreb,UNIQA osiguranje d.d. Planinska 13 A,10000 Zagreb,VIPnet, društvo s ograničenom odgovornošću za usluge javnih telekomunikacija Vrtni put 1,10000 Zagreb,VISA-PROMET, d.o.o. za trgovinu i promet Rimski Put 2/b,21220 Trogir,Wiener osiguranje Vienna Insurance Group dioničko društvo za osiguranje Slovenska ulica 24,10000 Zagreb,ZAGREBŠPED, društvo s ograničenom odgovornošću, međunarodna špedicija, unutrašnja i vanjska trgovina Vodovodna 20/a,10000 Zagreb</izvorni_sadrzaj>
    <derivirana_varijabla naziv="DomainObject.Predmet.StrankaWithAdress_1">KRAGIĆ d.o.o. za proizvodnju plastičnih metalnih predmeta i za trgovinu Dicmo, Prisoje 21,21232 Prisoje,ADRIAKARTON, društvo s ograničenom odgovornošću za kartonažu i trgovinu Plano 22 Apr,21220 Plano,CRO LAMA trgovina, zastupanje i posredovanje d.o.o. Rakitska 10/a,10437 Rakitje,CROATIA osiguranje d.d. Miramarska 22,10000 Zagreb,ČISTOĆA društvo s ograničenom odgovornošću za obavljanje komunalnih djelatnosti održavanja čistoće i odlaganja komunaln Put Plokita 81,21000 Split,DEBITUM d.o.o. za prijevoz i trgovinu Lugovići, Slavice 42,22000 Bilice,Financijska agencija Ulica grada Vukovara 70,10000 Zagreb,GOTOŠPED d.o.o. za prijevoz, trgovinu i turizam Draškovićeva Ulica 70,21210 Solin,GRADSKA ČISTOĆA društvo s ograničenom odgovornošću za održavanje čistoće i odlaganje komunalnog otpada Stjepana Radića 100,22000 Šibenik,HEP - Opskrba d.o.o. za opskrbu potrošača električnom, toplinskom energijom i plinom Ulica grada Vukovara 37,10000 Zagreb,HEP-Operator distribucijskog sustava d.o.o. za distribuciju i opskrbu električne energije Ulica grada Vukovara 37,10000 Zagreb,Hrvatska radiotelevizija Prisavlje 3,10000 Zagreb,Hrvatske vode, pravna osoba za upravljanje vodama Grada Vukovara 220,10000 Zagreb,HRVATSKE ŠUME društvo s ograničenom odgovornošću Ul.Ljudevita Farkaša Vukotinovića 2,10000 Zagreb,Inter DomPaneli društvo s ograničenom odgovornošću za trgovinu, opremanje objekata i izvoz Remetinec 42,10000 Zagreb,Mapei Croatia d.o.o. za zastupanje i trgovinu Purgarija 14,10431 Kerestinec,MATRA COMMERCE, d.o.o. za export-import Hercegovačka 30,21000 Split,MAX &amp; MORIS d.o.o. za proizvodnju i trgovinu Put Sv. Ižidora 10,21000 Split,MIK TRANSPORT trgovina i usluge d.o.o. Škrape 51,21000 Split,OBLIKOVANJE PROSTORA d.o.o. za proizvodnju građevinske stolarije i elemenata Zoranićeva 85,21210 Mravince,POLA - POLA d.o.o. za usluge Pujanke 34,21000 Split,Ante Rađa Petra Kružića 22,21210 Solin,Ministarstvo financija RH Katančićeva 5,10000 Zagreb,SALONAŠPED društvo s ograničenom odgovornošću za uvoz-izvoz, transport i špediciju Don F.Bulića 84,21210 Solin,Sberbank d.d. Varšavska 9,10000 Zagreb,SOCIETE GENERALE-SPLITSKA BANKA dioničko društvo Ruđera Boškovića 16,21000 Split,SOPRO BAUCHEMIE GMBH Laser Strasse 7,Asten,Nedjeljko Tešija Sestara Karmelićanki 8,21000 Split,TIN COMMERCE d.o.o. promet i usluge Kila 11,21000 Split,UniCredit Leasing Croatia društvo s ograničenom odgovornošću za leasing Heinzelova 33,10000 Zagreb,UNIQA osiguranje d.d. Planinska 13 A,10000 Zagreb,VIPnet, društvo s ograničenom odgovornošću za usluge javnih telekomunikacija Vrtni put 1,10000 Zagreb,VISA-PROMET, d.o.o. za trgovinu i promet Rimski Put 2/b,21220 Trogir,Wiener osiguranje Vienna Insurance Group dioničko društvo za osiguranje Slovenska ulica 24,10000 Zagreb,ZAGREBŠPED, društvo s ograničenom odgovornošću, međunarodna špedicija, unutrašnja i vanjska trgovina Vodovodna 20/a,10000 Zagreb</derivirana_varijabla>
  </DomainObject.Predmet.StrankaWithAdress>
  <DomainObject.Predmet.StrankaWithAdressOIB>
    <izvorni_sadrzaj>KRAGIĆ d.o.o. za proizvodnju plastičnih metalnih predmeta i za trgovinu, OIB 35264136731, Dicmo, Prisoje 21,21232 Prisoje,ADRIAKARTON, društvo s ograničenom odgovornošću za kartonažu i trgovinu, OIB 73348871898, Plano 22 Apr,21220 Plano,CRO LAMA trgovina, zastupanje i posredovanje d.o.o., OIB 53099013359, Rakitska 10/a,10437 Rakitje,CROATIA osiguranje d.d., OIB 26187994862, Miramarska 22,10000 Zagreb,ČISTOĆA društvo s ograničenom odgovornošću za obavljanje komunalnih djelatnosti održavanja čistoće i odlaganja komunaln, OIB 38812451417, Put Plokita 81,21000 Split,DEBITUM d.o.o. za prijevoz i trgovinu, OIB 99116068935, Lugovići, Slavice 42,22000 Bilice,Financijska agencija, OIB 85821130368, Ulica grada Vukovara 70,10000 Zagreb,GOTOŠPED d.o.o. za prijevoz, trgovinu i turizam, OIB 80509929060, Draškovićeva Ulica 70,21210 Solin,GRADSKA ČISTOĆA društvo s ograničenom odgovornošću za održavanje čistoće i odlaganje komunalnog otpada, OIB 54873130289, Stjepana Radića 100,22000 Šibenik,HEP - Opskrba d.o.o. za opskrbu potrošača električnom, toplinskom energijom i plinom, OIB 63073332379, Ulica grada Vukovara 37,10000 Zagreb,HEP-Operator distribucijskog sustava d.o.o. za distribuciju i opskrbu električne energije, OIB 46830600751, Ulica grada Vukovara 37,10000 Zagreb,Hrvatska radiotelevizija, OIB 68419124305, Prisavlje 3,10000 Zagreb,Hrvatske vode, pravna osoba za upravljanje vodama, OIB 28921383001, Grada Vukovara 220,10000 Zagreb,HRVATSKE ŠUME društvo s ograničenom odgovornošću, OIB 69693144506, Ul.Ljudevita Farkaša Vukotinovića 2,10000 Zagreb,Inter DomPaneli društvo s ograničenom odgovornošću za trgovinu, opremanje objekata i izvoz, OIB 04156715506, Remetinec 42,10000 Zagreb,Mapei Croatia d.o.o. za zastupanje i trgovinu, OIB 89471789472, Purgarija 14,10431 Kerestinec,MATRA COMMERCE, d.o.o. za export-import, OIB 83997882438, Hercegovačka 30,21000 Split,MAX &amp; MORIS d.o.o. za proizvodnju i trgovinu, OIB 45411389236, Put Sv. Ižidora 10,21000 Split,MIK TRANSPORT trgovina i usluge d.o.o., OIB 11707163291, Škrape 51,21000 Split,OBLIKOVANJE PROSTORA d.o.o. za proizvodnju građevinske stolarije i elemenata, OIB 85884674201, Zoranićeva 85,21210 Mravince,POLA - POLA d.o.o. za usluge, OIB 17690732598, Pujanke 34,21000 Split,Ante Rađa, OIB 54344092091, Petra Kružića 22,21210 Solin,Ministarstvo financija RH, OIB 18683136487, Katančićeva 5,10000 Zagreb,SALONAŠPED društvo s ograničenom odgovornošću za uvoz-izvoz, transport i špediciju, OIB 84366092850, Don F.Bulića 84,21210 Solin,Sberbank d.d., OIB 78427478595, Varšavska 9,10000 Zagreb,SOCIETE GENERALE-SPLITSKA BANKA dioničko društvo, OIB 69326397242, Ruđera Boškovića 16,21000 Split,SOPRO BAUCHEMIE GMBH, OIB 43480207040, Laser Strasse 7,Asten,Nedjeljko Tešija, OIB 63318738680, Sestara Karmelićanki 8,21000 Split,TIN COMMERCE d.o.o. promet i usluge, OIB 27535603642, Kila 11,21000 Split,UniCredit Leasing Croatia društvo s ograničenom odgovornošću za leasing, OIB 18736141210, Heinzelova 33,10000 Zagreb,UNIQA osiguranje d.d., OIB 75665455333, Planinska 13 A,10000 Zagreb,VIPnet, društvo s ograničenom odgovornošću za usluge javnih telekomunikacija, OIB 29524210204, Vrtni put 1,10000 Zagreb,VISA-PROMET, d.o.o. za trgovinu i promet, OIB 68171831849, Rimski Put 2/b,21220 Trogir,Wiener osiguranje Vienna Insurance Group dioničko društvo za osiguranje, OIB 52848403362, Slovenska ulica 24,10000 Zagreb,ZAGREBŠPED, društvo s ograničenom odgovornošću, međunarodna špedicija, unutrašnja i vanjska trgovina, OIB 02573674713, Vodovodna 20/a,10000 Zagreb</izvorni_sadrzaj>
    <derivirana_varijabla naziv="DomainObject.Predmet.StrankaWithAdressOIB_1">KRAGIĆ d.o.o. za proizvodnju plastičnih metalnih predmeta i za trgovinu, OIB 35264136731, Dicmo, Prisoje 21,21232 Prisoje,ADRIAKARTON, društvo s ograničenom odgovornošću za kartonažu i trgovinu, OIB 73348871898, Plano 22 Apr,21220 Plano,CRO LAMA trgovina, zastupanje i posredovanje d.o.o., OIB 53099013359, Rakitska 10/a,10437 Rakitje,CROATIA osiguranje d.d., OIB 26187994862, Miramarska 22,10000 Zagreb,ČISTOĆA društvo s ograničenom odgovornošću za obavljanje komunalnih djelatnosti održavanja čistoće i odlaganja komunaln, OIB 38812451417, Put Plokita 81,21000 Split,DEBITUM d.o.o. za prijevoz i trgovinu, OIB 99116068935, Lugovići, Slavice 42,22000 Bilice,Financijska agencija, OIB 85821130368, Ulica grada Vukovara 70,10000 Zagreb,GOTOŠPED d.o.o. za prijevoz, trgovinu i turizam, OIB 80509929060, Draškovićeva Ulica 70,21210 Solin,GRADSKA ČISTOĆA društvo s ograničenom odgovornošću za održavanje čistoće i odlaganje komunalnog otpada, OIB 54873130289, Stjepana Radića 100,22000 Šibenik,HEP - Opskrba d.o.o. za opskrbu potrošača električnom, toplinskom energijom i plinom, OIB 63073332379, Ulica grada Vukovara 37,10000 Zagreb,HEP-Operator distribucijskog sustava d.o.o. za distribuciju i opskrbu električne energije, OIB 46830600751, Ulica grada Vukovara 37,10000 Zagreb,Hrvatska radiotelevizija, OIB 68419124305, Prisavlje 3,10000 Zagreb,Hrvatske vode, pravna osoba za upravljanje vodama, OIB 28921383001, Grada Vukovara 220,10000 Zagreb,HRVATSKE ŠUME društvo s ograničenom odgovornošću, OIB 69693144506, Ul.Ljudevita Farkaša Vukotinovića 2,10000 Zagreb,Inter DomPaneli društvo s ograničenom odgovornošću za trgovinu, opremanje objekata i izvoz, OIB 04156715506, Remetinec 42,10000 Zagreb,Mapei Croatia d.o.o. za zastupanje i trgovinu, OIB 89471789472, Purgarija 14,10431 Kerestinec,MATRA COMMERCE, d.o.o. za export-import, OIB 83997882438, Hercegovačka 30,21000 Split,MAX &amp; MORIS d.o.o. za proizvodnju i trgovinu, OIB 45411389236, Put Sv. Ižidora 10,21000 Split,MIK TRANSPORT trgovina i usluge d.o.o., OIB 11707163291, Škrape 51,21000 Split,OBLIKOVANJE PROSTORA d.o.o. za proizvodnju građevinske stolarije i elemenata, OIB 85884674201, Zoranićeva 85,21210 Mravince,POLA - POLA d.o.o. za usluge, OIB 17690732598, Pujanke 34,21000 Split,Ante Rađa, OIB 54344092091, Petra Kružića 22,21210 Solin,Ministarstvo financija RH, OIB 18683136487, Katančićeva 5,10000 Zagreb,SALONAŠPED društvo s ograničenom odgovornošću za uvoz-izvoz, transport i špediciju, OIB 84366092850, Don F.Bulića 84,21210 Solin,Sberbank d.d., OIB 78427478595, Varšavska 9,10000 Zagreb,SOCIETE GENERALE-SPLITSKA BANKA dioničko društvo, OIB 69326397242, Ruđera Boškovića 16,21000 Split,SOPRO BAUCHEMIE GMBH, OIB 43480207040, Laser Strasse 7,Asten,Nedjeljko Tešija, OIB 63318738680, Sestara Karmelićanki 8,21000 Split,TIN COMMERCE d.o.o. promet i usluge, OIB 27535603642, Kila 11,21000 Split,UniCredit Leasing Croatia društvo s ograničenom odgovornošću za leasing, OIB 18736141210, Heinzelova 33,10000 Zagreb,UNIQA osiguranje d.d., OIB 75665455333, Planinska 13 A,10000 Zagreb,VIPnet, društvo s ograničenom odgovornošću za usluge javnih telekomunikacija, OIB 29524210204, Vrtni put 1,10000 Zagreb,VISA-PROMET, d.o.o. za trgovinu i promet, OIB 68171831849, Rimski Put 2/b,21220 Trogir,Wiener osiguranje Vienna Insurance Group dioničko društvo za osiguranje, OIB 52848403362, Slovenska ulica 24,10000 Zagreb,ZAGREBŠPED, društvo s ograničenom odgovornošću, međunarodna špedicija, unutrašnja i vanjska trgovina, OIB 02573674713, Vodovodna 20/a,10000 Zagreb</derivirana_varijabla>
  </DomainObject.Predmet.StrankaWithAdressOIB>
  <DomainObject.Predmet.StrankaNazivFormated>
    <izvorni_sadrzaj>KRAGIĆ d.o.o. za proizvodnju plastičnih metalnih predmeta i za trgovinu,ADRIAKARTON, društvo s ograničenom odgovornošću za kartonažu i trgovinu,CRO LAMA trgovina, zastupanje i posredovanje d.o.o.,CROATIA osiguranje d.d.,ČISTOĆA društvo s ograničenom odgovornošću za obavljanje komunalnih djelatnosti održavanja čistoće i odlaganja komunaln,DEBITUM d.o.o. za prijevoz i trgovinu,Financijska agencija,GOTOŠPED d.o.o. za prijevoz, trgovinu i turizam,GRADSKA ČISTOĆA društvo s ograničenom odgovornošću za održavanje čistoće i odlaganje komunalnog otpada,HEP - Opskrba d.o.o. za opskrbu potrošača električnom, toplinskom energijom i plinom,HEP-Operator distribucijskog sustava d.o.o. za distribuciju i opskrbu električne energije,Hrvatska radiotelevizija,Hrvatske vode, pravna osoba za upravljanje vodama,HRVATSKE ŠUME društvo s ograničenom odgovornošću,Inter DomPaneli društvo s ograničenom odgovornošću za trgovinu, opremanje objekata i izvoz,Mapei Croatia d.o.o. za zastupanje i trgovinu,MATRA COMMERCE, d.o.o. za export-import,MAX &amp; MORIS d.o.o. za proizvodnju i trgovinu,MIK TRANSPORT trgovina i usluge d.o.o.,OBLIKOVANJE PROSTORA d.o.o. za proizvodnju građevinske stolarije i elemenata,POLA - POLA d.o.o. za usluge,Ante Rađa,Ministarstvo financija RH,SALONAŠPED društvo s ograničenom odgovornošću za uvoz-izvoz, transport i špediciju,Sberbank d.d.,SOCIETE GENERALE-SPLITSKA BANKA dioničko društvo,SOPRO BAUCHEMIE GMBH,Nedjeljko Tešija,TIN COMMERCE d.o.o. promet i usluge,UniCredit Leasing Croatia društvo s ograničenom odgovornošću za leasing,UNIQA osiguranje d.d.,VIPnet, društvo s ograničenom odgovornošću za usluge javnih telekomunikacija,VISA-PROMET, d.o.o. za trgovinu i promet,Wiener osiguranje Vienna Insurance Group dioničko društvo za osiguranje,ZAGREBŠPED, društvo s ograničenom odgovornošću, međunarodna špedicija, unutrašnja i vanjska trgovina</izvorni_sadrzaj>
    <derivirana_varijabla naziv="DomainObject.Predmet.StrankaNazivFormated_1">KRAGIĆ d.o.o. za proizvodnju plastičnih metalnih predmeta i za trgovinu,ADRIAKARTON, društvo s ograničenom odgovornošću za kartonažu i trgovinu,CRO LAMA trgovina, zastupanje i posredovanje d.o.o.,CROATIA osiguranje d.d.,ČISTOĆA društvo s ograničenom odgovornošću za obavljanje komunalnih djelatnosti održavanja čistoće i odlaganja komunaln,DEBITUM d.o.o. za prijevoz i trgovinu,Financijska agencija,GOTOŠPED d.o.o. za prijevoz, trgovinu i turizam,GRADSKA ČISTOĆA društvo s ograničenom odgovornošću za održavanje čistoće i odlaganje komunalnog otpada,HEP - Opskrba d.o.o. za opskrbu potrošača električnom, toplinskom energijom i plinom,HEP-Operator distribucijskog sustava d.o.o. za distribuciju i opskrbu električne energije,Hrvatska radiotelevizija,Hrvatske vode, pravna osoba za upravljanje vodama,HRVATSKE ŠUME društvo s ograničenom odgovornošću,Inter DomPaneli društvo s ograničenom odgovornošću za trgovinu, opremanje objekata i izvoz,Mapei Croatia d.o.o. za zastupanje i trgovinu,MATRA COMMERCE, d.o.o. za export-import,MAX &amp; MORIS d.o.o. za proizvodnju i trgovinu,MIK TRANSPORT trgovina i usluge d.o.o.,OBLIKOVANJE PROSTORA d.o.o. za proizvodnju građevinske stolarije i elemenata,POLA - POLA d.o.o. za usluge,Ante Rađa,Ministarstvo financija RH,SALONAŠPED društvo s ograničenom odgovornošću za uvoz-izvoz, transport i špediciju,Sberbank d.d.,SOCIETE GENERALE-SPLITSKA BANKA dioničko društvo,SOPRO BAUCHEMIE GMBH,Nedjeljko Tešija,TIN COMMERCE d.o.o. promet i usluge,UniCredit Leasing Croatia društvo s ograničenom odgovornošću za leasing,UNIQA osiguranje d.d.,VIPnet, društvo s ograničenom odgovornošću za usluge javnih telekomunikacija,VISA-PROMET, d.o.o. za trgovinu i promet,Wiener osiguranje Vienna Insurance Group dioničko društvo za osiguranje,ZAGREBŠPED, društvo s ograničenom odgovornošću, međunarodna špedicija, unutrašnja i vanjska trgovina</derivirana_varijabla>
  </DomainObject.Predmet.StrankaNazivFormated>
  <DomainObject.Predmet.StrankaNazivFormatedOIB>
    <izvorni_sadrzaj>KRAGIĆ d.o.o. za proizvodnju plastičnih metalnih predmeta i za trgovinu, OIB 35264136731,ADRIAKARTON, društvo s ograničenom odgovornošću za kartonažu i trgovinu, OIB 73348871898,CRO LAMA trgovina, zastupanje i posredovanje d.o.o., OIB 53099013359,CROATIA osiguranje d.d., OIB 26187994862,ČISTOĆA društvo s ograničenom odgovornošću za obavljanje komunalnih djelatnosti održavanja čistoće i odlaganja komunaln, OIB 38812451417,DEBITUM d.o.o. za prijevoz i trgovinu, OIB 99116068935,Financijska agencija, OIB 85821130368,GOTOŠPED d.o.o. za prijevoz, trgovinu i turizam, OIB 80509929060,GRADSKA ČISTOĆA društvo s ograničenom odgovornošću za održavanje čistoće i odlaganje komunalnog otpada, OIB 54873130289,HEP - Opskrba d.o.o. za opskrbu potrošača električnom, toplinskom energijom i plinom, OIB 63073332379,HEP-Operator distribucijskog sustava d.o.o. za distribuciju i opskrbu električne energije, OIB 46830600751,Hrvatska radiotelevizija, OIB 68419124305,Hrvatske vode, pravna osoba za upravljanje vodama, OIB 28921383001,HRVATSKE ŠUME društvo s ograničenom odgovornošću, OIB 69693144506,Inter DomPaneli društvo s ograničenom odgovornošću za trgovinu, opremanje objekata i izvoz, OIB 04156715506,Mapei Croatia d.o.o. za zastupanje i trgovinu, OIB 89471789472,MATRA COMMERCE, d.o.o. za export-import, OIB 83997882438,MAX &amp; MORIS d.o.o. za proizvodnju i trgovinu, OIB 45411389236,MIK TRANSPORT trgovina i usluge d.o.o., OIB 11707163291,OBLIKOVANJE PROSTORA d.o.o. za proizvodnju građevinske stolarije i elemenata, OIB 85884674201,POLA - POLA d.o.o. za usluge, OIB 17690732598,Ante Rađa, OIB 54344092091,Ministarstvo financija RH, OIB 18683136487,SALONAŠPED društvo s ograničenom odgovornošću za uvoz-izvoz, transport i špediciju, OIB 84366092850,Sberbank d.d., OIB 78427478595,SOCIETE GENERALE-SPLITSKA BANKA dioničko društvo, OIB 69326397242,SOPRO BAUCHEMIE GMBH, OIB 43480207040,Nedjeljko Tešija, OIB 63318738680,TIN COMMERCE d.o.o. promet i usluge, OIB 27535603642,UniCredit Leasing Croatia društvo s ograničenom odgovornošću za leasing, OIB 18736141210,UNIQA osiguranje d.d., OIB 75665455333,VIPnet, društvo s ograničenom odgovornošću za usluge javnih telekomunikacija, OIB 29524210204,VISA-PROMET, d.o.o. za trgovinu i promet, OIB 68171831849,Wiener osiguranje Vienna Insurance Group dioničko društvo za osiguranje, OIB 52848403362,ZAGREBŠPED, društvo s ograničenom odgovornošću, međunarodna špedicija, unutrašnja i vanjska trgovina, OIB 02573674713</izvorni_sadrzaj>
    <derivirana_varijabla naziv="DomainObject.Predmet.StrankaNazivFormatedOIB_1">KRAGIĆ d.o.o. za proizvodnju plastičnih metalnih predmeta i za trgovinu, OIB 35264136731,ADRIAKARTON, društvo s ograničenom odgovornošću za kartonažu i trgovinu, OIB 73348871898,CRO LAMA trgovina, zastupanje i posredovanje d.o.o., OIB 53099013359,CROATIA osiguranje d.d., OIB 26187994862,ČISTOĆA društvo s ograničenom odgovornošću za obavljanje komunalnih djelatnosti održavanja čistoće i odlaganja komunaln, OIB 38812451417,DEBITUM d.o.o. za prijevoz i trgovinu, OIB 99116068935,Financijska agencija, OIB 85821130368,GOTOŠPED d.o.o. za prijevoz, trgovinu i turizam, OIB 80509929060,GRADSKA ČISTOĆA društvo s ograničenom odgovornošću za održavanje čistoće i odlaganje komunalnog otpada, OIB 54873130289,HEP - Opskrba d.o.o. za opskrbu potrošača električnom, toplinskom energijom i plinom, OIB 63073332379,HEP-Operator distribucijskog sustava d.o.o. za distribuciju i opskrbu električne energije, OIB 46830600751,Hrvatska radiotelevizija, OIB 68419124305,Hrvatske vode, pravna osoba za upravljanje vodama, OIB 28921383001,HRVATSKE ŠUME društvo s ograničenom odgovornošću, OIB 69693144506,Inter DomPaneli društvo s ograničenom odgovornošću za trgovinu, opremanje objekata i izvoz, OIB 04156715506,Mapei Croatia d.o.o. za zastupanje i trgovinu, OIB 89471789472,MATRA COMMERCE, d.o.o. za export-import, OIB 83997882438,MAX &amp; MORIS d.o.o. za proizvodnju i trgovinu, OIB 45411389236,MIK TRANSPORT trgovina i usluge d.o.o., OIB 11707163291,OBLIKOVANJE PROSTORA d.o.o. za proizvodnju građevinske stolarije i elemenata, OIB 85884674201,POLA - POLA d.o.o. za usluge, OIB 17690732598,Ante Rađa, OIB 54344092091,Ministarstvo financija RH, OIB 18683136487,SALONAŠPED društvo s ograničenom odgovornošću za uvoz-izvoz, transport i špediciju, OIB 84366092850,Sberbank d.d., OIB 78427478595,SOCIETE GENERALE-SPLITSKA BANKA dioničko društvo, OIB 69326397242,SOPRO BAUCHEMIE GMBH, OIB 43480207040,Nedjeljko Tešija, OIB 63318738680,TIN COMMERCE d.o.o. promet i usluge, OIB 27535603642,UniCredit Leasing Croatia društvo s ograničenom odgovornošću za leasing, OIB 18736141210,UNIQA osiguranje d.d., OIB 75665455333,VIPnet, društvo s ograničenom odgovornošću za usluge javnih telekomunikacija, OIB 29524210204,VISA-PROMET, d.o.o. za trgovinu i promet, OIB 68171831849,Wiener osiguranje Vienna Insurance Group dioničko društvo za osiguranje, OIB 52848403362,ZAGREBŠPED, društvo s ograničenom odgovornošću, međunarodna špedicija, unutrašnja i vanjska trgovina, OIB 02573674713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izvorni_sadrzaj>
    <derivirana_varijabla naziv="DomainObject.Predmet.StrankaListFormated_1"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derivirana_varijabla>
  </DomainObject.Predmet.StrankaListFormated>
  <DomainObject.Predmet.StrankaListFormatedOIB>
    <izvorni_sadrzaj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izvorni_sadrzaj>
    <derivirana_varijabla naziv="DomainObject.Predmet.StrankaListFormatedOIB_1"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derivirana_varijabla>
  </DomainObject.Predmet.StrankaListFormatedOIB>
  <DomainObject.Predmet.StrankaListFormatedWithAdress>
    <izvorni_sadrzaj>
      <item>KRAGIĆ d.o.o. za proizvodnju plastičnih metalnih predmeta i za trgovinu, Dicmo, Prisoje 21, 21232 Prisoje</item>
      <item>ADRIAKARTON, društvo s ograničenom odgovornošću za kartonažu i trgovinu, Plano 22 Apr, 21220 Plano</item>
      <item>CRO LAMA trgovina, zastupanje i posredovanje d.o.o., Rakitska 10/a, 10437 Rakitje</item>
      <item>CROATIA osiguranje d.d., Miramarska 22, 10000 Zagreb</item>
      <item>ČISTOĆA društvo s ograničenom odgovornošću za obavljanje komunalnih djelatnosti održavanja čistoće i odlaganja komunaln, Put Plokita 81, 21000 Split</item>
      <item>DEBITUM d.o.o. za prijevoz i trgovinu, Lugovići, Slavice 42, 22000 Bilice</item>
      <item>Financijska agencija, Ulica grada Vukovara 70, 10000 Zagreb</item>
      <item>GOTOŠPED d.o.o. za prijevoz, trgovinu i turizam, Draškovićeva Ulica 70, 21210 Solin</item>
      <item>GRADSKA ČISTOĆA društvo s ograničenom odgovornošću za održavanje čistoće i odlaganje komunalnog otpada, Stjepana Radića 100, 22000 Šibenik</item>
      <item>HEP - Opskrba d.o.o. za opskrbu potrošača električnom, toplinskom energijom i plinom, Ulica grada Vukovara 37, 10000 Zagreb</item>
      <item>HEP-Operator distribucijskog sustava d.o.o. za distribuciju i opskrbu električne energije, Ulica grada Vukovara 37, 10000 Zagreb</item>
      <item>Hrvatska radiotelevizija, Prisavlje 3, 10000 Zagreb</item>
      <item>Hrvatske vode, pravna osoba za upravljanje vodama, Grada Vukovara 220, 10000 Zagreb</item>
      <item>HRVATSKE ŠUME društvo s ograničenom odgovornošću, Ul.Ljudevita Farkaša Vukotinovića 2, 10000 Zagreb</item>
      <item>Inter DomPaneli društvo s ograničenom odgovornošću za trgovinu, opremanje objekata i izvoz, Remetinec 42, 10000 Zagreb</item>
      <item>Mapei Croatia d.o.o. za zastupanje i trgovinu, Purgarija 14, 10431 Kerestinec</item>
      <item>MATRA COMMERCE, d.o.o. za export-import, Hercegovačka 30, 21000 Split</item>
      <item>MAX &amp; MORIS d.o.o. za proizvodnju i trgovinu, Put Sv. Ižidora 10, 21000 Split</item>
      <item>MIK TRANSPORT trgovina i usluge d.o.o., Škrape 51, 21000 Split</item>
      <item>OBLIKOVANJE PROSTORA d.o.o. za proizvodnju građevinske stolarije i elemenata, Zoranićeva 85, 21210 Mravince</item>
      <item>POLA - POLA d.o.o. za usluge, Pujanke 34, 21000 Split</item>
      <item>Ante Rađa, Petra Kružića 22, 21210 Solin</item>
      <item>Ministarstvo financija RH, Katančićeva 5, 10000 Zagreb</item>
      <item>SALONAŠPED društvo s ograničenom odgovornošću za uvoz-izvoz, transport i špediciju, Don F.Bulića 84, 21210 Solin</item>
      <item>Sberbank d.d., Varšavska 9, 10000 Zagreb</item>
      <item>SOCIETE GENERALE-SPLITSKA BANKA dioničko društvo, Ruđera Boškovića 16, 21000 Split</item>
      <item>SOPRO BAUCHEMIE GMBH, Laser Strasse 7, Asten</item>
      <item>Nedjeljko Tešija, Sestara Karmelićanki 8, 21000 Split</item>
      <item>TIN COMMERCE d.o.o. promet i usluge, Kila 11, 21000 Split</item>
      <item>UniCredit Leasing Croatia društvo s ograničenom odgovornošću za leasing, Heinzelova 33, 10000 Zagreb</item>
      <item>UNIQA osiguranje d.d., Planinska 13 A, 10000 Zagreb</item>
      <item>VIPnet, društvo s ograničenom odgovornošću za usluge javnih telekomunikacija, Vrtni put 1, 10000 Zagreb</item>
      <item>VISA-PROMET, d.o.o. za trgovinu i promet, Rimski Put 2/b, 21220 Trogir</item>
      <item>Wiener osiguranje Vienna Insurance Group dioničko društvo za osiguranje, Slovenska ulica 24, 10000 Zagreb</item>
      <item>ZAGREBŠPED, društvo s ograničenom odgovornošću, međunarodna špedicija, unutrašnja i vanjska trgovina, Vodovodna 20/a, 10000 Zagreb</item>
    </izvorni_sadrzaj>
    <derivirana_varijabla naziv="DomainObject.Predmet.StrankaListFormatedWithAdress_1">
      <item>KRAGIĆ d.o.o. za proizvodnju plastičnih metalnih predmeta i za trgovinu, Dicmo, Prisoje 21, 21232 Prisoje</item>
      <item>ADRIAKARTON, društvo s ograničenom odgovornošću za kartonažu i trgovinu, Plano 22 Apr, 21220 Plano</item>
      <item>CRO LAMA trgovina, zastupanje i posredovanje d.o.o., Rakitska 10/a, 10437 Rakitje</item>
      <item>CROATIA osiguranje d.d., Miramarska 22, 10000 Zagreb</item>
      <item>ČISTOĆA društvo s ograničenom odgovornošću za obavljanje komunalnih djelatnosti održavanja čistoće i odlaganja komunaln, Put Plokita 81, 21000 Split</item>
      <item>DEBITUM d.o.o. za prijevoz i trgovinu, Lugovići, Slavice 42, 22000 Bilice</item>
      <item>Financijska agencija, Ulica grada Vukovara 70, 10000 Zagreb</item>
      <item>GOTOŠPED d.o.o. za prijevoz, trgovinu i turizam, Draškovićeva Ulica 70, 21210 Solin</item>
      <item>GRADSKA ČISTOĆA društvo s ograničenom odgovornošću za održavanje čistoće i odlaganje komunalnog otpada, Stjepana Radića 100, 22000 Šibenik</item>
      <item>HEP - Opskrba d.o.o. za opskrbu potrošača električnom, toplinskom energijom i plinom, Ulica grada Vukovara 37, 10000 Zagreb</item>
      <item>HEP-Operator distribucijskog sustava d.o.o. za distribuciju i opskrbu električne energije, Ulica grada Vukovara 37, 10000 Zagreb</item>
      <item>Hrvatska radiotelevizija, Prisavlje 3, 10000 Zagreb</item>
      <item>Hrvatske vode, pravna osoba za upravljanje vodama, Grada Vukovara 220, 10000 Zagreb</item>
      <item>HRVATSKE ŠUME društvo s ograničenom odgovornošću, Ul.Ljudevita Farkaša Vukotinovića 2, 10000 Zagreb</item>
      <item>Inter DomPaneli društvo s ograničenom odgovornošću za trgovinu, opremanje objekata i izvoz, Remetinec 42, 10000 Zagreb</item>
      <item>Mapei Croatia d.o.o. za zastupanje i trgovinu, Purgarija 14, 10431 Kerestinec</item>
      <item>MATRA COMMERCE, d.o.o. za export-import, Hercegovačka 30, 21000 Split</item>
      <item>MAX &amp; MORIS d.o.o. za proizvodnju i trgovinu, Put Sv. Ižidora 10, 21000 Split</item>
      <item>MIK TRANSPORT trgovina i usluge d.o.o., Škrape 51, 21000 Split</item>
      <item>OBLIKOVANJE PROSTORA d.o.o. za proizvodnju građevinske stolarije i elemenata, Zoranićeva 85, 21210 Mravince</item>
      <item>POLA - POLA d.o.o. za usluge, Pujanke 34, 21000 Split</item>
      <item>Ante Rađa, Petra Kružića 22, 21210 Solin</item>
      <item>Ministarstvo financija RH, Katančićeva 5, 10000 Zagreb</item>
      <item>SALONAŠPED društvo s ograničenom odgovornošću za uvoz-izvoz, transport i špediciju, Don F.Bulića 84, 21210 Solin</item>
      <item>Sberbank d.d., Varšavska 9, 10000 Zagreb</item>
      <item>SOCIETE GENERALE-SPLITSKA BANKA dioničko društvo, Ruđera Boškovića 16, 21000 Split</item>
      <item>SOPRO BAUCHEMIE GMBH, Laser Strasse 7, Asten</item>
      <item>Nedjeljko Tešija, Sestara Karmelićanki 8, 21000 Split</item>
      <item>TIN COMMERCE d.o.o. promet i usluge, Kila 11, 21000 Split</item>
      <item>UniCredit Leasing Croatia društvo s ograničenom odgovornošću za leasing, Heinzelova 33, 10000 Zagreb</item>
      <item>UNIQA osiguranje d.d., Planinska 13 A, 10000 Zagreb</item>
      <item>VIPnet, društvo s ograničenom odgovornošću za usluge javnih telekomunikacija, Vrtni put 1, 10000 Zagreb</item>
      <item>VISA-PROMET, d.o.o. za trgovinu i promet, Rimski Put 2/b, 21220 Trogir</item>
      <item>Wiener osiguranje Vienna Insurance Group dioničko društvo za osiguranje, Slovenska ulica 24, 10000 Zagreb</item>
      <item>ZAGREBŠPED, društvo s ograničenom odgovornošću, međunarodna špedicija, unutrašnja i vanjska trgovina, Vodovodna 20/a, 10000 Zagreb</item>
    </derivirana_varijabla>
  </DomainObject.Predmet.StrankaListFormatedWithAdress>
  <DomainObject.Predmet.StrankaListFormatedWithAdressOIB>
    <izvorni_sadrzaj>
      <item>KRAGIĆ d.o.o. za proizvodnju plastičnih metalnih predmeta i za trgovinu, OIB 35264136731, Dicmo, Prisoje 21, 21232 Prisoje</item>
      <item>ADRIAKARTON, društvo s ograničenom odgovornošću za kartonažu i trgovinu, OIB 73348871898, Plano 22 Apr, 21220 Plano</item>
      <item>CRO LAMA trgovina, zastupanje i posredovanje d.o.o., OIB 53099013359, Rakitska 10/a, 10437 Rakitje</item>
      <item>CROATIA osiguranje d.d., OIB 26187994862, Miramarska 22, 10000 Zagreb</item>
      <item>ČISTOĆA društvo s ograničenom odgovornošću za obavljanje komunalnih djelatnosti održavanja čistoće i odlaganja komunaln, OIB 38812451417, Put Plokita 81, 21000 Split</item>
      <item>DEBITUM d.o.o. za prijevoz i trgovinu, OIB 99116068935, Lugovići, Slavice 42, 22000 Bilice</item>
      <item>Financijska agencija, OIB 85821130368, Ulica grada Vukovara 70, 10000 Zagreb</item>
      <item>GOTOŠPED d.o.o. za prijevoz, trgovinu i turizam, OIB 80509929060, Draškovićeva Ulica 70, 21210 Solin</item>
      <item>GRADSKA ČISTOĆA društvo s ograničenom odgovornošću za održavanje čistoće i odlaganje komunalnog otpada, OIB 54873130289, Stjepana Radića 100, 22000 Šibenik</item>
      <item>HEP - Opskrba d.o.o. za opskrbu potrošača električnom, toplinskom energijom i plinom, OIB 63073332379, Ulica grada Vukovara 37, 10000 Zagreb</item>
      <item>HEP-Operator distribucijskog sustava d.o.o. za distribuciju i opskrbu električne energije, OIB 46830600751, Ulica grada Vukovara 37, 10000 Zagreb</item>
      <item>Hrvatska radiotelevizija, OIB 68419124305, Prisavlje 3, 10000 Zagreb</item>
      <item>Hrvatske vode, pravna osoba za upravljanje vodama, OIB 28921383001, Grada Vukovara 220, 10000 Zagreb</item>
      <item>HRVATSKE ŠUME društvo s ograničenom odgovornošću, OIB 69693144506, Ul.Ljudevita Farkaša Vukotinovića 2, 10000 Zagreb</item>
      <item>Inter DomPaneli društvo s ograničenom odgovornošću za trgovinu, opremanje objekata i izvoz, OIB 04156715506, Remetinec 42, 10000 Zagreb</item>
      <item>Mapei Croatia d.o.o. za zastupanje i trgovinu, OIB 89471789472, Purgarija 14, 10431 Kerestinec</item>
      <item>MATRA COMMERCE, d.o.o. za export-import, OIB 83997882438, Hercegovačka 30, 21000 Split</item>
      <item>MAX &amp; MORIS d.o.o. za proizvodnju i trgovinu, OIB 45411389236, Put Sv. Ižidora 10, 21000 Split</item>
      <item>MIK TRANSPORT trgovina i usluge d.o.o., OIB 11707163291, Škrape 51, 21000 Split</item>
      <item>OBLIKOVANJE PROSTORA d.o.o. za proizvodnju građevinske stolarije i elemenata, OIB 85884674201, Zoranićeva 85, 21210 Mravince</item>
      <item>POLA - POLA d.o.o. za usluge, OIB 17690732598, Pujanke 34, 21000 Split</item>
      <item>Ante Rađa, OIB 54344092091, Petra Kružića 22, 21210 Solin</item>
      <item>Ministarstvo financija RH, OIB 18683136487, Katančićeva 5, 10000 Zagreb</item>
      <item>SALONAŠPED društvo s ograničenom odgovornošću za uvoz-izvoz, transport i špediciju, OIB 84366092850, Don F.Bulića 84, 21210 Solin</item>
      <item>Sberbank d.d., OIB 78427478595, Varšavska 9, 10000 Zagreb</item>
      <item>SOCIETE GENERALE-SPLITSKA BANKA dioničko društvo, OIB 69326397242, Ruđera Boškovića 16, 21000 Split</item>
      <item>SOPRO BAUCHEMIE GMBH, OIB 43480207040, Laser Strasse 7, Asten</item>
      <item>Nedjeljko Tešija, OIB 63318738680, Sestara Karmelićanki 8, 21000 Split</item>
      <item>TIN COMMERCE d.o.o. promet i usluge, OIB 27535603642, Kila 11, 21000 Split</item>
      <item>UniCredit Leasing Croatia društvo s ograničenom odgovornošću za leasing, OIB 18736141210, Heinzelova 33, 10000 Zagreb</item>
      <item>UNIQA osiguranje d.d., OIB 75665455333, Planinska 13 A, 10000 Zagreb</item>
      <item>VIPnet, društvo s ograničenom odgovornošću za usluge javnih telekomunikacija, OIB 29524210204, Vrtni put 1, 10000 Zagreb</item>
      <item>VISA-PROMET, d.o.o. za trgovinu i promet, OIB 68171831849, Rimski Put 2/b, 21220 Trogir</item>
      <item>Wiener osiguranje Vienna Insurance Group dioničko društvo za osiguranje, OIB 52848403362, Slovenska ulica 24, 10000 Zagreb</item>
      <item>ZAGREBŠPED, društvo s ograničenom odgovornošću, međunarodna špedicija, unutrašnja i vanjska trgovina, OIB 02573674713, Vodovodna 20/a, 10000 Zagreb</item>
    </izvorni_sadrzaj>
    <derivirana_varijabla naziv="DomainObject.Predmet.StrankaListFormatedWithAdressOIB_1">
      <item>KRAGIĆ d.o.o. za proizvodnju plastičnih metalnih predmeta i za trgovinu, OIB 35264136731, Dicmo, Prisoje 21, 21232 Prisoje</item>
      <item>ADRIAKARTON, društvo s ograničenom odgovornošću za kartonažu i trgovinu, OIB 73348871898, Plano 22 Apr, 21220 Plano</item>
      <item>CRO LAMA trgovina, zastupanje i posredovanje d.o.o., OIB 53099013359, Rakitska 10/a, 10437 Rakitje</item>
      <item>CROATIA osiguranje d.d., OIB 26187994862, Miramarska 22, 10000 Zagreb</item>
      <item>ČISTOĆA društvo s ograničenom odgovornošću za obavljanje komunalnih djelatnosti održavanja čistoće i odlaganja komunaln, OIB 38812451417, Put Plokita 81, 21000 Split</item>
      <item>DEBITUM d.o.o. za prijevoz i trgovinu, OIB 99116068935, Lugovići, Slavice 42, 22000 Bilice</item>
      <item>Financijska agencija, OIB 85821130368, Ulica grada Vukovara 70, 10000 Zagreb</item>
      <item>GOTOŠPED d.o.o. za prijevoz, trgovinu i turizam, OIB 80509929060, Draškovićeva Ulica 70, 21210 Solin</item>
      <item>GRADSKA ČISTOĆA društvo s ograničenom odgovornošću za održavanje čistoće i odlaganje komunalnog otpada, OIB 54873130289, Stjepana Radića 100, 22000 Šibenik</item>
      <item>HEP - Opskrba d.o.o. za opskrbu potrošača električnom, toplinskom energijom i plinom, OIB 63073332379, Ulica grada Vukovara 37, 10000 Zagreb</item>
      <item>HEP-Operator distribucijskog sustava d.o.o. za distribuciju i opskrbu električne energije, OIB 46830600751, Ulica grada Vukovara 37, 10000 Zagreb</item>
      <item>Hrvatska radiotelevizija, OIB 68419124305, Prisavlje 3, 10000 Zagreb</item>
      <item>Hrvatske vode, pravna osoba za upravljanje vodama, OIB 28921383001, Grada Vukovara 220, 10000 Zagreb</item>
      <item>HRVATSKE ŠUME društvo s ograničenom odgovornošću, OIB 69693144506, Ul.Ljudevita Farkaša Vukotinovića 2, 10000 Zagreb</item>
      <item>Inter DomPaneli društvo s ograničenom odgovornošću za trgovinu, opremanje objekata i izvoz, OIB 04156715506, Remetinec 42, 10000 Zagreb</item>
      <item>Mapei Croatia d.o.o. za zastupanje i trgovinu, OIB 89471789472, Purgarija 14, 10431 Kerestinec</item>
      <item>MATRA COMMERCE, d.o.o. za export-import, OIB 83997882438, Hercegovačka 30, 21000 Split</item>
      <item>MAX &amp; MORIS d.o.o. za proizvodnju i trgovinu, OIB 45411389236, Put Sv. Ižidora 10, 21000 Split</item>
      <item>MIK TRANSPORT trgovina i usluge d.o.o., OIB 11707163291, Škrape 51, 21000 Split</item>
      <item>OBLIKOVANJE PROSTORA d.o.o. za proizvodnju građevinske stolarije i elemenata, OIB 85884674201, Zoranićeva 85, 21210 Mravince</item>
      <item>POLA - POLA d.o.o. za usluge, OIB 17690732598, Pujanke 34, 21000 Split</item>
      <item>Ante Rađa, OIB 54344092091, Petra Kružića 22, 21210 Solin</item>
      <item>Ministarstvo financija RH, OIB 18683136487, Katančićeva 5, 10000 Zagreb</item>
      <item>SALONAŠPED društvo s ograničenom odgovornošću za uvoz-izvoz, transport i špediciju, OIB 84366092850, Don F.Bulića 84, 21210 Solin</item>
      <item>Sberbank d.d., OIB 78427478595, Varšavska 9, 10000 Zagreb</item>
      <item>SOCIETE GENERALE-SPLITSKA BANKA dioničko društvo, OIB 69326397242, Ruđera Boškovića 16, 21000 Split</item>
      <item>SOPRO BAUCHEMIE GMBH, OIB 43480207040, Laser Strasse 7, Asten</item>
      <item>Nedjeljko Tešija, OIB 63318738680, Sestara Karmelićanki 8, 21000 Split</item>
      <item>TIN COMMERCE d.o.o. promet i usluge, OIB 27535603642, Kila 11, 21000 Split</item>
      <item>UniCredit Leasing Croatia društvo s ograničenom odgovornošću za leasing, OIB 18736141210, Heinzelova 33, 10000 Zagreb</item>
      <item>UNIQA osiguranje d.d., OIB 75665455333, Planinska 13 A, 10000 Zagreb</item>
      <item>VIPnet, društvo s ograničenom odgovornošću za usluge javnih telekomunikacija, OIB 29524210204, Vrtni put 1, 10000 Zagreb</item>
      <item>VISA-PROMET, d.o.o. za trgovinu i promet, OIB 68171831849, Rimski Put 2/b, 21220 Trogir</item>
      <item>Wiener osiguranje Vienna Insurance Group dioničko društvo za osiguranje, OIB 52848403362, Slovenska ulica 24, 10000 Zagreb</item>
      <item>ZAGREBŠPED, društvo s ograničenom odgovornošću, međunarodna špedicija, unutrašnja i vanjska trgovina, OIB 02573674713, Vodovodna 20/a, 10000 Zagreb</item>
    </derivirana_varijabla>
  </DomainObject.Predmet.StrankaListFormatedWithAdressOIB>
  <DomainObject.Predmet.StrankaListNazivFormated>
    <izvorni_sadrzaj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izvorni_sadrzaj>
    <derivirana_varijabla naziv="DomainObject.Predmet.StrankaListNazivFormated_1"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derivirana_varijabla>
  </DomainObject.Predmet.StrankaListNazivFormated>
  <DomainObject.Predmet.StrankaListNazivFormatedOIB>
    <izvorni_sadrzaj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izvorni_sadrzaj>
    <derivirana_varijabla naziv="DomainObject.Predmet.StrankaListNazivFormatedOIB_1"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KRAGIĆ d.o.o. za proizvodnju plastičnih metalnih predmeta i za trgovinu i dr.</izvorni_sadrzaj>
    <derivirana_varijabla naziv="DomainObject.Predmet.StrankaIDrugi_1">KRAGIĆ d.o.o. za proizvodnju plastičnih metalnih predmeta i za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KRAGIĆ d.o.o. za proizvodnju plastičnih metalnih predmeta i za trgovinu, OIB 35264136731, Dicmo, Prisoje 21, 21232 Prisoje i dr.</izvorni_sadrzaj>
    <derivirana_varijabla naziv="DomainObject.Predmet.StrankaIDrugiAdressOIB_1">KRAGIĆ d.o.o. za proizvodnju plastičnih metalnih predmeta i za trgovinu, OIB 35264136731, Dicmo, Prisoje 21, 21232 Prisoje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izvorni_sadrzaj>
    <derivirana_varijabla naziv="DomainObject.Predmet.SudioniciListNaziv_1"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derivirana_varijabla>
  </DomainObject.Predmet.SudioniciListNaziv>
  <DomainObject.Predmet.SudioniciListAdressOIB>
    <izvorni_sadrzaj>
      <item>KRAGIĆ d.o.o. za proizvodnju plastičnih metalnih predmeta i za trgovinu, OIB 35264136731, Dicmo, Prisoje 21,21232 Prisoje</item>
      <item>ADRIAKARTON, društvo s ograničenom odgovornošću za kartonažu i trgovinu, OIB 73348871898, Plano 22 Apr,21220 Plano</item>
      <item>CRO LAMA trgovina, zastupanje i posredovanje d.o.o., OIB 53099013359, Rakitska 10/a,10437 Rakitje</item>
      <item>CROATIA osiguranje d.d., OIB 26187994862, Miramarska 22,10000 Zagreb</item>
      <item>ČISTOĆA društvo s ograničenom odgovornošću za obavljanje komunalnih djelatnosti održavanja čistoće i odlaganja komunaln, OIB 38812451417, Put Plokita 81,21000 Split</item>
      <item>DEBITUM d.o.o. za prijevoz i trgovinu, OIB 99116068935, Lugovići, Slavice 42,22000 Bilice</item>
      <item>Financijska agencija, OIB 85821130368, Ulica grada Vukovara 70,10000 Zagreb</item>
      <item>GOTOŠPED d.o.o. za prijevoz, trgovinu i turizam, OIB 80509929060, Draškovićeva Ulica 70,21210 Solin</item>
      <item>GRADSKA ČISTOĆA društvo s ograničenom odgovornošću za održavanje čistoće i odlaganje komunalnog otpada, OIB 54873130289, Stjepana Radića 100,22000 Šibenik</item>
      <item>HEP - Opskrba d.o.o. za opskrbu potrošača električnom, toplinskom energijom i plinom, OIB 63073332379, Ulica grada Vukovara 37,10000 Zagreb</item>
      <item>HEP-Operator distribucijskog sustava d.o.o. za distribuciju i opskrbu električne energije, OIB 46830600751, Ulica grada Vukovara 37,10000 Zagreb</item>
      <item>Hrvatska radiotelevizija, OIB 68419124305, Prisavlje 3,10000 Zagreb</item>
      <item>Hrvatske vode, pravna osoba za upravljanje vodama, OIB 28921383001, Grada Vukovara 220,10000 Zagreb</item>
      <item>HRVATSKE ŠUME društvo s ograničenom odgovornošću, OIB 69693144506, Ul.Ljudevita Farkaša Vukotinovića 2,10000 Zagreb</item>
      <item>Inter DomPaneli društvo s ograničenom odgovornošću za trgovinu, opremanje objekata i izvoz, OIB 04156715506, Remetinec 42,10000 Zagreb</item>
      <item>Mapei Croatia d.o.o. za zastupanje i trgovinu, OIB 89471789472, Purgarija 14,10431 Kerestinec</item>
      <item>MATRA COMMERCE, d.o.o. za export-import, OIB 83997882438, Hercegovačka 30,21000 Split</item>
      <item>MAX &amp; MORIS d.o.o. za proizvodnju i trgovinu, OIB 45411389236, Put Sv. Ižidora 10,21000 Split</item>
      <item>MIK TRANSPORT trgovina i usluge d.o.o., OIB 11707163291, Škrape 51,21000 Split</item>
      <item>OBLIKOVANJE PROSTORA d.o.o. za proizvodnju građevinske stolarije i elemenata, OIB 85884674201, Zoranićeva 85,21210 Mravince</item>
      <item>POLA - POLA d.o.o. za usluge, OIB 17690732598, Pujanke 34,21000 Split</item>
      <item>Ante Rađa, OIB 54344092091, Petra Kružića 22,21210 Solin</item>
      <item>Ministarstvo financija RH, OIB 18683136487, Katančićeva 5,10000 Zagreb</item>
      <item>SALONAŠPED društvo s ograničenom odgovornošću za uvoz-izvoz, transport i špediciju, OIB 84366092850, Don F.Bulića 84,21210 Solin</item>
      <item>Sberbank d.d., OIB 78427478595, Varšavska 9,10000 Zagreb</item>
      <item>SOCIETE GENERALE-SPLITSKA BANKA dioničko društvo, OIB 69326397242, Ruđera Boškovića 16,21000 Split</item>
      <item>SOPRO BAUCHEMIE GMBH, OIB 43480207040, Laser Strasse 7,Asten</item>
      <item>Nedjeljko Tešija, OIB 63318738680, Sestara Karmelićanki 8,21000 Split</item>
      <item>TIN COMMERCE d.o.o. promet i usluge, OIB 27535603642, Kila 11,21000 Split</item>
      <item>UniCredit Leasing Croatia društvo s ograničenom odgovornošću za leasing, OIB 18736141210, Heinzelova 33,10000 Zagreb</item>
      <item>UNIQA osiguranje d.d., OIB 75665455333, Planinska 13 A,10000 Zagreb</item>
      <item>VIPnet, društvo s ograničenom odgovornošću za usluge javnih telekomunikacija, OIB 29524210204, Vrtni put 1,10000 Zagreb</item>
      <item>VISA-PROMET, d.o.o. za trgovinu i promet, OIB 68171831849, Rimski Put 2/b,21220 Trogir</item>
      <item>Wiener osiguranje Vienna Insurance Group dioničko društvo za osiguranje, OIB 52848403362, Slovenska ulica 24,10000 Zagreb</item>
      <item>ZAGREBŠPED, društvo s ograničenom odgovornošću, međunarodna špedicija, unutrašnja i vanjska trgovina, OIB 02573674713, Vodovodna 20/a,10000 Zagreb</item>
    </izvorni_sadrzaj>
    <derivirana_varijabla naziv="DomainObject.Predmet.SudioniciListAdressOIB_1">
      <item>KRAGIĆ d.o.o. za proizvodnju plastičnih metalnih predmeta i za trgovinu, OIB 35264136731, Dicmo, Prisoje 21,21232 Prisoje</item>
      <item>ADRIAKARTON, društvo s ograničenom odgovornošću za kartonažu i trgovinu, OIB 73348871898, Plano 22 Apr,21220 Plano</item>
      <item>CRO LAMA trgovina, zastupanje i posredovanje d.o.o., OIB 53099013359, Rakitska 10/a,10437 Rakitje</item>
      <item>CROATIA osiguranje d.d., OIB 26187994862, Miramarska 22,10000 Zagreb</item>
      <item>ČISTOĆA društvo s ograničenom odgovornošću za obavljanje komunalnih djelatnosti održavanja čistoće i odlaganja komunaln, OIB 38812451417, Put Plokita 81,21000 Split</item>
      <item>DEBITUM d.o.o. za prijevoz i trgovinu, OIB 99116068935, Lugovići, Slavice 42,22000 Bilice</item>
      <item>Financijska agencija, OIB 85821130368, Ulica grada Vukovara 70,10000 Zagreb</item>
      <item>GOTOŠPED d.o.o. za prijevoz, trgovinu i turizam, OIB 80509929060, Draškovićeva Ulica 70,21210 Solin</item>
      <item>GRADSKA ČISTOĆA društvo s ograničenom odgovornošću za održavanje čistoće i odlaganje komunalnog otpada, OIB 54873130289, Stjepana Radića 100,22000 Šibenik</item>
      <item>HEP - Opskrba d.o.o. za opskrbu potrošača električnom, toplinskom energijom i plinom, OIB 63073332379, Ulica grada Vukovara 37,10000 Zagreb</item>
      <item>HEP-Operator distribucijskog sustava d.o.o. za distribuciju i opskrbu električne energije, OIB 46830600751, Ulica grada Vukovara 37,10000 Zagreb</item>
      <item>Hrvatska radiotelevizija, OIB 68419124305, Prisavlje 3,10000 Zagreb</item>
      <item>Hrvatske vode, pravna osoba za upravljanje vodama, OIB 28921383001, Grada Vukovara 220,10000 Zagreb</item>
      <item>HRVATSKE ŠUME društvo s ograničenom odgovornošću, OIB 69693144506, Ul.Ljudevita Farkaša Vukotinovića 2,10000 Zagreb</item>
      <item>Inter DomPaneli društvo s ograničenom odgovornošću za trgovinu, opremanje objekata i izvoz, OIB 04156715506, Remetinec 42,10000 Zagreb</item>
      <item>Mapei Croatia d.o.o. za zastupanje i trgovinu, OIB 89471789472, Purgarija 14,10431 Kerestinec</item>
      <item>MATRA COMMERCE, d.o.o. za export-import, OIB 83997882438, Hercegovačka 30,21000 Split</item>
      <item>MAX &amp; MORIS d.o.o. za proizvodnju i trgovinu, OIB 45411389236, Put Sv. Ižidora 10,21000 Split</item>
      <item>MIK TRANSPORT trgovina i usluge d.o.o., OIB 11707163291, Škrape 51,21000 Split</item>
      <item>OBLIKOVANJE PROSTORA d.o.o. za proizvodnju građevinske stolarije i elemenata, OIB 85884674201, Zoranićeva 85,21210 Mravince</item>
      <item>POLA - POLA d.o.o. za usluge, OIB 17690732598, Pujanke 34,21000 Split</item>
      <item>Ante Rađa, OIB 54344092091, Petra Kružića 22,21210 Solin</item>
      <item>Ministarstvo financija RH, OIB 18683136487, Katančićeva 5,10000 Zagreb</item>
      <item>SALONAŠPED društvo s ograničenom odgovornošću za uvoz-izvoz, transport i špediciju, OIB 84366092850, Don F.Bulića 84,21210 Solin</item>
      <item>Sberbank d.d., OIB 78427478595, Varšavska 9,10000 Zagreb</item>
      <item>SOCIETE GENERALE-SPLITSKA BANKA dioničko društvo, OIB 69326397242, Ruđera Boškovića 16,21000 Split</item>
      <item>SOPRO BAUCHEMIE GMBH, OIB 43480207040, Laser Strasse 7,Asten</item>
      <item>Nedjeljko Tešija, OIB 63318738680, Sestara Karmelićanki 8,21000 Split</item>
      <item>TIN COMMERCE d.o.o. promet i usluge, OIB 27535603642, Kila 11,21000 Split</item>
      <item>UniCredit Leasing Croatia društvo s ograničenom odgovornošću za leasing, OIB 18736141210, Heinzelova 33,10000 Zagreb</item>
      <item>UNIQA osiguranje d.d., OIB 75665455333, Planinska 13 A,10000 Zagreb</item>
      <item>VIPnet, društvo s ograničenom odgovornošću za usluge javnih telekomunikacija, OIB 29524210204, Vrtni put 1,10000 Zagreb</item>
      <item>VISA-PROMET, d.o.o. za trgovinu i promet, OIB 68171831849, Rimski Put 2/b,21220 Trogir</item>
      <item>Wiener osiguranje Vienna Insurance Group dioničko društvo za osiguranje, OIB 52848403362, Slovenska ulica 24,10000 Zagreb</item>
      <item>ZAGREBŠPED, društvo s ograničenom odgovornošću, međunarodna špedicija, unutrašnja i vanjska trgovina, OIB 02573674713, Vodovodna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35264136731</item>
      <item>, OIB 73348871898</item>
      <item>, OIB 53099013359</item>
      <item>, OIB 26187994862</item>
      <item>, OIB 38812451417</item>
      <item>, OIB 99116068935</item>
      <item>, OIB 85821130368</item>
      <item>, OIB 80509929060</item>
      <item>, OIB 54873130289</item>
      <item>, OIB 63073332379</item>
      <item>, OIB 46830600751</item>
      <item>, OIB 68419124305</item>
      <item>, OIB 28921383001</item>
      <item>, OIB 69693144506</item>
      <item>, OIB 04156715506</item>
      <item>, OIB 89471789472</item>
      <item>, OIB 83997882438</item>
      <item>, OIB 45411389236</item>
      <item>, OIB 11707163291</item>
      <item>, OIB 85884674201</item>
      <item>, OIB 17690732598</item>
      <item>, OIB 54344092091</item>
      <item>, OIB 18683136487</item>
      <item>, OIB 84366092850</item>
      <item>, OIB 78427478595</item>
      <item>, OIB 69326397242</item>
      <item>, OIB 43480207040</item>
      <item>, OIB 63318738680</item>
      <item>, OIB 27535603642</item>
      <item>, OIB 18736141210</item>
      <item>, OIB 75665455333</item>
      <item>, OIB 29524210204</item>
      <item>, OIB 68171831849</item>
      <item>, OIB 52848403362</item>
      <item>, OIB 02573674713</item>
    </izvorni_sadrzaj>
    <derivirana_varijabla naziv="DomainObject.Predmet.SudioniciListNazivOIB_1">
      <item>, OIB 35264136731</item>
      <item>, OIB 73348871898</item>
      <item>, OIB 53099013359</item>
      <item>, OIB 26187994862</item>
      <item>, OIB 38812451417</item>
      <item>, OIB 99116068935</item>
      <item>, OIB 85821130368</item>
      <item>, OIB 80509929060</item>
      <item>, OIB 54873130289</item>
      <item>, OIB 63073332379</item>
      <item>, OIB 46830600751</item>
      <item>, OIB 68419124305</item>
      <item>, OIB 28921383001</item>
      <item>, OIB 69693144506</item>
      <item>, OIB 04156715506</item>
      <item>, OIB 89471789472</item>
      <item>, OIB 83997882438</item>
      <item>, OIB 45411389236</item>
      <item>, OIB 11707163291</item>
      <item>, OIB 85884674201</item>
      <item>, OIB 17690732598</item>
      <item>, OIB 54344092091</item>
      <item>, OIB 18683136487</item>
      <item>, OIB 84366092850</item>
      <item>, OIB 78427478595</item>
      <item>, OIB 69326397242</item>
      <item>, OIB 43480207040</item>
      <item>, OIB 63318738680</item>
      <item>, OIB 27535603642</item>
      <item>, OIB 18736141210</item>
      <item>, OIB 75665455333</item>
      <item>, OIB 29524210204</item>
      <item>, OIB 68171831849</item>
      <item>, OIB 52848403362</item>
      <item>, OIB 02573674713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B2EA8-F2F4-47AC-A6AF-902EAF6764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15</properties:Pages>
  <properties:Words>3661</properties:Words>
  <properties:Characters>22213</properties:Characters>
  <properties:Lines>1746</properties:Lines>
  <properties:Paragraphs>1123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2016-03-03T13:22:00Z</dcterms:created>
  <dc:creator>Ardena Bajlo</dc:creator>
  <cp:lastModifiedBy>Katarina Mikulić</cp:lastModifiedBy>
  <cp:lastPrinted>2016-03-03T13:21:00Z</cp:lastPrinted>
  <dcterms:modified xmlns:xsi="http://www.w3.org/2001/XMLSchema-instance" xsi:type="dcterms:W3CDTF">2016-03-03T13:27:00Z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