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80ed" w14:paraId="f0280ed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C504D8">
        <w:rPr>
          <w:rFonts w:eastAsia="Times New Roman" w:hAnsi="Times New Roman" w:ascii="Times New Roman"/>
          <w:sz w:val="24"/>
          <w:szCs w:val="24"/>
          <w:lang w:eastAsia="hr-HR"/>
        </w:rPr>
        <w:t>TAEKWONDO KLUB DAN-GUN CROATIA, Zagreb, Heinzelova 42, OIB: 34628104700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C504D8">
        <w:rPr>
          <w:rFonts w:eastAsia="Times New Roman" w:hAnsi="Times New Roman" w:ascii="Times New Roman"/>
          <w:sz w:val="24"/>
          <w:szCs w:val="24"/>
          <w:lang w:eastAsia="hr-HR"/>
        </w:rPr>
        <w:t>TAEKWONDO KLUB DAN-GUN CROATIA, Zagreb, Heinzelova 42, OIB: 34628104700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C504D8">
        <w:rPr>
          <w:rFonts w:eastAsia="Times New Roman" w:hAnsi="Times New Roman" w:ascii="Times New Roman"/>
          <w:sz w:val="24"/>
          <w:szCs w:val="24"/>
          <w:lang w:eastAsia="hr-HR"/>
        </w:rPr>
        <w:t>TAEKWONDO KLUB DAN-GUN CROATIA, Zagreb, Heinzelova 42, OIB: 34628104700,</w:t>
      </w:r>
      <w:r w:rsidR="00C504D8">
        <w:rPr>
          <w:rFonts w:hAnsi="Times New Roman" w:ascii="Times New Roman"/>
          <w:sz w:val="24"/>
          <w:szCs w:val="24"/>
        </w:rPr>
        <w:t xml:space="preserve"> MLADENU KUŽNIKU, Zagreb, Heinzelova 42, OIB: 50064101512,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C504D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9B6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10,40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C504D8" w:rsidR="00AD75EF" w:rsidRPr="00C504D8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9B6AC7" w:rsidRPr="00C504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C504D8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C504D8">
        <w:rPr>
          <w:rFonts w:eastAsia="Times New Roman" w:hAnsi="Times New Roman" w:ascii="Times New Roman"/>
          <w:sz w:val="24"/>
          <w:szCs w:val="24"/>
          <w:lang w:eastAsia="hr-HR"/>
        </w:rPr>
        <w:t>TAEKWONDO KLUB DAN-GUN CROATIA, Zagreb, Heinzelova 42, OIB: 34628104700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B6AC7">
        <w:rPr>
          <w:rFonts w:hAnsi="Times New Roman" w:ascii="Times New Roman"/>
          <w:sz w:val="24"/>
          <w:szCs w:val="24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003" w:rsidP="00AD75EF" w:rsidR="00675003">
      <w:pPr>
        <w:spacing w:lineRule="auto" w:line="240" w:after="0"/>
      </w:pPr>
      <w:r>
        <w:separator/>
      </w:r>
    </w:p>
  </w:endnote>
  <w:endnote w:id="0" w:type="continuationSeparator">
    <w:p w:rsidRDefault="00675003" w:rsidP="00AD75EF" w:rsidR="006750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003" w:rsidP="00AD75EF" w:rsidR="00675003">
      <w:pPr>
        <w:spacing w:lineRule="auto" w:line="240" w:after="0"/>
      </w:pPr>
      <w:r>
        <w:separator/>
      </w:r>
    </w:p>
  </w:footnote>
  <w:footnote w:id="0" w:type="continuationSeparator">
    <w:p w:rsidRDefault="00675003" w:rsidP="00AD75EF" w:rsidR="006750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7F9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C504D8">
      <w:t>2545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122885"/>
    <w:rsid w:val="002F3142"/>
    <w:rsid w:val="0040288E"/>
    <w:rsid w:val="0042276E"/>
    <w:rsid w:val="004555A8"/>
    <w:rsid w:val="005248A6"/>
    <w:rsid w:val="006057F9"/>
    <w:rsid w:val="00656684"/>
    <w:rsid w:val="00675003"/>
    <w:rsid w:val="007252FD"/>
    <w:rsid w:val="007A5A1F"/>
    <w:rsid w:val="008E0D9D"/>
    <w:rsid w:val="008F0E72"/>
    <w:rsid w:val="009117B8"/>
    <w:rsid w:val="009B6AC7"/>
    <w:rsid w:val="00AD75EF"/>
    <w:rsid w:val="00B21D1D"/>
    <w:rsid w:val="00C504D8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60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5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5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57F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60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5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5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57F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St-2545/2016</izvorni_sadrzaj>
    <derivirana_varijabla naziv="DomainObject.Predmet.OznakaBroj_1">St-2545/2016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DAN-GUN CROATIA zastupanog po punomoćniku Mladen Kužnik</izvorni_sadrzaj>
    <derivirana_varijabla naziv="DomainObject.Predmet.ProtustrankaFormated_1">  TAEKWONDO KLUB DAN-GUN CROATIA zastupanog po punomoćniku Mladen Kužnik</derivirana_varijabla>
  </DomainObject.Predmet.ProtustrankaFormated>
  <DomainObject.Predmet.ProtustrankaFormatedOIB>
    <izvorni_sadrzaj>  TAEKWONDO KLUB DAN-GUN CROATIA, OIB 34628104700 zastupanog po punomoćniku Mladen Kužnik</izvorni_sadrzaj>
    <derivirana_varijabla naziv="DomainObject.Predmet.ProtustrankaFormatedOIB_1">  TAEKWONDO KLUB DAN-GUN CROATIA, OIB 34628104700 zastupanog po punomoćniku Mladen Kužnik</derivirana_varijabla>
  </DomainObject.Predmet.ProtustrankaFormatedOIB>
  <DomainObject.Predmet.ProtustrankaFormatedWithAdress>
    <izvorni_sadrzaj> TAEKWONDO KLUB DAN-GUN CROATIA, Heinzelova 42, 10000 Zagreb zastupanog po punomoćniku Mladen Kužnik</izvorni_sadrzaj>
    <derivirana_varijabla naziv="DomainObject.Predmet.ProtustrankaFormatedWithAdress_1"> TAEKWONDO KLUB DAN-GUN CROATIA, Heinzelova 42, 10000 Zagreb zastupanog po punomoćniku Mladen Kužnik</derivirana_varijabla>
  </DomainObject.Predmet.ProtustrankaFormatedWithAdress>
  <DomainObject.Predmet.ProtustrankaFormatedWithAdressOIB>
    <izvorni_sadrzaj> TAEKWONDO KLUB DAN-GUN CROATIA, OIB 34628104700, Heinzelova 42, 10000 Zagreb zastupanog po punomoćniku Mladen Kužnik</izvorni_sadrzaj>
    <derivirana_varijabla naziv="DomainObject.Predmet.ProtustrankaFormatedWithAdressOIB_1"> TAEKWONDO KLUB DAN-GUN CROATIA, OIB 34628104700, Heinzelova 42, 10000 Zagreb zastupanog po punomoćniku Mladen Kužnik</derivirana_varijabla>
  </DomainObject.Predmet.ProtustrankaFormatedWithAdressOIB>
  <DomainObject.Predmet.ProtustrankaWithAdress>
    <izvorni_sadrzaj>TAEKWONDO KLUB DAN-GUN CROATIA Heinzelova 42, 10000 Zagreb</izvorni_sadrzaj>
    <derivirana_varijabla naziv="DomainObject.Predmet.ProtustrankaWithAdress_1">TAEKWONDO KLUB DAN-GUN CROATIA Heinzelova 42, 10000 Zagreb</derivirana_varijabla>
  </DomainObject.Predmet.ProtustrankaWithAdress>
  <DomainObject.Predmet.ProtustrankaWithAdressOIB>
    <izvorni_sadrzaj>TAEKWONDO KLUB DAN-GUN CROATIA, OIB 34628104700, Heinzelova 42, 10000 Zagreb</izvorni_sadrzaj>
    <derivirana_varijabla naziv="DomainObject.Predmet.ProtustrankaWithAdressOIB_1">TAEKWONDO KLUB DAN-GUN CROATIA, OIB 34628104700, Heinzelova 42, 10000 Zagreb</derivirana_varijabla>
  </DomainObject.Predmet.ProtustrankaWithAdressOIB>
  <DomainObject.Predmet.ProtustrankaNazivFormated>
    <izvorni_sadrzaj>TAEKWONDO KLUB DAN-GUN CROATIA</izvorni_sadrzaj>
    <derivirana_varijabla naziv="DomainObject.Predmet.ProtustrankaNazivFormated_1">TAEKWONDO KLUB DAN-GUN CROATIA</derivirana_varijabla>
  </DomainObject.Predmet.ProtustrankaNazivFormated>
  <DomainObject.Predmet.ProtustrankaNazivFormatedOIB>
    <izvorni_sadrzaj>TAEKWONDO KLUB DAN-GUN CROATIA, OIB 34628104700</izvorni_sadrzaj>
    <derivirana_varijabla naziv="DomainObject.Predmet.ProtustrankaNazivFormatedOIB_1">TAEKWONDO KLUB DAN-GUN CROATIA, OIB 34628104700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DAN-GUN CROATIA zastupanog po punomoćniku Mladen Kužnik</item>
    </izvorni_sadrzaj>
    <derivirana_varijabla naziv="DomainObject.Predmet.ProtuStrankaListFormated_1">
      <item>TAEKWONDO KLUB DAN-GUN CROATIA zastupanog po punomoćniku Mladen Kužnik</item>
    </derivirana_varijabla>
  </DomainObject.Predmet.ProtuStrankaListFormated>
  <DomainObject.Predmet.ProtuStrankaListFormatedOIB>
    <izvorni_sadrzaj>
      <item>TAEKWONDO KLUB DAN-GUN CROATIA, OIB 34628104700 zastupanog po punomoćniku Mladen Kužnik</item>
    </izvorni_sadrzaj>
    <derivirana_varijabla naziv="DomainObject.Predmet.ProtuStrankaListFormatedOIB_1">
      <item>TAEKWONDO KLUB DAN-GUN CROATIA, OIB 34628104700 zastupanog po punomoćniku Mladen Kužnik</item>
    </derivirana_varijabla>
  </DomainObject.Predmet.ProtuStrankaListFormatedOIB>
  <DomainObject.Predmet.ProtuStrankaListFormatedWithAdress>
    <izvorni_sadrzaj>
      <item>TAEKWONDO KLUB DAN-GUN CROATIA, Heinzelova 42, 10000 Zagreb zastupanog po punomoćniku Mladen Kužnik</item>
    </izvorni_sadrzaj>
    <derivirana_varijabla naziv="DomainObject.Predmet.ProtuStrankaListFormatedWithAdress_1">
      <item>TAEKWONDO KLUB DAN-GUN CROATIA, Heinzelova 42, 10000 Zagreb zastupanog po punomoćniku Mladen Kužnik</item>
    </derivirana_varijabla>
  </DomainObject.Predmet.ProtuStrankaListFormatedWithAdress>
  <DomainObject.Predmet.ProtuStrankaListFormatedWithAdressOIB>
    <izvorni_sadrzaj>
      <item>TAEKWONDO KLUB DAN-GUN CROATIA, OIB 34628104700, Heinzelova 42, 10000 Zagreb zastupanog po punomoćniku Mladen Kužnik</item>
    </izvorni_sadrzaj>
    <derivirana_varijabla naziv="DomainObject.Predmet.ProtuStrankaListFormatedWithAdressOIB_1">
      <item>TAEKWONDO KLUB DAN-GUN CROATIA, OIB 34628104700, Heinzelova 42, 10000 Zagreb zastupanog po punomoćniku Mladen Kužnik</item>
    </derivirana_varijabla>
  </DomainObject.Predmet.ProtuStrankaListFormatedWithAdressOIB>
  <DomainObject.Predmet.ProtuStrankaListNazivFormated>
    <izvorni_sadrzaj>
      <item>TAEKWONDO KLUB DAN-GUN CROATIA</item>
    </izvorni_sadrzaj>
    <derivirana_varijabla naziv="DomainObject.Predmet.ProtuStrankaListNazivFormated_1">
      <item>TAEKWONDO KLUB DAN-GUN CROATIA</item>
    </derivirana_varijabla>
  </DomainObject.Predmet.ProtuStrankaListNazivFormated>
  <DomainObject.Predmet.ProtuStrankaListNazivFormatedOIB>
    <izvorni_sadrzaj>
      <item>TAEKWONDO KLUB DAN-GUN CROATIA, OIB 34628104700</item>
    </izvorni_sadrzaj>
    <derivirana_varijabla naziv="DomainObject.Predmet.ProtuStrankaListNazivFormatedOIB_1">
      <item>TAEKWONDO KLUB DAN-GUN CROATIA, OIB 34628104700</item>
    </derivirana_varijabla>
  </DomainObject.Predmet.ProtuStrankaListNazivFormatedOIB>
  <DomainObject.Predmet.OstaliListFormated>
    <izvorni_sadrzaj>
      <item>Mladen Kužnik punomoćnik sudionika u postupku TAEKWONDO KLUB DAN-GUN CROATIA</item>
    </izvorni_sadrzaj>
    <derivirana_varijabla naziv="DomainObject.Predmet.OstaliListFormated_1">
      <item>Mladen Kužnik punomoćnik sudionika u postupku TAEKWONDO KLUB DAN-GUN CROATIA</item>
    </derivirana_varijabla>
  </DomainObject.Predmet.OstaliListFormated>
  <DomainObject.Predmet.OstaliListFormatedOIB>
    <izvorni_sadrzaj>
      <item>Mladen Kužnik, OIB 50064101512 punomoćnik sudionika u postupku TAEKWONDO KLUB DAN-GUN CROATIA</item>
    </izvorni_sadrzaj>
    <derivirana_varijabla naziv="DomainObject.Predmet.OstaliListFormatedOIB_1">
      <item>Mladen Kužnik, OIB 50064101512 punomoćnik sudionika u postupku TAEKWONDO KLUB DAN-GUN CROATIA</item>
    </derivirana_varijabla>
  </DomainObject.Predmet.OstaliListFormatedOIB>
  <DomainObject.Predmet.OstaliListFormatedWithAdress>
    <izvorni_sadrzaj>
      <item>Mladen Kužnik, Heinzelova 42, 10000 Zagreb punomoćnik sudionika u postupku TAEKWONDO KLUB DAN-GUN CROATIA</item>
    </izvorni_sadrzaj>
    <derivirana_varijabla naziv="DomainObject.Predmet.OstaliListFormatedWithAdress_1">
      <item>Mladen Kužnik, Heinzelova 42, 10000 Zagreb punomoćnik sudionika u postupku TAEKWONDO KLUB DAN-GUN CROATIA</item>
    </derivirana_varijabla>
  </DomainObject.Predmet.OstaliListFormatedWithAdress>
  <DomainObject.Predmet.OstaliListFormatedWithAdressOIB>
    <izvorni_sadrzaj>
      <item>Mladen Kužnik, OIB 50064101512, Heinzelova 42, 10000 Zagreb punomoćnik sudionika u postupku TAEKWONDO KLUB DAN-GUN CROATIA</item>
    </izvorni_sadrzaj>
    <derivirana_varijabla naziv="DomainObject.Predmet.OstaliListFormatedWithAdressOIB_1">
      <item>Mladen Kužnik, OIB 50064101512, Heinzelova 42, 10000 Zagreb punomoćnik sudionika u postupku TAEKWONDO KLUB DAN-GUN CROATIA</item>
    </derivirana_varijabla>
  </DomainObject.Predmet.OstaliListFormatedWithAdressOIB>
  <DomainObject.Predmet.OstaliListNazivFormated>
    <izvorni_sadrzaj>
      <item>Mladen Kužnik</item>
    </izvorni_sadrzaj>
    <derivirana_varijabla naziv="DomainObject.Predmet.OstaliListNazivFormated_1">
      <item>Mladen Kužnik</item>
    </derivirana_varijabla>
  </DomainObject.Predmet.OstaliListNazivFormated>
  <DomainObject.Predmet.OstaliListNazivFormatedOIB>
    <izvorni_sadrzaj>
      <item>Mladen Kužnik, OIB 50064101512</item>
    </izvorni_sadrzaj>
    <derivirana_varijabla naziv="DomainObject.Predmet.OstaliListNazivFormatedOIB_1">
      <item>Mladen Kužnik, OIB 50064101512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DAN-GUN CROATIA</izvorni_sadrzaj>
    <derivirana_varijabla naziv="DomainObject.Predmet.ProtustrankaIDrugi_1">TAEKWONDO KLUB DAN-GUN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DAN-GUN CROATIA, OIB 34628104700, Heinzelova 42, 10000 Zagreb</izvorni_sadrzaj>
    <derivirana_varijabla naziv="DomainObject.Predmet.ProtustrankaIDrugiAdressOIB_1">TAEKWONDO KLUB DAN-GUN CROATIA, OIB 34628104700, Heinzelova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DAN-GUN CROATIA</item>
      <item>Mladen Kužnik</item>
    </izvorni_sadrzaj>
    <derivirana_varijabla naziv="DomainObject.Predmet.SudioniciListNaziv_1">
      <item>FINA Regionalni centar Zagreb</item>
      <item>TAEKWONDO KLUB DAN-GUN CROATIA</item>
      <item>Mladen Kužnik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izvorni_sadrzaj>
    <derivirana_varijabla naziv="DomainObject.Predmet.SudioniciListAdressOIB_1"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34628104700</item>
      <item>, OIB 50064101512</item>
    </izvorni_sadrzaj>
    <derivirana_varijabla naziv="DomainObject.Predmet.SudioniciListNazivOIB_1">
      <item>, OIB 85821130368</item>
      <item>, OIB 34628104700</item>
      <item>, OIB 50064101512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2AEAA-366F-46EA-BF6B-123E1830A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4599</properties:Characters>
  <properties:Lines>143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2017-01-20T08:19:00Z</dcterms:created>
  <dc:creator>Draženka Prpić</dc:creator>
  <cp:lastModifiedBy>Draženka Prpić</cp:lastModifiedBy>
  <cp:lastPrinted>2017-01-20T08:20:00Z</cp:lastPrinted>
  <dcterms:modified xmlns:xsi="http://www.w3.org/2001/XMLSchema-instance" xsi:type="dcterms:W3CDTF">2017-01-20T08:20:00Z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