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d9cb" w14:paraId="cb7d9cb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656D90" w:rsidR="00403F01" w:rsidRPr="0094096C">
      <w:pPr>
        <w:pStyle w:val="Naslov1"/>
        <w:spacing w:after="160" w:before="1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656D90" w:rsidR="00D4027A" w:rsidRPr="0094096C">
      <w:pPr>
        <w:pStyle w:val="Naslov2"/>
        <w:spacing w:after="160" w:before="1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56D90" w:rsidRPr="00656D90">
        <w:rPr>
          <w:lang w:val="hr-HR"/>
        </w:rPr>
        <w:t>GEODINAMIKA j.d.o.o., OIB: 59626671414, Split, Tršćanska 33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CD3729">
        <w:rPr>
          <w:lang w:val="hr-HR"/>
        </w:rPr>
        <w:t>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656D90" w:rsidR="00D4027A" w:rsidRPr="0094096C">
      <w:pPr>
        <w:spacing w:after="16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656D90" w:rsidRPr="00656D90">
        <w:rPr>
          <w:lang w:val="hr-HR"/>
        </w:rPr>
        <w:t>GEODINAMIKA j.d.o.o., OIB: 59626671414, Split, Tršćanska 33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D3729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47264">
        <w:rPr>
          <w:lang w:val="hr-HR"/>
        </w:rPr>
        <w:t>2: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656D90" w:rsidR="006318A8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656D90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656D90" w:rsidRPr="00656D90">
        <w:rPr>
          <w:lang w:val="hr-HR"/>
        </w:rPr>
        <w:t>GEODINAMIKA j.d.o.o., OIB: 59626671414, Split, Tršćanska 33</w:t>
      </w:r>
      <w:r w:rsidR="00656D90">
        <w:rPr>
          <w:lang w:val="hr-HR"/>
        </w:rPr>
        <w:t>.</w:t>
      </w:r>
    </w:p>
    <w:p w:rsidRDefault="00634348" w:rsidP="00656D90" w:rsidR="00634348">
      <w:pPr>
        <w:spacing w:before="1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56D90" w:rsidP="00656D90" w:rsidR="00656D90">
      <w:pPr>
        <w:spacing w:before="100"/>
        <w:ind w:firstLine="708"/>
        <w:jc w:val="both"/>
        <w:rPr>
          <w:lang w:val="hr-HR"/>
        </w:rPr>
      </w:pPr>
      <w:r w:rsidRPr="006D309B">
        <w:rPr>
          <w:lang w:val="hr-HR"/>
        </w:rPr>
        <w:t xml:space="preserve">V. Nalaže se Financijskoj agenciji </w:t>
      </w:r>
      <w:r>
        <w:rPr>
          <w:lang w:val="hr-HR"/>
        </w:rPr>
        <w:t xml:space="preserve">u roku od 8 dana </w:t>
      </w:r>
      <w:r w:rsidRPr="006D309B">
        <w:rPr>
          <w:lang w:val="hr-HR"/>
        </w:rPr>
        <w:t xml:space="preserve">naložiti </w:t>
      </w:r>
      <w:r>
        <w:rPr>
          <w:lang w:val="hr-HR"/>
        </w:rPr>
        <w:t>Raiffeisenbank Austria</w:t>
      </w:r>
      <w:r w:rsidRPr="006D309B">
        <w:rPr>
          <w:lang w:val="hr-HR"/>
        </w:rPr>
        <w:t xml:space="preserve"> d.d. novčana sredstva u iznosu od </w:t>
      </w:r>
      <w:r>
        <w:rPr>
          <w:lang w:val="hr-HR"/>
        </w:rPr>
        <w:t>175,00</w:t>
      </w:r>
      <w:r w:rsidRPr="006D309B">
        <w:rPr>
          <w:lang w:val="hr-HR"/>
        </w:rPr>
        <w:t xml:space="preserve"> kn zaplijenjena na ime predujma za namirenje troškova stečajnog postupka s računa dužnika prenijeti </w:t>
      </w:r>
      <w:r w:rsidRPr="00947264">
        <w:rPr>
          <w:lang w:val="hr-HR"/>
        </w:rPr>
        <w:t>u korist računa ovog suda br. HR1623900011300000664, otvorenog kod Hrvatske poštanske ba</w:t>
      </w:r>
      <w:r>
        <w:rPr>
          <w:lang w:val="hr-HR"/>
        </w:rPr>
        <w:t xml:space="preserve">nke d. d., Zagreb, model HR 02 </w:t>
      </w:r>
      <w:r w:rsidRPr="00947264">
        <w:rPr>
          <w:lang w:val="hr-HR"/>
        </w:rPr>
        <w:t>i poziv na broj odobrenja (</w:t>
      </w:r>
      <w:r>
        <w:rPr>
          <w:lang w:val="hr-HR"/>
        </w:rPr>
        <w:t>1688</w:t>
      </w:r>
      <w:r w:rsidRPr="00947264">
        <w:rPr>
          <w:lang w:val="hr-HR"/>
        </w:rPr>
        <w:t>-2016)</w:t>
      </w:r>
      <w:r w:rsidRPr="006D309B">
        <w:rPr>
          <w:lang w:val="hr-HR"/>
        </w:rPr>
        <w:t>, te se nalaže obustava daljnje pljenidbe.</w:t>
      </w:r>
    </w:p>
    <w:p w:rsidRDefault="006C0489" w:rsidP="00656D90" w:rsidR="00E14AE2" w:rsidRPr="0094096C">
      <w:pPr>
        <w:spacing w:after="100" w:before="16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656D90">
        <w:rPr>
          <w:lang w:val="hr-HR"/>
        </w:rPr>
        <w:t>23</w:t>
      </w:r>
      <w:r w:rsidR="00E66C77">
        <w:rPr>
          <w:lang w:val="hr-HR"/>
        </w:rPr>
        <w:t>. kolovoza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656D90" w:rsidRPr="00656D90">
        <w:rPr>
          <w:lang w:val="hr-HR"/>
        </w:rPr>
        <w:t>GEODINAMIKA j.d.o.o., OIB: 59626671414, Split, Tršćanska 33</w:t>
      </w:r>
      <w:r w:rsidR="00656D90">
        <w:rPr>
          <w:lang w:val="hr-HR"/>
        </w:rPr>
        <w:t>.</w:t>
      </w:r>
    </w:p>
    <w:p w:rsidRDefault="00634348" w:rsidP="00656D90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656D90">
        <w:rPr>
          <w:lang w:val="hr-HR"/>
        </w:rPr>
        <w:t>22. kolovoza</w:t>
      </w:r>
      <w:r w:rsidR="00E66C77">
        <w:rPr>
          <w:lang w:val="hr-HR"/>
        </w:rPr>
        <w:t xml:space="preserve"> 2016.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E66C77">
        <w:rPr>
          <w:lang w:val="hr-HR"/>
        </w:rPr>
        <w:t>1</w:t>
      </w:r>
      <w:r w:rsidR="00CD3729">
        <w:rPr>
          <w:lang w:val="hr-HR"/>
        </w:rPr>
        <w:t>2</w:t>
      </w:r>
      <w:r w:rsidR="00E66C77">
        <w:rPr>
          <w:lang w:val="hr-HR"/>
        </w:rPr>
        <w:t>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656D90">
        <w:rPr>
          <w:lang w:val="hr-HR"/>
        </w:rPr>
        <w:t>28.372,12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656D90" w:rsidR="00A30F4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 xml:space="preserve">ka iz sudskog registra (list </w:t>
      </w:r>
      <w:r w:rsidR="00CD3729">
        <w:rPr>
          <w:lang w:val="hr-HR"/>
        </w:rPr>
        <w:t>4</w:t>
      </w:r>
      <w:r w:rsidR="00E66C77">
        <w:rPr>
          <w:lang w:val="hr-HR"/>
        </w:rPr>
        <w:t>-6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E66C77">
        <w:rPr>
          <w:lang w:val="hr-HR"/>
        </w:rPr>
        <w:t>3. studenog</w:t>
      </w:r>
      <w:r>
        <w:rPr>
          <w:lang w:val="hr-HR"/>
        </w:rPr>
        <w:t xml:space="preserve"> 2016. godine proizlazi da dužnik nema zaposlenih (list </w:t>
      </w:r>
      <w:r w:rsidR="00656D90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</w:t>
      </w:r>
      <w:r w:rsidR="00E66C77">
        <w:rPr>
          <w:lang w:val="hr-HR"/>
        </w:rPr>
        <w:t>4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E66C77">
        <w:rPr>
          <w:lang w:val="hr-HR"/>
        </w:rPr>
        <w:t xml:space="preserve">tom razdoblju od </w:t>
      </w:r>
      <w:r w:rsidR="00656D90">
        <w:rPr>
          <w:lang w:val="hr-HR"/>
        </w:rPr>
        <w:t>200</w:t>
      </w:r>
      <w:r>
        <w:rPr>
          <w:lang w:val="hr-HR"/>
        </w:rPr>
        <w:t xml:space="preserve"> dana (list </w:t>
      </w:r>
      <w:r w:rsidR="00656D90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CD3729">
        <w:rPr>
          <w:lang w:val="hr-HR"/>
        </w:rPr>
        <w:t>2</w:t>
      </w:r>
      <w:r>
        <w:rPr>
          <w:lang w:val="hr-HR"/>
        </w:rPr>
        <w:t xml:space="preserve">1.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656D90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656D90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656D90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656D90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656D90" w:rsidR="009966BF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656D90" w:rsidP="00656D90" w:rsidR="00656D90" w:rsidRPr="006D309B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U zahtjevu za provedbu skraćenog stečajnog postupka, FINA je obavijestila</w:t>
      </w:r>
      <w:r w:rsidRPr="006D309B">
        <w:rPr>
          <w:lang w:val="hr-HR"/>
        </w:rPr>
        <w:t xml:space="preserve"> sud da dužnik na ime predujma za namirenje troškova stečajnog postupka ima zaplijenjena novčana sredstva u iznosu od </w:t>
      </w:r>
      <w:r>
        <w:rPr>
          <w:lang w:val="hr-HR"/>
        </w:rPr>
        <w:t>175,00</w:t>
      </w:r>
      <w:r w:rsidRPr="006D309B">
        <w:rPr>
          <w:lang w:val="hr-HR"/>
        </w:rPr>
        <w:t xml:space="preserve"> kn. Slijedom navedenog, a temeljem odredbe čl. 112. st. 6. SZ-a odlučeno je kao u izreci ovog rješenja pod točkom 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D3729">
        <w:rPr>
          <w:lang w:val="hr-HR"/>
        </w:rPr>
        <w:t>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138" w:rsidRPr="00C6113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656D90">
      <w:t>1688</w:t>
    </w:r>
    <w:r w:rsidR="00E66C77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656D90">
      <w:t>1688</w:t>
    </w:r>
    <w:r w:rsidR="00E66C77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56D90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47264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61138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6C77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St-1688/2016</izvorni_sadrzaj>
    <derivirana_varijabla naziv="DomainObject.Predmet.OznakaBroj_1">St-1688/2016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GEODINAMIKA j.d.o.o. za usluge</izvorni_sadrzaj>
    <derivirana_varijabla naziv="DomainObject.Predmet.ProtustrankaFormated_1">  GEODINAMIKA j.d.o.o. za usluge</derivirana_varijabla>
  </DomainObject.Predmet.ProtustrankaFormated>
  <DomainObject.Predmet.ProtustrankaFormatedOIB>
    <izvorni_sadrzaj>  GEODINAMIKA j.d.o.o. za usluge, OIB 59626671414</izvorni_sadrzaj>
    <derivirana_varijabla naziv="DomainObject.Predmet.ProtustrankaFormatedOIB_1">  GEODINAMIKA j.d.o.o. za usluge, OIB 59626671414</derivirana_varijabla>
  </DomainObject.Predmet.ProtustrankaFormatedOIB>
  <DomainObject.Predmet.ProtustrankaFormatedWithAdress>
    <izvorni_sadrzaj> GEODINAMIKA j.d.o.o. za usluge, Tršćanska 33, 21000 Split</izvorni_sadrzaj>
    <derivirana_varijabla naziv="DomainObject.Predmet.ProtustrankaFormatedWithAdress_1"> GEODINAMIKA j.d.o.o. za usluge, Tršćanska 33, 21000 Split</derivirana_varijabla>
  </DomainObject.Predmet.ProtustrankaFormatedWithAdress>
  <DomainObject.Predmet.ProtustrankaFormatedWithAdressOIB>
    <izvorni_sadrzaj> GEODINAMIKA j.d.o.o. za usluge, OIB 59626671414, Tršćanska 33, 21000 Split</izvorni_sadrzaj>
    <derivirana_varijabla naziv="DomainObject.Predmet.ProtustrankaFormatedWithAdressOIB_1"> GEODINAMIKA j.d.o.o. za usluge, OIB 59626671414, Tršćanska 33, 21000 Split</derivirana_varijabla>
  </DomainObject.Predmet.ProtustrankaFormatedWithAdressOIB>
  <DomainObject.Predmet.ProtustrankaWithAdress>
    <izvorni_sadrzaj>GEODINAMIKA j.d.o.o. za usluge Tršćanska 33, 21000 Split</izvorni_sadrzaj>
    <derivirana_varijabla naziv="DomainObject.Predmet.ProtustrankaWithAdress_1">GEODINAMIKA j.d.o.o. za usluge Tršćanska 33, 21000 Split</derivirana_varijabla>
  </DomainObject.Predmet.ProtustrankaWithAdress>
  <DomainObject.Predmet.ProtustrankaWithAdressOIB>
    <izvorni_sadrzaj>GEODINAMIKA j.d.o.o. za usluge, OIB 59626671414, Tršćanska 33, 21000 Split</izvorni_sadrzaj>
    <derivirana_varijabla naziv="DomainObject.Predmet.ProtustrankaWithAdressOIB_1">GEODINAMIKA j.d.o.o. za usluge, OIB 59626671414, Tršćanska 33, 21000 Split</derivirana_varijabla>
  </DomainObject.Predmet.ProtustrankaWithAdressOIB>
  <DomainObject.Predmet.ProtustrankaNazivFormated>
    <izvorni_sadrzaj>GEODINAMIKA j.d.o.o. za usluge</izvorni_sadrzaj>
    <derivirana_varijabla naziv="DomainObject.Predmet.ProtustrankaNazivFormated_1">GEODINAMIKA j.d.o.o. za usluge</derivirana_varijabla>
  </DomainObject.Predmet.ProtustrankaNazivFormated>
  <DomainObject.Predmet.ProtustrankaNazivFormatedOIB>
    <izvorni_sadrzaj>GEODINAMIKA j.d.o.o. za usluge, OIB 59626671414</izvorni_sadrzaj>
    <derivirana_varijabla naziv="DomainObject.Predmet.ProtustrankaNazivFormatedOIB_1">GEODINAMIKA j.d.o.o. za usluge, OIB 59626671414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28372.12</izvorni_sadrzaj>
    <derivirana_varijabla naziv="DomainObject.Predmet.TrenutnaVrijednost_1">28372.12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GEODINAMIKA j.d.o.o. za usluge</item>
    </izvorni_sadrzaj>
    <derivirana_varijabla naziv="DomainObject.Predmet.ProtuStrankaListFormated_1">
      <item>GEODINAMIKA j.d.o.o. za usluge</item>
    </derivirana_varijabla>
  </DomainObject.Predmet.ProtuStrankaListFormated>
  <DomainObject.Predmet.ProtuStrankaListFormatedOIB>
    <izvorni_sadrzaj>
      <item>GEODINAMIKA j.d.o.o. za usluge, OIB 59626671414</item>
    </izvorni_sadrzaj>
    <derivirana_varijabla naziv="DomainObject.Predmet.ProtuStrankaListFormatedOIB_1">
      <item>GEODINAMIKA j.d.o.o. za usluge, OIB 59626671414</item>
    </derivirana_varijabla>
  </DomainObject.Predmet.ProtuStrankaListFormatedOIB>
  <DomainObject.Predmet.ProtuStrankaListFormatedWithAdress>
    <izvorni_sadrzaj>
      <item>GEODINAMIKA j.d.o.o. za usluge, Tršćanska 33, 21000 Split</item>
    </izvorni_sadrzaj>
    <derivirana_varijabla naziv="DomainObject.Predmet.ProtuStrankaListFormatedWithAdress_1">
      <item>GEODINAMIKA j.d.o.o. za usluge, Tršćanska 33, 21000 Split</item>
    </derivirana_varijabla>
  </DomainObject.Predmet.ProtuStrankaListFormatedWithAdress>
  <DomainObject.Predmet.ProtuStrankaListFormatedWithAdressOIB>
    <izvorni_sadrzaj>
      <item>GEODINAMIKA j.d.o.o. za usluge, OIB 59626671414, Tršćanska 33, 21000 Split</item>
    </izvorni_sadrzaj>
    <derivirana_varijabla naziv="DomainObject.Predmet.ProtuStrankaListFormatedWithAdressOIB_1">
      <item>GEODINAMIKA j.d.o.o. za usluge, OIB 59626671414, Tršćanska 33, 21000 Split</item>
    </derivirana_varijabla>
  </DomainObject.Predmet.ProtuStrankaListFormatedWithAdressOIB>
  <DomainObject.Predmet.ProtuStrankaListNazivFormated>
    <izvorni_sadrzaj>
      <item>GEODINAMIKA j.d.o.o. za usluge</item>
    </izvorni_sadrzaj>
    <derivirana_varijabla naziv="DomainObject.Predmet.ProtuStrankaListNazivFormated_1">
      <item>GEODINAMIKA j.d.o.o. za usluge</item>
    </derivirana_varijabla>
  </DomainObject.Predmet.ProtuStrankaListNazivFormated>
  <DomainObject.Predmet.ProtuStrankaListNazivFormatedOIB>
    <izvorni_sadrzaj>
      <item>GEODINAMIKA j.d.o.o. za usluge, OIB 59626671414</item>
    </izvorni_sadrzaj>
    <derivirana_varijabla naziv="DomainObject.Predmet.ProtuStrankaListNazivFormatedOIB_1">
      <item>GEODINAMIKA j.d.o.o. za usluge, OIB 59626671414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GEODINAMIKA j.d.o.o. za usluge</izvorni_sadrzaj>
    <derivirana_varijabla naziv="DomainObject.Predmet.ProtustrankaIDrugi_1">GEODINAMIKA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GEODINAMIKA j.d.o.o. za usluge, OIB 59626671414, Tršćanska 33, 21000 Split</izvorni_sadrzaj>
    <derivirana_varijabla naziv="DomainObject.Predmet.ProtustrankaIDrugiAdressOIB_1">GEODINAMIKA j.d.o.o. za usluge, OIB 59626671414, Tršćanska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GEODINAMIKA j.d.o.o. za usluge</item>
      <item>FINANCIJSKA AGENCIJA, RC SPLIT</item>
    </izvorni_sadrzaj>
    <derivirana_varijabla naziv="DomainObject.Predmet.SudioniciListNaziv_1">
      <item>GEODINAMIKA j.d.o.o. za usluge</item>
      <item>FINANCIJSKA AGENCIJA, RC SPLIT</item>
    </derivirana_varijabla>
  </DomainObject.Predmet.SudioniciListNaziv>
  <DomainObject.Predmet.SudioniciListAdressOIB>
    <izvorni_sadrzaj>
      <item>GEODINAMIKA j.d.o.o. za usluge, OIB 59626671414, Tršćanska 33,21000 Split</item>
      <item>FINANCIJSKA AGENCIJA, RC SPLIT, OIB 85821130368, Mažuranićevo šetalište 24 b,21000 Split</item>
    </izvorni_sadrzaj>
    <derivirana_varijabla naziv="DomainObject.Predmet.SudioniciListAdressOIB_1">
      <item>GEODINAMIKA j.d.o.o. za usluge, OIB 59626671414, Tršćanska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59626671414</item>
      <item>, OIB 85821130368</item>
    </izvorni_sadrzaj>
    <derivirana_varijabla naziv="DomainObject.Predmet.SudioniciListNazivOIB_1">
      <item>, OIB 59626671414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4D086-6AE9-41B2-8C66-4B7A803E4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5065</properties:Characters>
  <properties:Lines>97</properties:Lines>
  <properties:Paragraphs>39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2017-01-13T09:45:00Z</cp:lastPrinted>
  <dcterms:modified xmlns:xsi="http://www.w3.org/2001/XMLSchema-instance" xsi:type="dcterms:W3CDTF">2017-01-13T11:42:00Z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