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4005" w14:paraId="6e7400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10</w:t>
      </w:r>
      <w:r w:rsidR="00DD4699">
        <w:t>72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DD4699">
        <w:t xml:space="preserve">CONSULE SERVIS d.o.o., OIB: </w:t>
      </w:r>
      <w:r w:rsidR="00DD4699" w:rsidRPr="0063457A">
        <w:t>41164794194</w:t>
      </w:r>
      <w:r w:rsidR="00DD4699">
        <w:t xml:space="preserve">, MBS: </w:t>
      </w:r>
      <w:r w:rsidR="00DD4699" w:rsidRPr="0063457A">
        <w:t>080438629</w:t>
      </w:r>
      <w:r w:rsidR="00DD4699">
        <w:t>, Strmec, Dr. Franje Tuđmana 8,</w:t>
      </w:r>
      <w:r w:rsidR="00B116BC">
        <w:t xml:space="preserve"> </w:t>
      </w:r>
      <w:r w:rsidR="002F01CE">
        <w:t>temeljem članka 430. Stečajnog zakona („Narodne novine“ 71/15), dana 29. kolovoza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DD4699">
        <w:t xml:space="preserve">CONSULE SERVIS d.o.o., OIB: </w:t>
      </w:r>
      <w:r w:rsidR="00DD4699" w:rsidRPr="0063457A">
        <w:t>41164794194</w:t>
      </w:r>
      <w:r w:rsidR="00DD4699">
        <w:t xml:space="preserve">, MBS: </w:t>
      </w:r>
      <w:r w:rsidR="00DD4699" w:rsidRPr="0063457A">
        <w:t>080438629</w:t>
      </w:r>
      <w:r w:rsidR="00DD4699">
        <w:t>, Strmec, Dr. Franje Tuđmana 8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DD4699">
        <w:t>DINKA TRUMBIĆ, OIB:  43468134790, Split, Lovretska 10</w:t>
      </w:r>
    </w:p>
    <w:p w:rsidRDefault="0040522B" w:rsidP="0040522B" w:rsidR="00646951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 xml:space="preserve">ZAKLJUČUJE SE stečajni postupak nad dužnikom </w:t>
      </w:r>
      <w:r w:rsidR="00DD4699">
        <w:t xml:space="preserve">CONSULE SERVIS d.o.o., OIB: </w:t>
      </w:r>
      <w:r w:rsidR="00DD4699" w:rsidRPr="0063457A">
        <w:t>41164794194</w:t>
      </w:r>
      <w:r w:rsidR="00DD4699">
        <w:t xml:space="preserve">, MBS: </w:t>
      </w:r>
      <w:r w:rsidR="00DD4699" w:rsidRPr="0063457A">
        <w:t>080438629</w:t>
      </w:r>
      <w:r w:rsidR="00DD4699">
        <w:t>, Strmec, Dr. Franje Tuđmana 8</w:t>
      </w:r>
      <w:r w:rsidR="00646951">
        <w:t>.</w:t>
      </w:r>
    </w:p>
    <w:p w:rsidRDefault="0040522B" w:rsidP="0040522B" w:rsidR="0040522B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2F01CE">
        <w:t>2</w:t>
      </w:r>
      <w:r w:rsidR="00DD4699">
        <w:t>7</w:t>
      </w:r>
      <w:r w:rsidR="002F01CE">
        <w:t>. siječnja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DD4699">
        <w:t>1814</w:t>
      </w:r>
      <w:r w:rsidR="0004309A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DD4699">
        <w:t xml:space="preserve">CONSULE SERVIS d.o.o., OIB: </w:t>
      </w:r>
      <w:r w:rsidR="00DD4699" w:rsidRPr="0063457A">
        <w:t>41164794194</w:t>
      </w:r>
      <w:r w:rsidR="00DD4699">
        <w:t xml:space="preserve">, MBS: </w:t>
      </w:r>
      <w:r w:rsidR="00DD4699" w:rsidRPr="0063457A">
        <w:t>080438629</w:t>
      </w:r>
      <w:r w:rsidR="00DD4699">
        <w:t>, Strmec, Dr. Franje Tuđmana 8</w:t>
      </w:r>
      <w:r w:rsidR="00B9409F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2F01CE">
        <w:t>11.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10</w:t>
      </w:r>
      <w:r w:rsidR="00DD4699">
        <w:t>72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46951" w:rsidP="0040522B" w:rsidR="00646951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F01CE">
        <w:t>29. kolovoza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20/9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E0F09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10</w:t>
    </w:r>
    <w:r w:rsidR="00DD4699">
      <w:t>72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4309A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E0F09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46951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7C1E"/>
    <w:rsid w:val="00B62767"/>
    <w:rsid w:val="00B82754"/>
    <w:rsid w:val="00B87BDD"/>
    <w:rsid w:val="00B9409F"/>
    <w:rsid w:val="00BA1A5C"/>
    <w:rsid w:val="00BA7824"/>
    <w:rsid w:val="00BD6AD1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D4699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0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E0F0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E0F0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F0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F0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0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E0F0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E0F0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F0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F0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St-1072/2016</izvorni_sadrzaj>
    <derivirana_varijabla naziv="DomainObject.Predmet.OznakaBroj_1">St-1072/2016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CONSULE SERVIS d.o.o.</izvorni_sadrzaj>
    <derivirana_varijabla naziv="DomainObject.Predmet.ProtustrankaFormated_1">  CONSULE SERVIS d.o.o.</derivirana_varijabla>
  </DomainObject.Predmet.ProtustrankaFormated>
  <DomainObject.Predmet.ProtustrankaFormatedOIB>
    <izvorni_sadrzaj>  CONSULE SERVIS d.o.o., OIB 41164794194</izvorni_sadrzaj>
    <derivirana_varijabla naziv="DomainObject.Predmet.ProtustrankaFormatedOIB_1">  CONSULE SERVIS d.o.o., OIB 41164794194</derivirana_varijabla>
  </DomainObject.Predmet.ProtustrankaFormatedOIB>
  <DomainObject.Predmet.ProtustrankaFormatedWithAdress>
    <izvorni_sadrzaj> CONSULE SERVIS d.o.o., Dr. Franje Tuđmana 8, 10346 Strmec</izvorni_sadrzaj>
    <derivirana_varijabla naziv="DomainObject.Predmet.ProtustrankaFormatedWithAdress_1"> CONSULE SERVIS d.o.o., Dr. Franje Tuđmana 8, 10346 Strmec</derivirana_varijabla>
  </DomainObject.Predmet.ProtustrankaFormatedWithAdress>
  <DomainObject.Predmet.ProtustrankaFormatedWithAdressOIB>
    <izvorni_sadrzaj> CONSULE SERVIS d.o.o., OIB 41164794194, Dr. Franje Tuđmana 8, 10346 Strmec</izvorni_sadrzaj>
    <derivirana_varijabla naziv="DomainObject.Predmet.ProtustrankaFormatedWithAdressOIB_1"> CONSULE SERVIS d.o.o., OIB 41164794194, Dr. Franje Tuđmana 8, 10346 Strmec</derivirana_varijabla>
  </DomainObject.Predmet.ProtustrankaFormatedWithAdressOIB>
  <DomainObject.Predmet.ProtustrankaWithAdress>
    <izvorni_sadrzaj>CONSULE SERVIS d.o.o. Dr. Franje Tuđmana 8, 10346 Strmec</izvorni_sadrzaj>
    <derivirana_varijabla naziv="DomainObject.Predmet.ProtustrankaWithAdress_1">CONSULE SERVIS d.o.o. Dr. Franje Tuđmana 8, 10346 Strmec</derivirana_varijabla>
  </DomainObject.Predmet.ProtustrankaWithAdress>
  <DomainObject.Predmet.ProtustrankaWithAdressOIB>
    <izvorni_sadrzaj>CONSULE SERVIS d.o.o., OIB 41164794194, Dr. Franje Tuđmana 8, 10346 Strmec</izvorni_sadrzaj>
    <derivirana_varijabla naziv="DomainObject.Predmet.ProtustrankaWithAdressOIB_1">CONSULE SERVIS d.o.o., OIB 41164794194, Dr. Franje Tuđmana 8, 10346 Strmec</derivirana_varijabla>
  </DomainObject.Predmet.ProtustrankaWithAdressOIB>
  <DomainObject.Predmet.ProtustrankaNazivFormated>
    <izvorni_sadrzaj>CONSULE SERVIS d.o.o.</izvorni_sadrzaj>
    <derivirana_varijabla naziv="DomainObject.Predmet.ProtustrankaNazivFormated_1">CONSULE SERVIS d.o.o.</derivirana_varijabla>
  </DomainObject.Predmet.ProtustrankaNazivFormated>
  <DomainObject.Predmet.ProtustrankaNazivFormatedOIB>
    <izvorni_sadrzaj>CONSULE SERVIS d.o.o., OIB 41164794194</izvorni_sadrzaj>
    <derivirana_varijabla naziv="DomainObject.Predmet.ProtustrankaNazivFormatedOIB_1">CONSULE SERVIS d.o.o., OIB 41164794194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CONSULE SERVIS d.o.o.</item>
    </izvorni_sadrzaj>
    <derivirana_varijabla naziv="DomainObject.Predmet.ProtuStrankaListFormated_1">
      <item>CONSULE SERVIS d.o.o.</item>
    </derivirana_varijabla>
  </DomainObject.Predmet.ProtuStrankaListFormated>
  <DomainObject.Predmet.ProtuStrankaListFormatedOIB>
    <izvorni_sadrzaj>
      <item>CONSULE SERVIS d.o.o., OIB 41164794194</item>
    </izvorni_sadrzaj>
    <derivirana_varijabla naziv="DomainObject.Predmet.ProtuStrankaListFormatedOIB_1">
      <item>CONSULE SERVIS d.o.o., OIB 41164794194</item>
    </derivirana_varijabla>
  </DomainObject.Predmet.ProtuStrankaListFormatedOIB>
  <DomainObject.Predmet.ProtuStrankaListFormatedWithAdress>
    <izvorni_sadrzaj>
      <item>CONSULE SERVIS d.o.o., Dr. Franje Tuđmana 8, 10346 Strmec</item>
    </izvorni_sadrzaj>
    <derivirana_varijabla naziv="DomainObject.Predmet.ProtuStrankaListFormatedWithAdress_1">
      <item>CONSULE SERVIS d.o.o., Dr. Franje Tuđmana 8, 10346 Strmec</item>
    </derivirana_varijabla>
  </DomainObject.Predmet.ProtuStrankaListFormatedWithAdress>
  <DomainObject.Predmet.ProtuStrankaListFormatedWithAdressOIB>
    <izvorni_sadrzaj>
      <item>CONSULE SERVIS d.o.o., OIB 41164794194, Dr. Franje Tuđmana 8, 10346 Strmec</item>
    </izvorni_sadrzaj>
    <derivirana_varijabla naziv="DomainObject.Predmet.ProtuStrankaListFormatedWithAdressOIB_1">
      <item>CONSULE SERVIS d.o.o., OIB 41164794194, Dr. Franje Tuđmana 8, 10346 Strmec</item>
    </derivirana_varijabla>
  </DomainObject.Predmet.ProtuStrankaListFormatedWithAdressOIB>
  <DomainObject.Predmet.ProtuStrankaListNazivFormated>
    <izvorni_sadrzaj>
      <item>CONSULE SERVIS d.o.o.</item>
    </izvorni_sadrzaj>
    <derivirana_varijabla naziv="DomainObject.Predmet.ProtuStrankaListNazivFormated_1">
      <item>CONSULE SERVIS d.o.o.</item>
    </derivirana_varijabla>
  </DomainObject.Predmet.ProtuStrankaListNazivFormated>
  <DomainObject.Predmet.ProtuStrankaListNazivFormatedOIB>
    <izvorni_sadrzaj>
      <item>CONSULE SERVIS d.o.o., OIB 41164794194</item>
    </izvorni_sadrzaj>
    <derivirana_varijabla naziv="DomainObject.Predmet.ProtuStrankaListNazivFormatedOIB_1">
      <item>CONSULE SERVIS d.o.o., OIB 41164794194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CONSULE SERVIS d.o.o.</izvorni_sadrzaj>
    <derivirana_varijabla naziv="DomainObject.Predmet.ProtustrankaIDrugi_1">CONSULE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CONSULE SERVIS d.o.o., OIB 41164794194, Dr. Franje Tuđmana 8, 10346 Strmec</izvorni_sadrzaj>
    <derivirana_varijabla naziv="DomainObject.Predmet.ProtustrankaIDrugiAdressOIB_1">CONSULE SERVIS d.o.o., OIB 41164794194, Dr. Franje Tuđmana 8, 10346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SERVIS d.o.o.</item>
      <item>FINA Regionalni centar Zagreb</item>
    </izvorni_sadrzaj>
    <derivirana_varijabla naziv="DomainObject.Predmet.SudioniciListNaziv_1">
      <item>CONSULE SERVIS d.o.o.</item>
      <item>FINA Regionalni centar Zagreb</item>
    </derivirana_varijabla>
  </DomainObject.Predmet.SudioniciListNaziv>
  <DomainObject.Predmet.SudioniciListAdressOIB>
    <izvorni_sadrzaj>
      <item>CONSULE SERVIS d.o.o., OIB 41164794194, Dr. Franje Tuđmana 8,10346 Strmec</item>
      <item>FINA Regionalni centar Zagreb, OIB 85821130368, Trg svibanjskih žrtava 1995. 1,10000 Zagreb</item>
    </izvorni_sadrzaj>
    <derivirana_varijabla naziv="DomainObject.Predmet.SudioniciListAdressOIB_1">
      <item>CONSULE SERVIS d.o.o., OIB 41164794194, Dr. Franje Tuđmana 8,10346 Strmec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41164794194</item>
      <item>, OIB 85821130368</item>
    </izvorni_sadrzaj>
    <derivirana_varijabla naziv="DomainObject.Predmet.SudioniciListNazivOIB_1">
      <item>, OIB 41164794194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52EEB7-0D46-4618-95C0-ED08C5ADF1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2353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2016-08-29T08:20:00Z</dcterms:created>
  <dc:creator>korisnik</dc:creator>
  <cp:lastModifiedBy>Snježana Andrijanić</cp:lastModifiedBy>
  <cp:lastPrinted>2016-08-29T08:19:00Z</cp:lastPrinted>
  <dcterms:modified xmlns:xsi="http://www.w3.org/2001/XMLSchema-instance" xsi:type="dcterms:W3CDTF">2016-08-29T10:09:00Z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