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ac1fa" w14:paraId="93ac1fa" w:rsidRDefault="0050220A" w:rsidP="0050220A" w:rsidR="0050220A" w:rsidRPr="00D92D1F">
      <w:pPr>
        <w15:collapsed w:val="false"/>
      </w:pPr>
      <w:bookmarkStart w:name="_GoBack" w:id="0"/>
      <w:bookmarkEnd w:id="0"/>
      <w:r w:rsidRPr="00D92D1F">
        <w:t xml:space="preserve">           </w:t>
      </w:r>
      <w:r w:rsidRPr="00D92D1F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0220A" w:rsidP="0050220A" w:rsidR="0050220A" w:rsidRPr="00D92D1F">
      <w:pPr>
        <w:spacing w:before="40"/>
      </w:pPr>
      <w:r w:rsidRPr="00D92D1F">
        <w:t>REPUBLIKA HRVATSKA</w:t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  <w:t xml:space="preserve">      </w:t>
      </w:r>
    </w:p>
    <w:p w:rsidRDefault="0050220A" w:rsidP="0050220A" w:rsidR="0050220A" w:rsidRPr="00D92D1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D92D1F">
        <w:t>TRGOVAČKI SUD U SPLITU</w:t>
      </w:r>
    </w:p>
    <w:p w:rsidRDefault="0050220A" w:rsidP="0050220A" w:rsidR="0050220A" w:rsidRPr="00D92D1F">
      <w:pPr>
        <w:jc w:val="both"/>
      </w:pPr>
      <w:r w:rsidRPr="00D92D1F">
        <w:t>Split, Sukoišanska 6</w:t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</w:p>
    <w:p w:rsidRDefault="0050220A" w:rsidP="0050220A" w:rsidR="0050220A" w:rsidRPr="00D92D1F">
      <w:pPr>
        <w:spacing w:after="200" w:before="200"/>
        <w:jc w:val="center"/>
      </w:pPr>
      <w:r w:rsidRPr="00D92D1F">
        <w:t>U   I M E   R E P U B L I K E    H R V A T S K E</w:t>
      </w:r>
    </w:p>
    <w:p w:rsidRDefault="0050220A" w:rsidP="0050220A" w:rsidR="0050220A" w:rsidRPr="00D92D1F">
      <w:pPr>
        <w:spacing w:after="200" w:before="200"/>
        <w:jc w:val="center"/>
      </w:pPr>
      <w:r w:rsidRPr="00D92D1F">
        <w:t>R J E Š E N J E</w:t>
      </w:r>
    </w:p>
    <w:p w:rsidRDefault="0050220A" w:rsidP="0050220A" w:rsidR="0050220A" w:rsidRPr="00D92D1F">
      <w:pPr>
        <w:jc w:val="both"/>
      </w:pPr>
      <w:r w:rsidRPr="00D92D1F">
        <w:tab/>
        <w:t xml:space="preserve">Trgovački sud u Splitu, po sutkinji Ani Golub Gruić, kao stečajnoj sutkinji, u stečajnom postupku povodom prijedloga predlagatelja FINA – Regionalni centar Split, za otvaranjem stečajnog postupka nad dužnikom </w:t>
      </w:r>
      <w:r>
        <w:t>PERITUS d.o.o. Split, Šižgorićeva 20, OIB: 16527963752</w:t>
      </w:r>
      <w:r w:rsidRPr="00D92D1F">
        <w:t xml:space="preserve">, dana </w:t>
      </w:r>
      <w:r>
        <w:t>20. travnja</w:t>
      </w:r>
      <w:r w:rsidRPr="00D92D1F">
        <w:t xml:space="preserve"> 2016. godine</w:t>
      </w:r>
    </w:p>
    <w:p w:rsidRDefault="0050220A" w:rsidP="0050220A" w:rsidR="0050220A" w:rsidRPr="00D92D1F">
      <w:pPr>
        <w:pStyle w:val="Tijeloteksta"/>
        <w:tabs>
          <w:tab w:pos="1276" w:val="left"/>
        </w:tabs>
        <w:spacing w:after="260" w:before="240"/>
        <w:jc w:val="center"/>
      </w:pPr>
      <w:r w:rsidRPr="00D92D1F">
        <w:t>r i j e š i o    j e</w:t>
      </w:r>
    </w:p>
    <w:p w:rsidRDefault="0050220A" w:rsidP="0050220A" w:rsidR="0050220A" w:rsidRPr="00D92D1F">
      <w:pPr>
        <w:jc w:val="both"/>
      </w:pPr>
      <w:r w:rsidRPr="00D92D1F">
        <w:tab/>
        <w:t xml:space="preserve">Obustavlja se stečajni postupak nad </w:t>
      </w:r>
      <w:r w:rsidRPr="0050220A">
        <w:t>PERITUS d.o.o. Split, Š</w:t>
      </w:r>
      <w:r>
        <w:t>ižgorićeva 20, OIB: 16527963752.</w:t>
      </w:r>
    </w:p>
    <w:p w:rsidRDefault="0050220A" w:rsidP="0050220A" w:rsidR="0050220A" w:rsidRPr="00D92D1F">
      <w:pPr>
        <w:pStyle w:val="Tijeloteksta"/>
        <w:tabs>
          <w:tab w:pos="1276" w:val="left"/>
        </w:tabs>
        <w:spacing w:after="120" w:before="100"/>
        <w:jc w:val="center"/>
      </w:pPr>
      <w:r w:rsidRPr="00D92D1F">
        <w:t>Obrazloženje</w:t>
      </w:r>
    </w:p>
    <w:p w:rsidRDefault="0050220A" w:rsidP="0050220A" w:rsidR="0050220A">
      <w:pPr>
        <w:jc w:val="both"/>
      </w:pPr>
      <w:r w:rsidRPr="00D92D1F">
        <w:tab/>
      </w:r>
      <w:r>
        <w:t>Kod ovog suda dana 14. ožujka 2016. godine zaprimljen je prijedlog Financijske agencije, Regionalnog centra Split, za otvaranje stečajnog postupka nad gore navedenim dužnikom. U prijedlogu se navodi da dužnik na dan 1. rujna 2015. godine u Očevidniku redoslijeda osnova za plaćanje ima evidentirane neizvršene osnove za plaćanje u neprekinutom razdoblju od 352 dana u ukupnom iznosu od 13.089,35 kn.</w:t>
      </w:r>
    </w:p>
    <w:p w:rsidRDefault="0050220A" w:rsidP="0050220A" w:rsidR="0050220A">
      <w:pPr>
        <w:spacing w:before="200"/>
        <w:jc w:val="both"/>
      </w:pPr>
      <w:r>
        <w:tab/>
        <w:t xml:space="preserve">Uz podnesak zaprimljen kod ovog suda dana 19. travnja 2016. godine dužnik je dostavio Potvrdu FINA-e o blokadi računa i novčanih sredstava ovršenika iz koje proizlazi da je na dan izdavanja Potvrde (19. travnja 2016. godine) na računima i novčanim sredstvima ovršenika (ovdje dužnika) evidentirano 0 dana neprekidne blokade, kao i to da nepodmirene obveze iznose 0,00 kn. </w:t>
      </w:r>
    </w:p>
    <w:p w:rsidRDefault="0050220A" w:rsidP="0050220A" w:rsidR="0050220A" w:rsidRPr="00D92D1F">
      <w:pPr>
        <w:spacing w:before="200"/>
        <w:ind w:firstLine="708"/>
        <w:jc w:val="both"/>
      </w:pPr>
      <w:r w:rsidRPr="00D92D1F">
        <w:t xml:space="preserve">Člankom 128. </w:t>
      </w:r>
      <w:r>
        <w:t>st. 9.</w:t>
      </w:r>
      <w:r w:rsidRPr="00D92D1F">
        <w:t xml:space="preserve"> Stečajnog zakona („Narodne novine“ 71/15., dalje: SZ), propisano je kako će sud obustaviti (stečajni) postupak ako dužnik do završetka prethodnog postupka postane sposoban za plaćanje. </w:t>
      </w:r>
    </w:p>
    <w:p w:rsidRDefault="0050220A" w:rsidP="0050220A" w:rsidR="0050220A" w:rsidRPr="00D92D1F">
      <w:pPr>
        <w:spacing w:before="200"/>
        <w:ind w:firstLine="708"/>
        <w:jc w:val="both"/>
      </w:pPr>
      <w:r>
        <w:t>Kako je d</w:t>
      </w:r>
      <w:r w:rsidRPr="00D92D1F">
        <w:t xml:space="preserve">užnik postao sposoban za plaćanje prije nego li je prethodni </w:t>
      </w:r>
      <w:r>
        <w:t>postupak uopće pokrenut, to je s</w:t>
      </w:r>
      <w:r w:rsidRPr="00D92D1F">
        <w:t xml:space="preserve">ud obustavio ovaj stečajni postupak nad </w:t>
      </w:r>
      <w:r>
        <w:t>dužnikom,</w:t>
      </w:r>
      <w:r w:rsidRPr="00D92D1F">
        <w:t xml:space="preserve"> radi čega je temeljem </w:t>
      </w:r>
      <w:r>
        <w:t>citirane</w:t>
      </w:r>
      <w:r w:rsidRPr="00D92D1F">
        <w:t xml:space="preserve"> odredbe </w:t>
      </w:r>
      <w:r>
        <w:t>čl. 128. st. 9.</w:t>
      </w:r>
      <w:r w:rsidRPr="00D92D1F">
        <w:t xml:space="preserve"> SZ</w:t>
      </w:r>
      <w:r>
        <w:t>-a odlučeno kao u izreci</w:t>
      </w:r>
      <w:r w:rsidRPr="00D92D1F">
        <w:t xml:space="preserve"> ovog rješenja.</w:t>
      </w:r>
    </w:p>
    <w:p w:rsidRDefault="0050220A" w:rsidP="0050220A" w:rsidR="0050220A" w:rsidRPr="00D92D1F">
      <w:pPr>
        <w:pStyle w:val="Tijeloteksta"/>
        <w:tabs>
          <w:tab w:pos="1276" w:val="left"/>
        </w:tabs>
        <w:spacing w:before="240"/>
        <w:jc w:val="center"/>
      </w:pPr>
      <w:r w:rsidRPr="00D92D1F">
        <w:t>U Splitu</w:t>
      </w:r>
      <w:r>
        <w:t>, 20. travnja 2016</w:t>
      </w:r>
      <w:r w:rsidRPr="00D92D1F">
        <w:t>. godine</w:t>
      </w:r>
    </w:p>
    <w:p w:rsidRDefault="0050220A" w:rsidP="0050220A" w:rsidR="0050220A" w:rsidRPr="00D92D1F">
      <w:pPr>
        <w:pStyle w:val="Tijeloteksta"/>
        <w:tabs>
          <w:tab w:pos="1276" w:val="left"/>
        </w:tabs>
        <w:spacing w:before="240"/>
        <w:ind w:left="6372"/>
        <w:jc w:val="center"/>
      </w:pPr>
      <w:r w:rsidRPr="00D92D1F">
        <w:t>SUTKINJA</w:t>
      </w:r>
    </w:p>
    <w:p w:rsidRDefault="0050220A" w:rsidP="0050220A" w:rsidR="0050220A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50220A" w:rsidP="0050220A" w:rsidR="0050220A" w:rsidRPr="00D92D1F">
      <w:pPr>
        <w:pStyle w:val="Tijeloteksta"/>
        <w:tabs>
          <w:tab w:pos="1276" w:val="left"/>
        </w:tabs>
        <w:ind w:left="6372"/>
        <w:jc w:val="center"/>
      </w:pPr>
    </w:p>
    <w:p w:rsidRDefault="0050220A" w:rsidP="0050220A" w:rsidR="0050220A" w:rsidRPr="00D92D1F">
      <w:pPr>
        <w:pStyle w:val="Tijeloteksta"/>
        <w:tabs>
          <w:tab w:pos="1276" w:val="left"/>
        </w:tabs>
        <w:ind w:left="6372"/>
        <w:jc w:val="center"/>
      </w:pPr>
    </w:p>
    <w:p w:rsidRDefault="0050220A" w:rsidP="0050220A" w:rsidR="0050220A" w:rsidRPr="00D92D1F">
      <w:pPr>
        <w:pStyle w:val="Tijeloteksta"/>
        <w:tabs>
          <w:tab w:pos="1276" w:val="left"/>
        </w:tabs>
      </w:pPr>
    </w:p>
    <w:p w:rsidRDefault="0050220A" w:rsidP="0050220A" w:rsidR="0050220A" w:rsidRPr="00D92D1F">
      <w:pPr>
        <w:pStyle w:val="Tijeloteksta"/>
      </w:pPr>
    </w:p>
    <w:p w:rsidRDefault="0050220A" w:rsidP="0050220A" w:rsidR="0050220A" w:rsidRPr="00413ED8">
      <w:pPr>
        <w:pStyle w:val="Tijeloteksta"/>
      </w:pPr>
      <w:r w:rsidRPr="00413ED8">
        <w:lastRenderedPageBreak/>
        <w:t xml:space="preserve">POUKA O PRAVNOM LIJEKU: </w:t>
      </w:r>
    </w:p>
    <w:p w:rsidRDefault="0050220A" w:rsidP="0050220A" w:rsidR="0050220A" w:rsidRPr="00D92D1F">
      <w:pPr>
        <w:pStyle w:val="Tijeloteksta"/>
      </w:pPr>
      <w:r w:rsidRPr="00413ED8">
        <w:t>Protiv ovog rješenja dopuštena je žalba Visokom trgovačkom sudu Republike Hrvatske. Žalba se podnosi putem ovog suda, pismeno u tri primjerka, u roku od 8 dana od dana dostave ovog rješenja.</w:t>
      </w:r>
      <w:r w:rsidRPr="00D92D1F">
        <w:t xml:space="preserve"> </w:t>
      </w:r>
    </w:p>
    <w:p w:rsidRDefault="0050220A" w:rsidP="0050220A" w:rsidR="0050220A" w:rsidRPr="00D92D1F">
      <w:pPr>
        <w:pStyle w:val="Tijeloteksta"/>
      </w:pPr>
    </w:p>
    <w:p w:rsidRDefault="0050220A" w:rsidP="0050220A" w:rsidR="0050220A" w:rsidRPr="00D92D1F">
      <w:pPr>
        <w:pStyle w:val="Tijeloteksta"/>
      </w:pPr>
    </w:p>
    <w:p w:rsidRDefault="0050220A" w:rsidP="0050220A" w:rsidR="0050220A" w:rsidRPr="00D92D1F">
      <w:pPr>
        <w:pStyle w:val="Tijeloteksta"/>
      </w:pPr>
      <w:r w:rsidRPr="00D92D1F">
        <w:t>DNA:</w:t>
      </w:r>
    </w:p>
    <w:p w:rsidRDefault="0050220A" w:rsidP="0050220A" w:rsidR="0050220A" w:rsidRPr="00D92D1F">
      <w:pPr>
        <w:pStyle w:val="Tijeloteksta"/>
      </w:pPr>
      <w:r w:rsidRPr="00D92D1F">
        <w:t>- predlagatelju - FINA</w:t>
      </w:r>
    </w:p>
    <w:p w:rsidRDefault="0050220A" w:rsidP="0050220A" w:rsidR="0050220A">
      <w:pPr>
        <w:pStyle w:val="Tijeloteksta"/>
      </w:pPr>
      <w:r w:rsidRPr="00D92D1F">
        <w:t xml:space="preserve">- dužniku </w:t>
      </w:r>
    </w:p>
    <w:p w:rsidRDefault="0050220A" w:rsidP="0050220A" w:rsidR="0050220A" w:rsidRPr="00D92D1F">
      <w:pPr>
        <w:pStyle w:val="Tijeloteksta"/>
      </w:pPr>
      <w:r>
        <w:t>- mrežna</w:t>
      </w:r>
      <w:r w:rsidRPr="002F0931">
        <w:t xml:space="preserve"> stra</w:t>
      </w:r>
      <w:r>
        <w:t>nica e-Oglasna ploča sudova</w:t>
      </w:r>
    </w:p>
    <w:p w:rsidRDefault="0050220A" w:rsidP="0050220A" w:rsidR="0050220A" w:rsidRPr="00D92D1F">
      <w:pPr>
        <w:pStyle w:val="Tijeloteksta"/>
      </w:pPr>
      <w:r w:rsidRPr="00D92D1F">
        <w:t>- u spis</w:t>
      </w:r>
    </w:p>
    <w:p w:rsidRDefault="0050220A" w:rsidP="0050220A" w:rsidR="0050220A" w:rsidRPr="00D92D1F">
      <w:pPr>
        <w:pStyle w:val="Tijeloteksta"/>
        <w:tabs>
          <w:tab w:pos="6810" w:val="clear"/>
        </w:tabs>
      </w:pPr>
    </w:p>
    <w:p w:rsidRDefault="005415CB" w:rsidP="0050220A" w:rsidR="005415CB" w:rsidRPr="0050220A"/>
    <w:sectPr w:rsidSect="00D92D1F" w:rsidR="005415CB" w:rsidRPr="0050220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3C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B44741">
      <w:t>11. St</w:t>
    </w:r>
    <w:r w:rsidR="003A3DE3">
      <w:t>-</w:t>
    </w:r>
    <w:r w:rsidR="0050220A">
      <w:t>721/2016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D92D1F">
      <w:t>-</w:t>
    </w:r>
    <w:r w:rsidR="0050220A">
      <w:t>721/2016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6E5A"/>
    <w:rsid w:val="00372D6E"/>
    <w:rsid w:val="00373806"/>
    <w:rsid w:val="00376C81"/>
    <w:rsid w:val="003829C7"/>
    <w:rsid w:val="00382F1A"/>
    <w:rsid w:val="003A266D"/>
    <w:rsid w:val="003A3DE3"/>
    <w:rsid w:val="003C4338"/>
    <w:rsid w:val="00413ED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0220A"/>
    <w:rsid w:val="00531806"/>
    <w:rsid w:val="005415CB"/>
    <w:rsid w:val="00543255"/>
    <w:rsid w:val="00571686"/>
    <w:rsid w:val="00575D67"/>
    <w:rsid w:val="005A53D5"/>
    <w:rsid w:val="005A727A"/>
    <w:rsid w:val="005D05A8"/>
    <w:rsid w:val="005D0D27"/>
    <w:rsid w:val="005E46A6"/>
    <w:rsid w:val="00602641"/>
    <w:rsid w:val="00620BB6"/>
    <w:rsid w:val="00623CDC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63D64"/>
    <w:rsid w:val="0086570D"/>
    <w:rsid w:val="00877094"/>
    <w:rsid w:val="00880351"/>
    <w:rsid w:val="00880B6C"/>
    <w:rsid w:val="00881DE5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A118CC"/>
    <w:rsid w:val="00A22666"/>
    <w:rsid w:val="00A41E19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E16ED"/>
    <w:rsid w:val="00CF695A"/>
    <w:rsid w:val="00CF7DCF"/>
    <w:rsid w:val="00D01948"/>
    <w:rsid w:val="00D05EE7"/>
    <w:rsid w:val="00D1029A"/>
    <w:rsid w:val="00D13DD8"/>
    <w:rsid w:val="00D223B0"/>
    <w:rsid w:val="00D37DCE"/>
    <w:rsid w:val="00D46487"/>
    <w:rsid w:val="00D5058C"/>
    <w:rsid w:val="00D92D1F"/>
    <w:rsid w:val="00D94224"/>
    <w:rsid w:val="00DB1768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5207"/>
    <w:rsid w:val="00EE06CE"/>
    <w:rsid w:val="00EE24B8"/>
    <w:rsid w:val="00EE6158"/>
    <w:rsid w:val="00EF5966"/>
    <w:rsid w:val="00F011E0"/>
    <w:rsid w:val="00F05A6A"/>
    <w:rsid w:val="00F24049"/>
    <w:rsid w:val="00F346C7"/>
    <w:rsid w:val="00F416D0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3C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C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C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C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C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3C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C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C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C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C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PERITUS, društvo s ogranočenom odgovornošću za proizvodnju i ugradbu aluminijske stolarije</izvorni_sadrzaj>
    <derivirana_varijabla naziv="DomainObject.Predmet.ProtustrankaFormated_1">  PERITUS, društvo s ogranočenom odgovornošću za proizvodnju i ugradbu aluminijske stolarije</derivirana_varijabla>
  </DomainObject.Predmet.ProtustrankaFormated>
  <DomainObject.Predmet.ProtustrankaFormatedOIB>
    <izvorni_sadrzaj>  PERITUS, društvo s ogranočenom odgovornošću za proizvodnju i ugradbu aluminijske stolarije, OIB 16527963752</izvorni_sadrzaj>
    <derivirana_varijabla naziv="DomainObject.Predmet.ProtustrankaFormatedOIB_1">  PERITUS, društvo s ogranočenom odgovornošću za proizvodnju i ugradbu aluminijske stolarije, OIB 16527963752</derivirana_varijabla>
  </DomainObject.Predmet.ProtustrankaFormatedOIB>
  <DomainObject.Predmet.ProtustrankaFormatedWithAdress>
    <izvorni_sadrzaj> PERITUS, društvo s ogranočenom odgovornošću za proizvodnju i ugradbu aluminijske stolarije, Šižgorićeva 20, 21000 Split</izvorni_sadrzaj>
    <derivirana_varijabla naziv="DomainObject.Predmet.ProtustrankaFormatedWithAdress_1"> PERITUS, društvo s ogranočenom odgovornošću za proizvodnju i ugradbu aluminijske stolarije, Šižgorićeva 20, 21000 Split</derivirana_varijabla>
  </DomainObject.Predmet.ProtustrankaFormatedWithAdress>
  <DomainObject.Predmet.ProtustrankaFormatedWithAdressOIB>
    <izvorni_sadrzaj> PERITUS, društvo s ogranočenom odgovornošću za proizvodnju i ugradbu aluminijske stolarije, OIB 16527963752, Šižgorićeva 20, 21000 Split</izvorni_sadrzaj>
    <derivirana_varijabla naziv="DomainObject.Predmet.ProtustrankaFormatedWithAdressOIB_1"> PERITUS, društvo s ogranočenom odgovornošću za proizvodnju i ugradbu aluminijske stolarije, OIB 16527963752, Šižgorićeva 20, 21000 Split</derivirana_varijabla>
  </DomainObject.Predmet.ProtustrankaFormatedWithAdressOIB>
  <DomainObject.Predmet.ProtustrankaWithAdress>
    <izvorni_sadrzaj>PERITUS, društvo s ogranočenom odgovornošću za proizvodnju i ugradbu aluminijske stolarije Šižgorićeva 20, 21000 Split</izvorni_sadrzaj>
    <derivirana_varijabla naziv="DomainObject.Predmet.ProtustrankaWithAdress_1">PERITUS, društvo s ogranočenom odgovornošću za proizvodnju i ugradbu aluminijske stolarije Šižgorićeva 20, 21000 Split</derivirana_varijabla>
  </DomainObject.Predmet.ProtustrankaWithAdress>
  <DomainObject.Predmet.ProtustrankaWithAdressOIB>
    <izvorni_sadrzaj>PERITUS, društvo s ogranočenom odgovornošću za proizvodnju i ugradbu aluminijske stolarije, OIB 16527963752, Šižgorićeva 20, 21000 Split</izvorni_sadrzaj>
    <derivirana_varijabla naziv="DomainObject.Predmet.ProtustrankaWithAdressOIB_1">PERITUS, društvo s ogranočenom odgovornošću za proizvodnju i ugradbu aluminijske stolarije, OIB 16527963752, Šižgorićeva 20, 21000 Split</derivirana_varijabla>
  </DomainObject.Predmet.ProtustrankaWithAdressOIB>
  <DomainObject.Predmet.ProtustrankaNazivFormated>
    <izvorni_sadrzaj>PERITUS, društvo s ogranočenom odgovornošću za proizvodnju i ugradbu aluminijske stolarije</izvorni_sadrzaj>
    <derivirana_varijabla naziv="DomainObject.Predmet.ProtustrankaNazivFormated_1">PERITUS, društvo s ogranočenom odgovornošću za proizvodnju i ugradbu aluminijske stolarije</derivirana_varijabla>
  </DomainObject.Predmet.ProtustrankaNazivFormated>
  <DomainObject.Predmet.ProtustrankaNazivFormatedOIB>
    <izvorni_sadrzaj>PERITUS, društvo s ogranočenom odgovornošću za proizvodnju i ugradbu aluminijske stolarije, OIB 16527963752</izvorni_sadrzaj>
    <derivirana_varijabla naziv="DomainObject.Predmet.ProtustrankaNazivFormatedOIB_1">PERITUS, društvo s ogranočenom odgovornošću za proizvodnju i ugradbu aluminijske stolarije, OIB 16527963752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13089.35</izvorni_sadrzaj>
    <derivirana_varijabla naziv="DomainObject.Predmet.TrenutnaVrijednost_1">13089.35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PERITUS, društvo s ogranočenom odgovornošću za proizvodnju i ugradbu aluminijske stolarije</item>
    </izvorni_sadrzaj>
    <derivirana_varijabla naziv="DomainObject.Predmet.ProtuStrankaListFormated_1">
      <item>PERITUS, društvo s ogranočenom odgovornošću za proizvodnju i ugradbu aluminijske stolarije</item>
    </derivirana_varijabla>
  </DomainObject.Predmet.ProtuStrankaListFormated>
  <DomainObject.Predmet.ProtuStrankaListFormatedOIB>
    <izvorni_sadrzaj>
      <item>PERITUS, društvo s ogranočenom odgovornošću za proizvodnju i ugradbu aluminijske stolarije, OIB 16527963752</item>
    </izvorni_sadrzaj>
    <derivirana_varijabla naziv="DomainObject.Predmet.ProtuStrankaListFormatedOIB_1">
      <item>PERITUS, društvo s ogranočenom odgovornošću za proizvodnju i ugradbu aluminijske stolarije, OIB 16527963752</item>
    </derivirana_varijabla>
  </DomainObject.Predmet.ProtuStrankaListFormatedOIB>
  <DomainObject.Predmet.ProtuStrankaListFormatedWithAdress>
    <izvorni_sadrzaj>
      <item>PERITUS, društvo s ogranočenom odgovornošću za proizvodnju i ugradbu aluminijske stolarije, Šižgorićeva 20, 21000 Split</item>
    </izvorni_sadrzaj>
    <derivirana_varijabla naziv="DomainObject.Predmet.ProtuStrankaListFormatedWithAdress_1">
      <item>PERITUS, društvo s ogranočenom odgovornošću za proizvodnju i ugradbu aluminijske stolarije, Šižgorićeva 20, 21000 Split</item>
    </derivirana_varijabla>
  </DomainObject.Predmet.ProtuStrankaListFormatedWithAdress>
  <DomainObject.Predmet.ProtuStrankaListFormatedWithAdressOIB>
    <izvorni_sadrzaj>
      <item>PERITUS, društvo s ogranočenom odgovornošću za proizvodnju i ugradbu aluminijske stolarije, OIB 16527963752, Šižgorićeva 20, 21000 Split</item>
    </izvorni_sadrzaj>
    <derivirana_varijabla naziv="DomainObject.Predmet.ProtuStrankaListFormatedWithAdressOIB_1">
      <item>PERITUS, društvo s ogranočenom odgovornošću za proizvodnju i ugradbu aluminijske stolarije, OIB 16527963752, Šižgorićeva 20, 21000 Split</item>
    </derivirana_varijabla>
  </DomainObject.Predmet.ProtuStrankaListFormatedWithAdressOIB>
  <DomainObject.Predmet.ProtuStrankaListNazivFormated>
    <izvorni_sadrzaj>
      <item>PERITUS, društvo s ogranočenom odgovornošću za proizvodnju i ugradbu aluminijske stolarije</item>
    </izvorni_sadrzaj>
    <derivirana_varijabla naziv="DomainObject.Predmet.ProtuStrankaListNazivFormated_1">
      <item>PERITUS, društvo s ogranočenom odgovornošću za proizvodnju i ugradbu aluminijske stolarije</item>
    </derivirana_varijabla>
  </DomainObject.Predmet.ProtuStrankaListNazivFormated>
  <DomainObject.Predmet.ProtuStrankaListNazivFormatedOIB>
    <izvorni_sadrzaj>
      <item>PERITUS, društvo s ogranočenom odgovornošću za proizvodnju i ugradbu aluminijske stolarije, OIB 16527963752</item>
    </izvorni_sadrzaj>
    <derivirana_varijabla naziv="DomainObject.Predmet.ProtuStrankaListNazivFormatedOIB_1">
      <item>PERITUS, društvo s ogranočenom odgovornošću za proizvodnju i ugradbu aluminijske stolarije, OIB 16527963752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PERITUS, društvo s ogranočenom odgovornošću za proizvodnju i ugradbu aluminijske stolarije</izvorni_sadrzaj>
    <derivirana_varijabla naziv="DomainObject.Predmet.ProtustrankaIDrugi_1">PERITUS, društvo s ogranočenom odgovornošću za proizvodnju i ugradbu aluminijske stolarije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PERITUS, društvo s ogranočenom odgovornošću za proizvodnju i ugradbu aluminijske stolarije, OIB 16527963752, Šižgorićeva 20, 21000 Split</izvorni_sadrzaj>
    <derivirana_varijabla naziv="DomainObject.Predmet.ProtustrankaIDrugiAdressOIB_1">PERITUS, društvo s ogranočenom odgovornošću za proizvodnju i ugradbu aluminijske stolarije, OIB 16527963752, Šižgorićeva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PERITUS, društvo s ogranočenom odgovornošću za proizvodnju i ugradbu aluminijske stolarije</item>
      <item>FINANCIJSKA AGENCIJA, RC SPLIT</item>
    </izvorni_sadrzaj>
    <derivirana_varijabla naziv="DomainObject.Predmet.SudioniciListNaziv_1">
      <item>PERITUS, društvo s ogranočenom odgovornošću za proizvodnju i ugradbu aluminijske stolarije</item>
      <item>FINANCIJSKA AGENCIJA, RC SPLIT</item>
    </derivirana_varijabla>
  </DomainObject.Predmet.SudioniciListNaziv>
  <DomainObject.Predmet.SudioniciListAdressOIB>
    <izvorni_sadrzaj>
      <item>PERITUS, društvo s ogranočenom odgovornošću za proizvodnju i ugradbu aluminijske stolarije, OIB 16527963752, Šižgorićeva 20,21000 Split</item>
      <item>FINANCIJSKA AGENCIJA, RC SPLIT, OIB 85821130368, Mažuranićevo šetalište 24 b,21000 Split</item>
    </izvorni_sadrzaj>
    <derivirana_varijabla naziv="DomainObject.Predmet.SudioniciListAdressOIB_1">
      <item>PERITUS, društvo s ogranočenom odgovornošću za proizvodnju i ugradbu aluminijske stolarije, OIB 16527963752, Šižgorićeva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16527963752</item>
      <item>, OIB 85821130368</item>
    </izvorni_sadrzaj>
    <derivirana_varijabla naziv="DomainObject.Predmet.SudioniciListNazivOIB_1">
      <item>, OIB 16527963752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6B2EDA-9DD3-408A-89C6-AAB95104BC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349</properties:Words>
  <properties:Characters>1778</properties:Characters>
  <properties:Lines>49</properties:Lines>
  <properties:Paragraphs>23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2016-04-20T07:05:00Z</cp:lastPrinted>
  <dcterms:modified xmlns:xsi="http://www.w3.org/2001/XMLSchema-instance" xsi:type="dcterms:W3CDTF">2016-04-20T08:22:00Z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