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cacf" w14:paraId="e08cacf" w:rsidRDefault="0044419D" w:rsidP="0044419D" w:rsidR="0044419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19D" w:rsidP="0044419D" w:rsidR="0044419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4419D" w:rsidP="0044419D" w:rsidR="0044419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4419D" w:rsidP="0044419D" w:rsidR="0044419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4419D" w:rsidP="0044419D" w:rsidR="0044419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4419D" w:rsidP="0044419D" w:rsidR="0044419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4419D" w:rsidP="0044419D" w:rsidR="0044419D" w:rsidRPr="005D578C">
      <w:pPr>
        <w:jc w:val="center"/>
        <w:rPr>
          <w:rFonts w:cs="Times New Roman" w:eastAsia="Times New Roman"/>
          <w:szCs w:val="24"/>
        </w:rPr>
      </w:pPr>
    </w:p>
    <w:p w:rsidRDefault="0044419D" w:rsidP="0044419D" w:rsidR="0044419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4419D" w:rsidP="0044419D" w:rsidR="0044419D" w:rsidRPr="005D578C">
      <w:pPr>
        <w:rPr>
          <w:rFonts w:cs="Times New Roman" w:eastAsia="Times New Roman"/>
          <w:szCs w:val="24"/>
        </w:rPr>
      </w:pPr>
    </w:p>
    <w:p w:rsidRDefault="0044419D" w:rsidP="0044419D" w:rsidR="0044419D" w:rsidRPr="00CE0207">
      <w:pPr>
        <w:ind w:firstLine="708"/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KULTURNO-UMJETNIČKA UDRUGA „LABIN ART EXPRESS“,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Labin, Rudarska 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88155000332, reg, br. 18000371, 19. travnja 2016.</w:t>
      </w:r>
    </w:p>
    <w:p w:rsidRDefault="0044419D" w:rsidP="0044419D" w:rsidR="0044419D" w:rsidRPr="005D578C">
      <w:pPr>
        <w:rPr>
          <w:rFonts w:cs="Times New Roman" w:eastAsia="Times New Roman"/>
          <w:szCs w:val="24"/>
        </w:rPr>
      </w:pPr>
    </w:p>
    <w:p w:rsidRDefault="0044419D" w:rsidP="0044419D" w:rsidR="0044419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4419D" w:rsidP="0044419D" w:rsidR="0044419D" w:rsidRPr="005D578C">
      <w:pPr>
        <w:rPr>
          <w:rFonts w:cs="Times New Roman" w:eastAsia="Times New Roman"/>
          <w:szCs w:val="24"/>
        </w:rPr>
      </w:pPr>
    </w:p>
    <w:p w:rsidRDefault="0044419D" w:rsidP="0044419D" w:rsidR="0044419D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KULTURNO-UMJETNIČKA UDRUGA „LABIN ART EXPRESS“,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Labin, Rudarska 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88155000332, reg, br. 18000371.</w:t>
      </w:r>
    </w:p>
    <w:p w:rsidRDefault="0044419D" w:rsidP="0044419D" w:rsidR="0044419D" w:rsidRPr="005D578C">
      <w:pPr>
        <w:ind w:firstLine="709"/>
        <w:rPr>
          <w:rFonts w:cs="Times New Roman" w:eastAsia="Times New Roman"/>
          <w:szCs w:val="24"/>
        </w:rPr>
      </w:pPr>
    </w:p>
    <w:p w:rsidRDefault="0044419D" w:rsidP="0044419D" w:rsidR="0044419D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44419D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44419D" w:rsidP="0044419D" w:rsidR="0044419D">
      <w:pPr>
        <w:ind w:firstLine="708"/>
        <w:rPr>
          <w:rFonts w:cs="Times New Roman" w:eastAsia="Times New Roman"/>
          <w:szCs w:val="20"/>
        </w:rPr>
      </w:pPr>
    </w:p>
    <w:p w:rsidRDefault="0044419D" w:rsidP="0044419D" w:rsidR="0044419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KULTURNO-UMJETNIČKA UDRUGA „LABIN ART EXPRESS“,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Labin, Rudarska 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88155000332, reg, br. 18000371.</w:t>
      </w:r>
    </w:p>
    <w:p w:rsidRDefault="0044419D" w:rsidP="0044419D" w:rsidR="0044419D">
      <w:pPr>
        <w:ind w:firstLine="709"/>
        <w:rPr>
          <w:rFonts w:cs="Times New Roman" w:eastAsia="Times New Roman"/>
          <w:szCs w:val="24"/>
        </w:rPr>
      </w:pPr>
    </w:p>
    <w:p w:rsidRDefault="0044419D" w:rsidP="0044419D" w:rsidR="0044419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KULTURNO-UMJETNIČKA UDRUGA „LABIN ART EXPRESS“,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Labin, Rudarska 1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88155000332, reg, br. 18000371, iz Registra udruga u Republici Hrvatskoj.</w:t>
      </w:r>
    </w:p>
    <w:p w:rsidRDefault="0044419D" w:rsidP="0044419D" w:rsidR="0044419D">
      <w:pPr>
        <w:rPr>
          <w:rFonts w:cs="Times New Roman" w:eastAsia="Times New Roman"/>
          <w:szCs w:val="24"/>
        </w:rPr>
      </w:pPr>
    </w:p>
    <w:p w:rsidRDefault="0044419D" w:rsidP="0044419D" w:rsidR="0044419D" w:rsidRPr="005D578C">
      <w:pPr>
        <w:rPr>
          <w:rFonts w:cs="Times New Roman" w:eastAsia="Times New Roman"/>
          <w:szCs w:val="24"/>
        </w:rPr>
      </w:pPr>
    </w:p>
    <w:p w:rsidRDefault="0044419D" w:rsidP="0044419D" w:rsidR="0044419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4419D" w:rsidP="0044419D" w:rsidR="0044419D">
      <w:pPr>
        <w:ind w:firstLine="708"/>
        <w:rPr>
          <w:rFonts w:cs="Times New Roman" w:eastAsia="Times New Roman"/>
          <w:szCs w:val="24"/>
        </w:rPr>
      </w:pPr>
    </w:p>
    <w:p w:rsidRDefault="0044419D" w:rsidP="000515AD" w:rsidR="0044419D" w:rsidRPr="00CE0207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KULTURNO-UMJETNIČKA UDRUGA „LABIN ART EXPRESS“. </w:t>
      </w:r>
      <w:r>
        <w:rPr>
          <w:rFonts w:eastAsiaTheme="minorHAnsi"/>
          <w:lang w:eastAsia="en-US"/>
        </w:rPr>
        <w:t>Kako su za to bile ispunjene pretpostavke predviđene čl. 428. Stečajnog zakona</w:t>
      </w:r>
      <w:r w:rsidR="000515AD">
        <w:rPr>
          <w:rFonts w:eastAsiaTheme="minorHAnsi"/>
          <w:lang w:eastAsia="en-US"/>
        </w:rPr>
        <w:t xml:space="preserve">, i to da dužnik </w:t>
      </w:r>
      <w:r w:rsidR="000515AD" w:rsidRPr="00FB2CA9">
        <w:t xml:space="preserve">nema zaposlenih, </w:t>
      </w:r>
      <w:r w:rsidR="000515AD">
        <w:t>da u</w:t>
      </w:r>
      <w:r w:rsidR="000515AD" w:rsidRPr="00FB2CA9">
        <w:t xml:space="preserve"> Očevidniku redoslijeda osnova za plaćanje ima evidentirane neizvršene osnove za plaćanje u neprekinutom razdoblju </w:t>
      </w:r>
      <w:r w:rsidR="000515AD">
        <w:t xml:space="preserve">duljem od 120 dana i da za dužnika </w:t>
      </w:r>
      <w:r w:rsidR="000515AD" w:rsidRPr="00FB2CA9">
        <w:t>nisu ispunjene pretpostavke za pokretanje drugog postupka radi brisanja iz registra</w:t>
      </w:r>
      <w:r w:rsidR="000515AD">
        <w:t>, što je utvrđeno uvidom u zahtjev Financijske agencije i registar udruga za dužnika</w:t>
      </w:r>
      <w:r>
        <w:rPr>
          <w:rFonts w:eastAsiaTheme="minorHAnsi"/>
          <w:lang w:eastAsia="en-US"/>
        </w:rPr>
        <w:t>, sud je rješenjem posl. br. 11 St-2</w:t>
      </w:r>
      <w:r w:rsidR="000515AD">
        <w:rPr>
          <w:rFonts w:eastAsiaTheme="minorHAnsi"/>
          <w:lang w:eastAsia="en-US"/>
        </w:rPr>
        <w:t>57/2015-3 od 19</w:t>
      </w:r>
      <w:r>
        <w:rPr>
          <w:rFonts w:eastAsiaTheme="minorHAnsi"/>
          <w:lang w:eastAsia="en-US"/>
        </w:rPr>
        <w:t xml:space="preserve">. studenog 2015. pokrenuo skraćeni stečajni </w:t>
      </w:r>
      <w:r>
        <w:rPr>
          <w:rFonts w:eastAsiaTheme="minorHAnsi"/>
          <w:lang w:eastAsia="en-US"/>
        </w:rPr>
        <w:lastRenderedPageBreak/>
        <w:t xml:space="preserve">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 xml:space="preserve">ona, na mrežnoj stranici e-Oglasna ploča sudova </w:t>
      </w:r>
      <w:r w:rsidR="005521B5">
        <w:rPr>
          <w:rFonts w:cs="Times New Roman" w:eastAsia="Times New Roman"/>
          <w:szCs w:val="24"/>
        </w:rPr>
        <w:t>20</w:t>
      </w:r>
      <w:r w:rsidR="002F4679">
        <w:rPr>
          <w:rFonts w:cs="Times New Roman" w:eastAsia="Times New Roman"/>
          <w:szCs w:val="24"/>
        </w:rPr>
        <w:t xml:space="preserve">. studenog 2015. </w:t>
      </w:r>
      <w:r>
        <w:rPr>
          <w:rFonts w:cs="Times New Roman" w:eastAsia="Times New Roman"/>
          <w:szCs w:val="24"/>
        </w:rPr>
        <w:t>objavio oglas posl. br. 11 St-2</w:t>
      </w:r>
      <w:r w:rsidR="000515AD">
        <w:rPr>
          <w:rFonts w:cs="Times New Roman" w:eastAsia="Times New Roman"/>
          <w:szCs w:val="24"/>
        </w:rPr>
        <w:t>57</w:t>
      </w:r>
      <w:r>
        <w:rPr>
          <w:rFonts w:cs="Times New Roman" w:eastAsia="Times New Roman"/>
          <w:szCs w:val="24"/>
        </w:rPr>
        <w:t>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4419D" w:rsidP="0044419D" w:rsidR="0044419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4419D" w:rsidP="0044419D" w:rsidR="0044419D" w:rsidRPr="005D578C">
      <w:pPr>
        <w:rPr>
          <w:rFonts w:cs="Times New Roman" w:eastAsia="Times New Roman"/>
          <w:szCs w:val="24"/>
        </w:rPr>
      </w:pPr>
    </w:p>
    <w:p w:rsidRDefault="0044419D" w:rsidP="0044419D" w:rsidR="0044419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19.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4419D" w:rsidP="0044419D" w:rsidR="0044419D" w:rsidRPr="005D578C">
      <w:pPr>
        <w:jc w:val="center"/>
        <w:rPr>
          <w:rFonts w:cs="Times New Roman" w:eastAsia="Times New Roman"/>
          <w:szCs w:val="24"/>
        </w:rPr>
      </w:pPr>
    </w:p>
    <w:p w:rsidRDefault="0044419D" w:rsidP="0044419D" w:rsidR="0044419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4419D" w:rsidP="0044419D" w:rsidR="0044419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5E607F">
        <w:rPr>
          <w:rFonts w:cs="Times New Roman" w:eastAsia="Times New Roman"/>
          <w:szCs w:val="24"/>
        </w:rPr>
        <w:t>, v. r.</w:t>
      </w:r>
    </w:p>
    <w:p w:rsidRDefault="0044419D" w:rsidP="0044419D" w:rsidR="0044419D">
      <w:pPr>
        <w:jc w:val="left"/>
        <w:rPr>
          <w:rFonts w:cs="Times New Roman" w:eastAsia="Times New Roman"/>
          <w:szCs w:val="24"/>
        </w:rPr>
      </w:pPr>
    </w:p>
    <w:p w:rsidRDefault="0044419D" w:rsidP="0044419D" w:rsidR="0044419D" w:rsidRPr="005D578C">
      <w:pPr>
        <w:jc w:val="left"/>
        <w:rPr>
          <w:rFonts w:cs="Times New Roman" w:eastAsia="Times New Roman"/>
          <w:szCs w:val="24"/>
        </w:rPr>
      </w:pPr>
    </w:p>
    <w:p w:rsidRDefault="0044419D" w:rsidP="0044419D" w:rsidR="0044419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4419D" w:rsidP="0044419D" w:rsidR="0044419D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44419D" w:rsidP="0044419D" w:rsidR="004441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4419D" w:rsidP="0044419D" w:rsidR="0044419D">
      <w:pPr>
        <w:rPr>
          <w:rFonts w:cs="Times New Roman" w:eastAsia="Times New Roman"/>
          <w:szCs w:val="24"/>
        </w:rPr>
      </w:pPr>
    </w:p>
    <w:p w:rsidRDefault="0044419D" w:rsidP="0044419D" w:rsidR="0044419D" w:rsidRPr="005D578C">
      <w:pPr>
        <w:rPr>
          <w:rFonts w:cs="Times New Roman" w:eastAsia="Times New Roman"/>
          <w:szCs w:val="24"/>
        </w:rPr>
      </w:pPr>
    </w:p>
    <w:p w:rsidRDefault="0044419D" w:rsidP="0044419D" w:rsidR="0044419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4419D" w:rsidP="0044419D" w:rsidR="004441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4419D" w:rsidP="0044419D" w:rsidR="004441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KULTURNO-UMJETNIČKA UDRUGA „LABIN ART EXPRESS“,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Labin, Rudarska 1</w:t>
      </w:r>
      <w:r w:rsidRPr="005D578C">
        <w:rPr>
          <w:rFonts w:cs="Times New Roman" w:eastAsia="Times New Roman"/>
          <w:szCs w:val="24"/>
        </w:rPr>
        <w:t xml:space="preserve">, </w:t>
      </w:r>
    </w:p>
    <w:p w:rsidRDefault="0044419D" w:rsidP="0044419D" w:rsidR="0044419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4419D" w:rsidP="0044419D" w:rsidR="004441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4419D" w:rsidP="0044419D" w:rsidR="0044419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Nikola Delić iz Pule, Kranjčevićeva 16,</w:t>
      </w:r>
    </w:p>
    <w:p w:rsidRDefault="0044419D" w:rsidP="0044419D" w:rsidR="004441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44419D" w:rsidP="0044419D" w:rsidR="004441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44419D" w:rsidP="0044419D" w:rsidR="004441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44419D" w:rsidP="0044419D" w:rsidR="0044419D"/>
    <w:p w:rsidRDefault="0044419D" w:rsidP="0044419D" w:rsidR="0044419D"/>
    <w:p w:rsidRDefault="0044419D" w:rsidP="0044419D" w:rsidR="0044419D"/>
    <w:p w:rsidRDefault="0044419D" w:rsidP="0044419D" w:rsidR="0044419D"/>
    <w:p w:rsidRDefault="0044419D" w:rsidP="0044419D" w:rsidR="0044419D"/>
    <w:p w:rsidRDefault="0044419D" w:rsidP="0044419D" w:rsidR="0044419D"/>
    <w:p w:rsidRDefault="0044419D" w:rsidP="0044419D" w:rsidR="0044419D"/>
    <w:p w:rsidRDefault="0044419D" w:rsidP="0044419D" w:rsidR="0044419D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559" w:rsidP="0044419D" w:rsidR="006E5559">
      <w:r>
        <w:separator/>
      </w:r>
    </w:p>
  </w:endnote>
  <w:endnote w:id="0" w:type="continuationSeparator">
    <w:p w:rsidRDefault="006E5559" w:rsidP="0044419D" w:rsidR="006E5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559" w:rsidP="0044419D" w:rsidR="006E5559">
      <w:r>
        <w:separator/>
      </w:r>
    </w:p>
  </w:footnote>
  <w:footnote w:id="0" w:type="continuationSeparator">
    <w:p w:rsidRDefault="006E5559" w:rsidP="0044419D" w:rsidR="006E55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D08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238E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St-2</w:t>
    </w:r>
    <w:r w:rsidR="0044419D">
      <w:rPr>
        <w:szCs w:val="24"/>
      </w:rPr>
      <w:t>57/2015-7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D08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2 St-2</w:t>
    </w:r>
    <w:r w:rsidR="0044419D">
      <w:rPr>
        <w:szCs w:val="24"/>
      </w:rPr>
      <w:t>57/2015-7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641"/>
    <w:rsid w:val="000515AD"/>
    <w:rsid w:val="001877E9"/>
    <w:rsid w:val="002238EB"/>
    <w:rsid w:val="002A7641"/>
    <w:rsid w:val="002F4679"/>
    <w:rsid w:val="0044419D"/>
    <w:rsid w:val="004F5027"/>
    <w:rsid w:val="005521B5"/>
    <w:rsid w:val="005E607F"/>
    <w:rsid w:val="006E5559"/>
    <w:rsid w:val="00E47D0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419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419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4419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41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419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41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419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3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8E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38E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38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38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419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419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4419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41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419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41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419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3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8E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38E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38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38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St-257/2015</izvorni_sadrzaj>
    <derivirana_varijabla naziv="DomainObject.Predmet.OznakaBroj_1">St-257/2015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KULTURNO-UMJETNIČKA UDRUGA "LABIN ART EXPRESS"</izvorni_sadrzaj>
    <derivirana_varijabla naziv="DomainObject.Predmet.ProtustrankaFormated_1">  KULTURNO-UMJETNIČKA UDRUGA "LABIN ART EXPRESS"</derivirana_varijabla>
  </DomainObject.Predmet.ProtustrankaFormated>
  <DomainObject.Predmet.ProtustrankaFormatedOIB>
    <izvorni_sadrzaj>  KULTURNO-UMJETNIČKA UDRUGA "LABIN ART EXPRESS", OIB 88155000332</izvorni_sadrzaj>
    <derivirana_varijabla naziv="DomainObject.Predmet.ProtustrankaFormatedOIB_1">  KULTURNO-UMJETNIČKA UDRUGA "LABIN ART EXPRESS", OIB 88155000332</derivirana_varijabla>
  </DomainObject.Predmet.ProtustrankaFormatedOIB>
  <DomainObject.Predmet.ProtustrankaFormatedWithAdress>
    <izvorni_sadrzaj> KULTURNO-UMJETNIČKA UDRUGA "LABIN ART EXPRESS", Rudarska 1, 52220 Labin</izvorni_sadrzaj>
    <derivirana_varijabla naziv="DomainObject.Predmet.ProtustrankaFormatedWithAdress_1"> KULTURNO-UMJETNIČKA UDRUGA "LABIN ART EXPRESS", Rudarska 1, 52220 Labin</derivirana_varijabla>
  </DomainObject.Predmet.ProtustrankaFormatedWithAdress>
  <DomainObject.Predmet.ProtustrankaFormatedWithAdressOIB>
    <izvorni_sadrzaj> KULTURNO-UMJETNIČKA UDRUGA "LABIN ART EXPRESS", OIB 88155000332, Rudarska 1, 52220 Labin</izvorni_sadrzaj>
    <derivirana_varijabla naziv="DomainObject.Predmet.ProtustrankaFormatedWithAdressOIB_1"> KULTURNO-UMJETNIČKA UDRUGA "LABIN ART EXPRESS", OIB 88155000332, Rudarska 1, 52220 Labin</derivirana_varijabla>
  </DomainObject.Predmet.ProtustrankaFormatedWithAdressOIB>
  <DomainObject.Predmet.ProtustrankaWithAdress>
    <izvorni_sadrzaj>KULTURNO-UMJETNIČKA UDRUGA "LABIN ART EXPRESS" Rudarska 1, 52220 Labin</izvorni_sadrzaj>
    <derivirana_varijabla naziv="DomainObject.Predmet.ProtustrankaWithAdress_1">KULTURNO-UMJETNIČKA UDRUGA "LABIN ART EXPRESS" Rudarska 1, 52220 Labin</derivirana_varijabla>
  </DomainObject.Predmet.ProtustrankaWithAdress>
  <DomainObject.Predmet.ProtustrankaWithAdressOIB>
    <izvorni_sadrzaj>KULTURNO-UMJETNIČKA UDRUGA "LABIN ART EXPRESS", OIB 88155000332, Rudarska 1, 52220 Labin</izvorni_sadrzaj>
    <derivirana_varijabla naziv="DomainObject.Predmet.ProtustrankaWithAdressOIB_1">KULTURNO-UMJETNIČKA UDRUGA "LABIN ART EXPRESS", OIB 88155000332, Rudarska 1, 52220 Labin</derivirana_varijabla>
  </DomainObject.Predmet.ProtustrankaWithAdressOIB>
  <DomainObject.Predmet.ProtustrankaNazivFormated>
    <izvorni_sadrzaj>KULTURNO-UMJETNIČKA UDRUGA "LABIN ART EXPRESS"</izvorni_sadrzaj>
    <derivirana_varijabla naziv="DomainObject.Predmet.ProtustrankaNazivFormated_1">KULTURNO-UMJETNIČKA UDRUGA "LABIN ART EXPRESS"</derivirana_varijabla>
  </DomainObject.Predmet.ProtustrankaNazivFormated>
  <DomainObject.Predmet.ProtustrankaNazivFormatedOIB>
    <izvorni_sadrzaj>KULTURNO-UMJETNIČKA UDRUGA "LABIN ART EXPRESS", OIB 88155000332</izvorni_sadrzaj>
    <derivirana_varijabla naziv="DomainObject.Predmet.ProtustrankaNazivFormatedOIB_1">KULTURNO-UMJETNIČKA UDRUGA "LABIN ART EXPRESS", OIB 88155000332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130234.94</izvorni_sadrzaj>
    <derivirana_varijabla naziv="DomainObject.Predmet.TrenutnaVrijednost_1">130234.94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KULTURNO-UMJETNIČKA UDRUGA "LABIN ART EXPRESS"</item>
    </izvorni_sadrzaj>
    <derivirana_varijabla naziv="DomainObject.Predmet.ProtuStrankaListFormated_1">
      <item>KULTURNO-UMJETNIČKA UDRUGA "LABIN ART EXPRESS"</item>
    </derivirana_varijabla>
  </DomainObject.Predmet.ProtuStrankaListFormated>
  <DomainObject.Predmet.ProtuStrankaListFormatedOIB>
    <izvorni_sadrzaj>
      <item>KULTURNO-UMJETNIČKA UDRUGA "LABIN ART EXPRESS", OIB 88155000332</item>
    </izvorni_sadrzaj>
    <derivirana_varijabla naziv="DomainObject.Predmet.ProtuStrankaListFormatedOIB_1">
      <item>KULTURNO-UMJETNIČKA UDRUGA "LABIN ART EXPRESS", OIB 88155000332</item>
    </derivirana_varijabla>
  </DomainObject.Predmet.ProtuStrankaListFormatedOIB>
  <DomainObject.Predmet.ProtuStrankaListFormatedWithAdress>
    <izvorni_sadrzaj>
      <item>KULTURNO-UMJETNIČKA UDRUGA "LABIN ART EXPRESS", Rudarska 1, 52220 Labin</item>
    </izvorni_sadrzaj>
    <derivirana_varijabla naziv="DomainObject.Predmet.ProtuStrankaListFormatedWithAdress_1">
      <item>KULTURNO-UMJETNIČKA UDRUGA "LABIN ART EXPRESS", Rudarska 1, 52220 Labin</item>
    </derivirana_varijabla>
  </DomainObject.Predmet.ProtuStrankaListFormatedWithAdress>
  <DomainObject.Predmet.ProtuStrankaListFormatedWithAdressOIB>
    <izvorni_sadrzaj>
      <item>KULTURNO-UMJETNIČKA UDRUGA "LABIN ART EXPRESS", OIB 88155000332, Rudarska 1, 52220 Labin</item>
    </izvorni_sadrzaj>
    <derivirana_varijabla naziv="DomainObject.Predmet.ProtuStrankaListFormatedWithAdressOIB_1">
      <item>KULTURNO-UMJETNIČKA UDRUGA "LABIN ART EXPRESS", OIB 88155000332, Rudarska 1, 52220 Labin</item>
    </derivirana_varijabla>
  </DomainObject.Predmet.ProtuStrankaListFormatedWithAdressOIB>
  <DomainObject.Predmet.ProtuStrankaListNazivFormated>
    <izvorni_sadrzaj>
      <item>KULTURNO-UMJETNIČKA UDRUGA "LABIN ART EXPRESS"</item>
    </izvorni_sadrzaj>
    <derivirana_varijabla naziv="DomainObject.Predmet.ProtuStrankaListNazivFormated_1">
      <item>KULTURNO-UMJETNIČKA UDRUGA "LABIN ART EXPRESS"</item>
    </derivirana_varijabla>
  </DomainObject.Predmet.ProtuStrankaListNazivFormated>
  <DomainObject.Predmet.ProtuStrankaListNazivFormatedOIB>
    <izvorni_sadrzaj>
      <item>KULTURNO-UMJETNIČKA UDRUGA "LABIN ART EXPRESS", OIB 88155000332</item>
    </izvorni_sadrzaj>
    <derivirana_varijabla naziv="DomainObject.Predmet.ProtuStrankaListNazivFormatedOIB_1">
      <item>KULTURNO-UMJETNIČKA UDRUGA "LABIN ART EXPRESS", OIB 88155000332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KULTURNO-UMJETNIČKA UDRUGA "LABIN ART EXPRESS"</izvorni_sadrzaj>
    <derivirana_varijabla naziv="DomainObject.Predmet.ProtustrankaIDrugi_1">KULTURNO-UMJETNIČKA UDRUGA "LABIN ART EXPRESS"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KULTURNO-UMJETNIČKA UDRUGA "LABIN ART EXPRESS", OIB 88155000332, Rudarska 1, 52220 Labin</izvorni_sadrzaj>
    <derivirana_varijabla naziv="DomainObject.Predmet.ProtustrankaIDrugiAdressOIB_1">KULTURNO-UMJETNIČKA UDRUGA "LABIN ART EXPRESS", OIB 88155000332, Rudarska 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KULTURNO-UMJETNIČKA UDRUGA "LABIN ART EXPRESS"</item>
    </izvorni_sadrzaj>
    <derivirana_varijabla naziv="DomainObject.Predmet.SudioniciListNaziv_1">
      <item>FINANCIJSKA AGENCIJA, RC RIJEKA, PODRUŽNICA PULA, PULA</item>
      <item>KULTURNO-UMJETNIČKA UDRUGA "LABIN ART EXPRESS"</item>
    </derivirana_varijabla>
  </DomainObject.Predmet.SudioniciListNaziv>
  <DomainObject.Predmet.SudioniciListAdressOIB>
    <izvorni_sadrzaj>
      <item>FINANCIJSKA AGENCIJA, RC RIJEKA, PODRUŽNICA PULA, PULA, OIB 85821130368, Giardini 5,52100 Pula</item>
      <item>KULTURNO-UMJETNIČKA UDRUGA "LABIN ART EXPRESS", OIB 88155000332, Rudarska 1,52220 Labin</item>
    </izvorni_sadrzaj>
    <derivirana_varijabla naziv="DomainObject.Predmet.SudioniciListAdressOIB_1">
      <item>FINANCIJSKA AGENCIJA, RC RIJEKA, PODRUŽNICA PULA, PULA, OIB 85821130368, Giardini 5,52100 Pula</item>
      <item>KULTURNO-UMJETNIČKA UDRUGA "LABIN ART EXPRESS", OIB 88155000332, Rudarska 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88155000332</item>
    </izvorni_sadrzaj>
    <derivirana_varijabla naziv="DomainObject.Predmet.SudioniciListNazivOIB_1">
      <item>, OIB 85821130368</item>
      <item>, OIB 88155000332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3799</properties:Characters>
  <properties:Lines>96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2016-04-18T10:21:00Z</dcterms:created>
  <dc:creator>Mihaela Kaligari</dc:creator>
  <dc:description/>
  <cp:keywords/>
  <cp:lastModifiedBy>Jasmina Matika</cp:lastModifiedBy>
  <cp:lastPrinted>2016-04-19T08:31:00Z</cp:lastPrinted>
  <dcterms:modified xmlns:xsi="http://www.w3.org/2001/XMLSchema-instance" xsi:type="dcterms:W3CDTF">2016-04-19T08:31:00Z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