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18e8" w14:paraId="f0f18e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DC11C6">
        <w:t>425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0D6D04">
        <w:t>EKO WORLD TRADE j.d.o.o. za trgovinu i usluge Zagreb, Aleja Hermanna Bollea 21, OIB 80516023139, MBS 080895094</w:t>
      </w:r>
      <w:r w:rsidR="00B14B3A">
        <w:t>, dana</w:t>
      </w:r>
      <w:r>
        <w:t xml:space="preserve"> </w:t>
      </w:r>
      <w:r w:rsidR="00716C1D">
        <w:t>2</w:t>
      </w:r>
      <w:r w:rsidR="008E3A63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0D6D04">
        <w:t>EKO WORLD TRADE j.d.o.o. za trgovinu i usluge Zagreb, Aleja Hermanna Bollea 21, OIB 80516023139, MBS 080895094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16C1D" w:rsidR="00716C1D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1642">
        <w:t xml:space="preserve"> </w:t>
      </w:r>
      <w:r w:rsidR="008E3A63">
        <w:t xml:space="preserve">Zdenko Krstić iz Osijeka, Županijska 2, OIB </w:t>
      </w:r>
      <w:r w:rsidR="008E3A63" w:rsidRPr="00B03FBD">
        <w:t>13827089798</w:t>
      </w:r>
      <w:r w:rsidR="008E3A63"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0D6D04">
        <w:t>EKO WORLD TRADE j.d.o.o. za trgovinu i usluge Zagreb, Aleja Hermanna Bollea 21, OIB 80516023139, MBS 080895094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0D6D04">
        <w:t xml:space="preserve">18. prosinca 2015. </w:t>
      </w:r>
      <w:r>
        <w:t xml:space="preserve"> zahtjev za provedbu skraćenog stečajnog postupka nad dužnikom</w:t>
      </w:r>
      <w:r w:rsidR="002955F5">
        <w:t xml:space="preserve"> </w:t>
      </w:r>
      <w:r w:rsidR="000D6D04">
        <w:t xml:space="preserve">EKO WORLD TRADE j.d.o.o. </w:t>
      </w:r>
      <w:r w:rsidR="00D75813">
        <w:t xml:space="preserve">Zagreb, </w:t>
      </w:r>
      <w:r w:rsidR="000D6D04">
        <w:t>Aleja Hermanna Bollea 21, OIB 80516023139, MBS 080895094.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0D6D04">
        <w:t>425</w:t>
      </w:r>
      <w:r>
        <w:t>/16-</w:t>
      </w:r>
      <w:r w:rsidR="00B12EDD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8179CD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331" w:rsidP="00F961D8" w:rsidR="009E7331">
      <w:r>
        <w:separator/>
      </w:r>
    </w:p>
  </w:endnote>
  <w:endnote w:id="0" w:type="continuationSeparator">
    <w:p w:rsidRDefault="009E7331" w:rsidP="00F961D8" w:rsidR="009E7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331" w:rsidP="00F961D8" w:rsidR="009E7331">
      <w:r>
        <w:separator/>
      </w:r>
    </w:p>
  </w:footnote>
  <w:footnote w:id="0" w:type="continuationSeparator">
    <w:p w:rsidRDefault="009E7331" w:rsidP="00F961D8" w:rsidR="009E7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9CD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0D6D04">
      <w:t>425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0D6D04"/>
    <w:rsid w:val="001C0834"/>
    <w:rsid w:val="001F7D2D"/>
    <w:rsid w:val="00212462"/>
    <w:rsid w:val="00215A7F"/>
    <w:rsid w:val="00234E8D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F670E"/>
    <w:rsid w:val="00554F6F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16C1D"/>
    <w:rsid w:val="00723772"/>
    <w:rsid w:val="007277BA"/>
    <w:rsid w:val="00731C1A"/>
    <w:rsid w:val="0077014F"/>
    <w:rsid w:val="007A6609"/>
    <w:rsid w:val="007D7BC7"/>
    <w:rsid w:val="007E0A11"/>
    <w:rsid w:val="008179CD"/>
    <w:rsid w:val="008253D8"/>
    <w:rsid w:val="008431F8"/>
    <w:rsid w:val="00844FB2"/>
    <w:rsid w:val="008D4169"/>
    <w:rsid w:val="008D61A3"/>
    <w:rsid w:val="008E3A63"/>
    <w:rsid w:val="009108ED"/>
    <w:rsid w:val="009134B9"/>
    <w:rsid w:val="009628B3"/>
    <w:rsid w:val="009664E4"/>
    <w:rsid w:val="009B7829"/>
    <w:rsid w:val="009E1BBA"/>
    <w:rsid w:val="009E7331"/>
    <w:rsid w:val="00A05CD3"/>
    <w:rsid w:val="00A42316"/>
    <w:rsid w:val="00AA567E"/>
    <w:rsid w:val="00AB6233"/>
    <w:rsid w:val="00AF2A3B"/>
    <w:rsid w:val="00B12EDD"/>
    <w:rsid w:val="00B14B3A"/>
    <w:rsid w:val="00B506CA"/>
    <w:rsid w:val="00B667BC"/>
    <w:rsid w:val="00B97EA3"/>
    <w:rsid w:val="00C071B1"/>
    <w:rsid w:val="00C97427"/>
    <w:rsid w:val="00CA521D"/>
    <w:rsid w:val="00CC632A"/>
    <w:rsid w:val="00D12FDF"/>
    <w:rsid w:val="00D5361E"/>
    <w:rsid w:val="00D57066"/>
    <w:rsid w:val="00D6160B"/>
    <w:rsid w:val="00D75813"/>
    <w:rsid w:val="00D90AB2"/>
    <w:rsid w:val="00DA4683"/>
    <w:rsid w:val="00DB1AC0"/>
    <w:rsid w:val="00DC11C6"/>
    <w:rsid w:val="00E7006B"/>
    <w:rsid w:val="00E82D6F"/>
    <w:rsid w:val="00E85CBE"/>
    <w:rsid w:val="00E866C6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St-1425/2016</izvorni_sadrzaj>
    <derivirana_varijabla naziv="DomainObject.Predmet.OznakaBroj_1">St-1425/2016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WORLD TRADE j.d.o.o.</izvorni_sadrzaj>
    <derivirana_varijabla naziv="DomainObject.Predmet.ProtustrankaFormated_1">  EKO WORLD TRADE j.d.o.o.</derivirana_varijabla>
  </DomainObject.Predmet.ProtustrankaFormated>
  <DomainObject.Predmet.ProtustrankaFormatedOIB>
    <izvorni_sadrzaj>  EKO WORLD TRADE j.d.o.o., OIB 80516023139</izvorni_sadrzaj>
    <derivirana_varijabla naziv="DomainObject.Predmet.ProtustrankaFormatedOIB_1">  EKO WORLD TRADE j.d.o.o., OIB 80516023139</derivirana_varijabla>
  </DomainObject.Predmet.ProtustrankaFormatedOIB>
  <DomainObject.Predmet.ProtustrankaFormatedWithAdress>
    <izvorni_sadrzaj> EKO WORLD TRADE j.d.o.o., Aleja Hermanna Bollea 21, 10000 Zagreb</izvorni_sadrzaj>
    <derivirana_varijabla naziv="DomainObject.Predmet.ProtustrankaFormatedWithAdress_1"> EKO WORLD TRADE j.d.o.o., Aleja Hermanna Bollea 21, 10000 Zagreb</derivirana_varijabla>
  </DomainObject.Predmet.ProtustrankaFormatedWithAdress>
  <DomainObject.Predmet.ProtustrankaFormatedWithAdressOIB>
    <izvorni_sadrzaj> EKO WORLD TRADE j.d.o.o., OIB 80516023139, Aleja Hermanna Bollea 21, 10000 Zagreb</izvorni_sadrzaj>
    <derivirana_varijabla naziv="DomainObject.Predmet.ProtustrankaFormatedWithAdressOIB_1"> EKO WORLD TRADE j.d.o.o., OIB 80516023139, Aleja Hermanna Bollea 21, 10000 Zagreb</derivirana_varijabla>
  </DomainObject.Predmet.ProtustrankaFormatedWithAdressOIB>
  <DomainObject.Predmet.ProtustrankaWithAdress>
    <izvorni_sadrzaj>EKO WORLD TRADE j.d.o.o. Aleja Hermanna Bollea 21, 10000 Zagreb</izvorni_sadrzaj>
    <derivirana_varijabla naziv="DomainObject.Predmet.ProtustrankaWithAdress_1">EKO WORLD TRADE j.d.o.o. Aleja Hermanna Bollea 21, 10000 Zagreb</derivirana_varijabla>
  </DomainObject.Predmet.ProtustrankaWithAdress>
  <DomainObject.Predmet.ProtustrankaWithAdressOIB>
    <izvorni_sadrzaj>EKO WORLD TRADE j.d.o.o., OIB 80516023139, Aleja Hermanna Bollea 21, 10000 Zagreb</izvorni_sadrzaj>
    <derivirana_varijabla naziv="DomainObject.Predmet.ProtustrankaWithAdressOIB_1">EKO WORLD TRADE j.d.o.o., OIB 80516023139, Aleja Hermanna Bollea 21, 10000 Zagreb</derivirana_varijabla>
  </DomainObject.Predmet.ProtustrankaWithAdressOIB>
  <DomainObject.Predmet.ProtustrankaNazivFormated>
    <izvorni_sadrzaj>EKO WORLD TRADE j.d.o.o.</izvorni_sadrzaj>
    <derivirana_varijabla naziv="DomainObject.Predmet.ProtustrankaNazivFormated_1">EKO WORLD TRADE j.d.o.o.</derivirana_varijabla>
  </DomainObject.Predmet.ProtustrankaNazivFormated>
  <DomainObject.Predmet.ProtustrankaNazivFormatedOIB>
    <izvorni_sadrzaj>EKO WORLD TRADE j.d.o.o., OIB 80516023139</izvorni_sadrzaj>
    <derivirana_varijabla naziv="DomainObject.Predmet.ProtustrankaNazivFormatedOIB_1">EKO WORLD TRADE j.d.o.o., OIB 80516023139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WORLD TRADE j.d.o.o.</item>
    </izvorni_sadrzaj>
    <derivirana_varijabla naziv="DomainObject.Predmet.ProtuStrankaListFormated_1">
      <item>EKO WORLD TRADE j.d.o.o.</item>
    </derivirana_varijabla>
  </DomainObject.Predmet.ProtuStrankaListFormated>
  <DomainObject.Predmet.ProtuStrankaListFormatedOIB>
    <izvorni_sadrzaj>
      <item>EKO WORLD TRADE j.d.o.o., OIB 80516023139</item>
    </izvorni_sadrzaj>
    <derivirana_varijabla naziv="DomainObject.Predmet.ProtuStrankaListFormatedOIB_1">
      <item>EKO WORLD TRADE j.d.o.o., OIB 80516023139</item>
    </derivirana_varijabla>
  </DomainObject.Predmet.ProtuStrankaListFormatedOIB>
  <DomainObject.Predmet.ProtuStrankaListFormatedWithAdress>
    <izvorni_sadrzaj>
      <item>EKO WORLD TRADE j.d.o.o., Aleja Hermanna Bollea 21, 10000 Zagreb</item>
    </izvorni_sadrzaj>
    <derivirana_varijabla naziv="DomainObject.Predmet.ProtuStrankaListFormatedWithAdress_1">
      <item>EKO WORLD TRADE j.d.o.o., Aleja Hermanna Bollea 21, 10000 Zagreb</item>
    </derivirana_varijabla>
  </DomainObject.Predmet.ProtuStrankaListFormatedWithAdress>
  <DomainObject.Predmet.ProtuStrankaListFormatedWithAdressOIB>
    <izvorni_sadrzaj>
      <item>EKO WORLD TRADE j.d.o.o., OIB 80516023139, Aleja Hermanna Bollea 21, 10000 Zagreb</item>
    </izvorni_sadrzaj>
    <derivirana_varijabla naziv="DomainObject.Predmet.ProtuStrankaListFormatedWithAdressOIB_1">
      <item>EKO WORLD TRADE j.d.o.o., OIB 80516023139, Aleja Hermanna Bollea 21, 10000 Zagreb</item>
    </derivirana_varijabla>
  </DomainObject.Predmet.ProtuStrankaListFormatedWithAdressOIB>
  <DomainObject.Predmet.ProtuStrankaListNazivFormated>
    <izvorni_sadrzaj>
      <item>EKO WORLD TRADE j.d.o.o.</item>
    </izvorni_sadrzaj>
    <derivirana_varijabla naziv="DomainObject.Predmet.ProtuStrankaListNazivFormated_1">
      <item>EKO WORLD TRADE j.d.o.o.</item>
    </derivirana_varijabla>
  </DomainObject.Predmet.ProtuStrankaListNazivFormated>
  <DomainObject.Predmet.ProtuStrankaListNazivFormatedOIB>
    <izvorni_sadrzaj>
      <item>EKO WORLD TRADE j.d.o.o., OIB 80516023139</item>
    </izvorni_sadrzaj>
    <derivirana_varijabla naziv="DomainObject.Predmet.ProtuStrankaListNazivFormatedOIB_1">
      <item>EKO WORLD TRADE j.d.o.o., OIB 80516023139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WORLD TRADE j.d.o.o.</izvorni_sadrzaj>
    <derivirana_varijabla naziv="DomainObject.Predmet.ProtustrankaIDrugi_1">EKO WORLD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WORLD TRADE j.d.o.o., OIB 80516023139, Aleja Hermanna Bollea 21, 10000 Zagreb</izvorni_sadrzaj>
    <derivirana_varijabla naziv="DomainObject.Predmet.ProtustrankaIDrugiAdressOIB_1">EKO WORLD TRADE j.d.o.o., OIB 80516023139, Aleja Hermanna Bollea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WORLD TRADE j.d.o.o.</item>
      <item>FINA Regionalni centar Zagreb</item>
    </izvorni_sadrzaj>
    <derivirana_varijabla naziv="DomainObject.Predmet.SudioniciListNaziv_1">
      <item>EKO WORLD TRADE j.d.o.o.</item>
      <item>FINA Regionalni centar Zagreb</item>
    </derivirana_varijabla>
  </DomainObject.Predmet.SudioniciListNaziv>
  <DomainObject.Predmet.SudioniciListAdressOIB>
    <izvorni_sadrzaj>
      <item>EKO WORLD TRADE j.d.o.o., OIB 80516023139, Aleja Hermanna Bollea 21,10000 Zagreb</item>
      <item>FINA Regionalni centar Zagreb, OIB 85821130368, Trg svibanjskih žrtava 1995. 1,10000 Zagreb</item>
    </izvorni_sadrzaj>
    <derivirana_varijabla naziv="DomainObject.Predmet.SudioniciListAdressOIB_1">
      <item>EKO WORLD TRADE j.d.o.o., OIB 80516023139, Aleja Hermanna Bollea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80516023139</item>
      <item>, OIB 85821130368</item>
    </izvorni_sadrzaj>
    <derivirana_varijabla naziv="DomainObject.Predmet.SudioniciListNazivOIB_1">
      <item>, OIB 80516023139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F96AC-24EB-49BF-AB0D-D3EA4FCC1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2353</properties:Characters>
  <properties:Lines>85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2016-08-18T12:05:00Z</dcterms:created>
  <dc:creator>Darija Miličević</dc:creator>
  <cp:lastModifiedBy>Darija Miličević</cp:lastModifiedBy>
  <cp:lastPrinted>2016-08-23T07:59:00Z</cp:lastPrinted>
  <dcterms:modified xmlns:xsi="http://www.w3.org/2001/XMLSchema-instance" xsi:type="dcterms:W3CDTF">2016-08-23T08:00:00Z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