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d75c3" w14:paraId="5bd75c3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0D576F" w:rsidP="00586DD5" w:rsidR="00586DD5" w:rsidRPr="00586DD5">
      <w:r>
        <w:t xml:space="preserve">     </w:t>
      </w:r>
      <w:r w:rsidR="00586DD5"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</w:t>
      </w:r>
      <w:r w:rsidR="000D576F">
        <w:t xml:space="preserve">        </w:t>
      </w:r>
      <w:r w:rsidRPr="00586DD5">
        <w:t xml:space="preserve">  </w:t>
      </w:r>
      <w:r w:rsidR="000D576F">
        <w:t>89</w:t>
      </w:r>
      <w:r w:rsidRPr="00586DD5">
        <w:t>. St</w:t>
      </w:r>
      <w:r w:rsidR="00A019E5">
        <w:t>-</w:t>
      </w:r>
      <w:r w:rsidR="00DD7502">
        <w:t>2017</w:t>
      </w:r>
      <w:r w:rsidR="009E40AD">
        <w:t>/1</w:t>
      </w:r>
      <w:r w:rsidR="00406E43">
        <w:t>6</w:t>
      </w:r>
      <w:r w:rsidR="0072269C">
        <w:t>-18</w:t>
      </w:r>
    </w:p>
    <w:p w:rsidRDefault="000D576F" w:rsidP="00586DD5" w:rsidR="00586DD5" w:rsidRPr="00586DD5">
      <w:r>
        <w:t xml:space="preserve">          Zagreb, </w:t>
      </w:r>
      <w:proofErr w:type="spellStart"/>
      <w:r w:rsidR="00586DD5" w:rsidRPr="00586DD5">
        <w:t>Amruševa</w:t>
      </w:r>
      <w:proofErr w:type="spellEnd"/>
      <w:r w:rsidR="00586DD5" w:rsidRPr="00586DD5">
        <w:t xml:space="preserve"> 2/II</w:t>
      </w:r>
    </w:p>
    <w:p w:rsidRDefault="000D576F" w:rsidP="007C4EF1" w:rsidR="000D576F"/>
    <w:p w:rsidRDefault="000D576F" w:rsidP="00C23899" w:rsidR="000D576F" w:rsidRPr="00B50AEF">
      <w:pPr>
        <w:jc w:val="center"/>
      </w:pPr>
      <w:r>
        <w:t>R E P U B L I K A  H R V A T S K A</w:t>
      </w:r>
    </w:p>
    <w:p w:rsidRDefault="000D576F" w:rsidP="00586DD5" w:rsidR="000D576F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8C653B" w:rsidP="008C653B" w:rsidR="00A2482F">
      <w:pPr>
        <w:jc w:val="both"/>
      </w:pPr>
      <w:r>
        <w:tab/>
      </w:r>
      <w:r w:rsidR="00DD7502" w:rsidRPr="00070D63">
        <w:t xml:space="preserve">Trgovački sud u Zagrebu, po sucu Nikolini Dorić Hadžisejdić, </w:t>
      </w:r>
      <w:r w:rsidR="00DD7502" w:rsidRPr="00070D63">
        <w:rPr>
          <w:lang w:val="pt-BR"/>
        </w:rPr>
        <w:t>u stečajnom predmetu u povodu prijedloga predlagatelja</w:t>
      </w:r>
      <w:r w:rsidR="00DD7502" w:rsidRPr="00070D63">
        <w:t xml:space="preserve"> </w:t>
      </w:r>
      <w:r w:rsidR="00DD7502" w:rsidRPr="00070D63">
        <w:rPr>
          <w:lang w:val="pt-BR"/>
        </w:rPr>
        <w:t xml:space="preserve">FINANCIJSKA AGENCIJA, RC Zagreb, </w:t>
      </w:r>
      <w:r w:rsidR="00DD7502" w:rsidRPr="00070D63">
        <w:t xml:space="preserve">Podružnica </w:t>
      </w:r>
      <w:r w:rsidR="00DD7502">
        <w:t>Zagreb, Trg svibanjskih žrtava 1995. 1</w:t>
      </w:r>
      <w:r w:rsidR="00DD7502" w:rsidRPr="00070D63">
        <w:t>, OIB: 85821130368,</w:t>
      </w:r>
      <w:r w:rsidR="00DD7502" w:rsidRPr="00070D63">
        <w:rPr>
          <w:lang w:val="pt-BR"/>
        </w:rPr>
        <w:t xml:space="preserve"> za otvaranje stečajnog postupka nad dužnikom </w:t>
      </w:r>
      <w:r w:rsidR="00DD7502">
        <w:rPr>
          <w:lang w:val="pt-BR"/>
        </w:rPr>
        <w:t>DATA-TELECOM d.o.o., OIB 01978787218, Zagreb, Pavla Sokolića 16, dana 2</w:t>
      </w:r>
      <w:r w:rsidR="00A2482F" w:rsidRPr="00A2482F">
        <w:t>. veljače 2017.,</w:t>
      </w:r>
    </w:p>
    <w:p w:rsidRDefault="00A2482F" w:rsidP="008C653B" w:rsidR="00A2482F" w:rsidRPr="00A2482F">
      <w:pPr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0D576F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</w:t>
      </w:r>
      <w:r w:rsidR="009D6D4C">
        <w:t>rasprave o uvjetima</w:t>
      </w:r>
      <w:r w:rsidR="008D6FB5" w:rsidRPr="008D6FB5">
        <w:t xml:space="preserve">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DD7502" w:rsidRPr="00DD7502">
        <w:rPr>
          <w:lang w:val="pt-BR"/>
        </w:rPr>
        <w:t>DATA-TELECOM d.o.o., OIB 01978787218, Zagreb, Pavla Sokolića 16</w:t>
      </w:r>
      <w:r w:rsidR="00F60834">
        <w:t xml:space="preserve">, </w:t>
      </w:r>
      <w:r w:rsidRPr="00586DD5">
        <w:t xml:space="preserve">za </w:t>
      </w:r>
      <w:r w:rsidR="00406E43">
        <w:t>2</w:t>
      </w:r>
      <w:r w:rsidR="009D6D4C" w:rsidRPr="009D6D4C">
        <w:t xml:space="preserve">. </w:t>
      </w:r>
      <w:r w:rsidR="00406E43">
        <w:t>svibnja</w:t>
      </w:r>
      <w:r w:rsidR="009D6D4C" w:rsidRPr="009D6D4C">
        <w:t xml:space="preserve"> 2017.</w:t>
      </w:r>
      <w:r w:rsidR="00A019E5" w:rsidRPr="009D6D4C">
        <w:t xml:space="preserve"> u </w:t>
      </w:r>
      <w:r w:rsidR="00DD7502">
        <w:t>11</w:t>
      </w:r>
      <w:r w:rsidR="008A5FA1">
        <w:t>,</w:t>
      </w:r>
      <w:r w:rsidR="00DD7502">
        <w:t>0</w:t>
      </w:r>
      <w:r w:rsidR="009D6D4C" w:rsidRPr="009D6D4C">
        <w:t>0</w:t>
      </w:r>
      <w:r w:rsidRPr="009D6D4C">
        <w:t xml:space="preserve"> sati,</w:t>
      </w:r>
      <w:r w:rsidRPr="009D6D4C">
        <w:rPr>
          <w:b/>
        </w:rPr>
        <w:t xml:space="preserve"> </w:t>
      </w:r>
      <w:r w:rsidRPr="00586DD5">
        <w:t>u zgradi ovog suda u sobi br</w:t>
      </w:r>
      <w:r w:rsidR="006A22C0" w:rsidRPr="00586DD5">
        <w:t xml:space="preserve">. </w:t>
      </w:r>
      <w:r w:rsidR="000D576F">
        <w:t>9</w:t>
      </w:r>
      <w:r w:rsidR="006A22C0" w:rsidRPr="00586DD5">
        <w:t>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685A5E" w:rsidR="00F057DB">
      <w:pPr>
        <w:jc w:val="both"/>
      </w:pPr>
      <w:r>
        <w:t>-    zastupnik po zakonu dužnika</w:t>
      </w:r>
    </w:p>
    <w:p w:rsidRDefault="00F057DB" w:rsidP="00685A5E" w:rsidR="00A019E5">
      <w:pPr>
        <w:jc w:val="both"/>
      </w:pPr>
      <w:r>
        <w:t>-    privremeni stečajni upravitelj</w:t>
      </w:r>
    </w:p>
    <w:p w:rsidRDefault="00685A5E" w:rsidP="00264933" w:rsidR="006B708C" w:rsidRPr="00586DD5">
      <w:pPr>
        <w:jc w:val="both"/>
      </w:pPr>
      <w:r w:rsidRPr="00586DD5">
        <w:tab/>
      </w:r>
    </w:p>
    <w:p w:rsidRDefault="006B708C" w:rsidP="006B708C" w:rsidR="006B708C" w:rsidRPr="00586DD5">
      <w:pPr>
        <w:jc w:val="center"/>
      </w:pPr>
      <w:r w:rsidRPr="00586DD5">
        <w:t>U Z</w:t>
      </w:r>
      <w:r w:rsidR="00AE403F">
        <w:t xml:space="preserve">agrebu </w:t>
      </w:r>
      <w:r w:rsidR="00DD7502">
        <w:t>2</w:t>
      </w:r>
      <w:r w:rsidR="00A019E5">
        <w:t xml:space="preserve">. </w:t>
      </w:r>
      <w:r w:rsidR="00AE403F">
        <w:t>veljače</w:t>
      </w:r>
      <w:r w:rsidR="00406E43">
        <w:t xml:space="preserve"> 2017</w:t>
      </w:r>
      <w:r w:rsidR="00264157" w:rsidRPr="00586DD5">
        <w:t>.</w:t>
      </w:r>
    </w:p>
    <w:p w:rsidRDefault="002D2245" w:rsidP="006B708C" w:rsidR="002D2245" w:rsidRPr="00586DD5"/>
    <w:p w:rsidRDefault="006A22C0" w:rsidP="0072269C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4A645D" w:rsidP="0072269C" w:rsidR="006A22C0">
      <w:pPr>
        <w:ind w:left="5760"/>
        <w:jc w:val="right"/>
      </w:pPr>
      <w:r>
        <w:t xml:space="preserve">         </w:t>
      </w:r>
      <w:r w:rsidR="000D576F">
        <w:t>Nikolina Dorić Hadžisejdić</w:t>
      </w:r>
      <w:r w:rsidR="00830381">
        <w:t>,v.r.</w:t>
      </w:r>
    </w:p>
    <w:p w:rsidRDefault="00560074" w:rsidP="002D2245" w:rsidR="00560074" w:rsidRPr="00586DD5">
      <w:pPr>
        <w:ind w:firstLine="720" w:left="5760"/>
      </w:pPr>
    </w:p>
    <w:p w:rsidRDefault="006B708C" w:rsidP="006B708C" w:rsidR="006B708C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</w:t>
      </w:r>
      <w:r w:rsidR="00C517C6">
        <w:t>a nije dopuštena  žalba ( čl. 19.</w:t>
      </w:r>
      <w:r w:rsidR="00F057DB">
        <w:t xml:space="preserve"> </w:t>
      </w:r>
      <w:r w:rsidR="00C517C6">
        <w:t>st.7</w:t>
      </w:r>
      <w:r w:rsidRPr="00586DD5">
        <w:t>. SZ ).</w:t>
      </w:r>
    </w:p>
    <w:p w:rsidRDefault="00D03437" w:rsidP="006B708C" w:rsidR="00D03437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830381" w:rsidP="006B708C" w:rsidR="00830381">
      <w:pPr>
        <w:rPr>
          <w:b/>
        </w:rPr>
      </w:pPr>
    </w:p>
    <w:p w:rsidRDefault="00830381" w:rsidP="002B3342" w:rsidR="00830381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830381" w:rsidP="002B3342" w:rsidR="00830381" w:rsidRPr="00694D64">
      <w:r w:rsidRPr="00694D64">
        <w:t>Karmela Dolenc</w:t>
      </w:r>
    </w:p>
    <w:p w:rsidRDefault="00830381" w:rsidP="002B3342" w:rsidR="00830381">
      <w:pPr>
        <w:pStyle w:val="Bezproreda"/>
      </w:pPr>
    </w:p>
    <w:p w:rsidRDefault="00830381" w:rsidP="006B708C" w:rsidR="00830381" w:rsidRPr="00586DD5">
      <w:pPr>
        <w:rPr>
          <w:b/>
        </w:rPr>
      </w:pPr>
    </w:p>
    <w:sectPr w:rsidSect="000D576F" w:rsidR="00830381" w:rsidRPr="00586DD5">
      <w:headerReference w:type="default" r:id="rId9"/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29E1" w:rsidP="000D576F" w:rsidR="004A29E1">
      <w:r>
        <w:separator/>
      </w:r>
    </w:p>
  </w:endnote>
  <w:endnote w:id="0" w:type="continuationSeparator">
    <w:p w:rsidRDefault="004A29E1" w:rsidP="000D576F" w:rsidR="004A29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29E1" w:rsidP="000D576F" w:rsidR="004A29E1">
      <w:r>
        <w:separator/>
      </w:r>
    </w:p>
  </w:footnote>
  <w:footnote w:id="0" w:type="continuationSeparator">
    <w:p w:rsidRDefault="004A29E1" w:rsidP="000D576F" w:rsidR="004A29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76F" w:rsidR="000D576F">
    <w:pPr>
      <w:pStyle w:val="Zaglavlje"/>
    </w:pPr>
    <w:r>
      <w:t xml:space="preserve">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5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71509"/>
    <w:rsid w:val="00075172"/>
    <w:rsid w:val="000901D5"/>
    <w:rsid w:val="000D576F"/>
    <w:rsid w:val="000E19ED"/>
    <w:rsid w:val="000E1DC5"/>
    <w:rsid w:val="000F54BF"/>
    <w:rsid w:val="00106717"/>
    <w:rsid w:val="00137325"/>
    <w:rsid w:val="0021087C"/>
    <w:rsid w:val="00227C98"/>
    <w:rsid w:val="00263D9E"/>
    <w:rsid w:val="00264157"/>
    <w:rsid w:val="00264933"/>
    <w:rsid w:val="002714E8"/>
    <w:rsid w:val="00287281"/>
    <w:rsid w:val="002D2245"/>
    <w:rsid w:val="00316538"/>
    <w:rsid w:val="00347BB4"/>
    <w:rsid w:val="0038741D"/>
    <w:rsid w:val="003C198B"/>
    <w:rsid w:val="00406E43"/>
    <w:rsid w:val="004A29E1"/>
    <w:rsid w:val="004A645D"/>
    <w:rsid w:val="004B7913"/>
    <w:rsid w:val="004B7F3F"/>
    <w:rsid w:val="004C79D9"/>
    <w:rsid w:val="004E5469"/>
    <w:rsid w:val="004F022B"/>
    <w:rsid w:val="004F497E"/>
    <w:rsid w:val="005071FA"/>
    <w:rsid w:val="0051699E"/>
    <w:rsid w:val="00555310"/>
    <w:rsid w:val="00560074"/>
    <w:rsid w:val="005640F5"/>
    <w:rsid w:val="00586DD5"/>
    <w:rsid w:val="005D6465"/>
    <w:rsid w:val="005E0B3B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2269C"/>
    <w:rsid w:val="00733542"/>
    <w:rsid w:val="007A6843"/>
    <w:rsid w:val="007B3F07"/>
    <w:rsid w:val="00830381"/>
    <w:rsid w:val="00860B16"/>
    <w:rsid w:val="00880F0E"/>
    <w:rsid w:val="008A5FA1"/>
    <w:rsid w:val="008B05F8"/>
    <w:rsid w:val="008C653B"/>
    <w:rsid w:val="008D6FB5"/>
    <w:rsid w:val="00901CAF"/>
    <w:rsid w:val="00982E56"/>
    <w:rsid w:val="009D6D4C"/>
    <w:rsid w:val="009E0381"/>
    <w:rsid w:val="009E40AD"/>
    <w:rsid w:val="00A019E5"/>
    <w:rsid w:val="00A2482F"/>
    <w:rsid w:val="00A34C9C"/>
    <w:rsid w:val="00A45CFF"/>
    <w:rsid w:val="00A76551"/>
    <w:rsid w:val="00AE403F"/>
    <w:rsid w:val="00B47261"/>
    <w:rsid w:val="00B639DE"/>
    <w:rsid w:val="00B94580"/>
    <w:rsid w:val="00BF0BBF"/>
    <w:rsid w:val="00C34AA2"/>
    <w:rsid w:val="00C517C6"/>
    <w:rsid w:val="00CD0B3B"/>
    <w:rsid w:val="00D03437"/>
    <w:rsid w:val="00D47D35"/>
    <w:rsid w:val="00D52D3B"/>
    <w:rsid w:val="00D74489"/>
    <w:rsid w:val="00DB06B8"/>
    <w:rsid w:val="00DC5B26"/>
    <w:rsid w:val="00DD7502"/>
    <w:rsid w:val="00E07559"/>
    <w:rsid w:val="00E865F3"/>
    <w:rsid w:val="00E9131D"/>
    <w:rsid w:val="00EA7FA1"/>
    <w:rsid w:val="00F057DB"/>
    <w:rsid w:val="00F378C1"/>
    <w:rsid w:val="00F4108B"/>
    <w:rsid w:val="00F52B75"/>
    <w:rsid w:val="00F60834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Bullet"/>
    <w:lsdException w:unhideWhenUsed="false" w:semiHidden="false" w:name="List 3"/>
    <w:lsdException w:unhideWhenUsed="false" w:semiHidden="false" w:name="List 4"/>
    <w:lsdException w:qFormat="true" w:unhideWhenUsed="false" w:semiHidden="false" w:name="Title"/>
    <w:lsdException w:unhideWhenUsed="false" w:semiHidden="false" w:name="Message Header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3354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65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65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65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65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65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0D576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D576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0D576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D576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0D576F"/>
    <w:pPr>
      <w:ind w:left="720"/>
      <w:contextualSpacing/>
    </w:pPr>
    <w:rPr>
      <w:lang w:eastAsia="hr-HR"/>
    </w:rPr>
  </w:style>
  <w:style w:styleId="Bezproreda" w:type="paragraph">
    <w:name w:val="No Spacing"/>
    <w:uiPriority w:val="1"/>
    <w:qFormat/>
    <w:rsid w:val="004A645D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Bullet" w:semiHidden="0" w:unhideWhenUsed="0"/>
    <w:lsdException w:name="List 3" w:semiHidden="0" w:unhideWhenUsed="0"/>
    <w:lsdException w:name="List 4" w:semiHidden="0" w:unhideWhenUsed="0"/>
    <w:lsdException w:name="Title" w:qFormat="1" w:semiHidden="0" w:unhideWhenUsed="0"/>
    <w:lsdException w:name="Message Header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3354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65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65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65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65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65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0D576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D576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0D576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D576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0D576F"/>
    <w:pPr>
      <w:ind w:left="720"/>
      <w:contextualSpacing/>
    </w:pPr>
    <w:rPr>
      <w:lang w:eastAsia="hr-HR"/>
    </w:rPr>
  </w:style>
  <w:style w:styleId="Bezproreda" w:type="paragraph">
    <w:name w:val="No Spacing"/>
    <w:uiPriority w:val="1"/>
    <w:qFormat/>
    <w:rsid w:val="004A645D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2017</izvorni_sadrzaj>
    <derivirana_varijabla naziv="DomainObject.Predmet.Broj_1">2017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St-2017/2016</izvorni_sadrzaj>
    <derivirana_varijabla naziv="DomainObject.Predmet.OznakaBroj_1">St-2017/2016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DATA-TELECOM d.o.o. zastupanog po punomoćniku DAMIR VALEČIĆ; Tomica Biškup</izvorni_sadrzaj>
    <derivirana_varijabla naziv="DomainObject.Predmet.ProtustrankaFormated_1">  DATA-TELECOM d.o.o. zastupanog po punomoćniku DAMIR VALEČIĆ; Tomica Biškup</derivirana_varijabla>
  </DomainObject.Predmet.ProtustrankaFormated>
  <DomainObject.Predmet.ProtustrankaFormatedOIB>
    <izvorni_sadrzaj>  DATA-TELECOM d.o.o., OIB 01978787218 zastupanog po punomoćniku DAMIR VALEČIĆ; Tomica Biškup</izvorni_sadrzaj>
    <derivirana_varijabla naziv="DomainObject.Predmet.ProtustrankaFormatedOIB_1">  DATA-TELECOM d.o.o., OIB 01978787218 zastupanog po punomoćniku DAMIR VALEČIĆ; Tomica Biškup</derivirana_varijabla>
  </DomainObject.Predmet.ProtustrankaFormatedOIB>
  <DomainObject.Predmet.ProtustrankaFormatedWithAdress>
    <izvorni_sadrzaj> DATA-TELECOM d.o.o., Pavla Sokolića 16, 10000 Zagreb zastupanog po punomoćniku DAMIR VALEČIĆ; Tomica Biškup</izvorni_sadrzaj>
    <derivirana_varijabla naziv="DomainObject.Predmet.ProtustrankaFormatedWithAdress_1"> DATA-TELECOM d.o.o., Pavla Sokolića 16, 10000 Zagreb zastupanog po punomoćniku DAMIR VALEČIĆ; Tomica Biškup</derivirana_varijabla>
  </DomainObject.Predmet.ProtustrankaFormatedWithAdress>
  <DomainObject.Predmet.ProtustrankaFormatedWithAdressOIB>
    <izvorni_sadrzaj> DATA-TELECOM d.o.o., OIB 01978787218, Pavla Sokolića 16, 10000 Zagreb zastupanog po punomoćniku DAMIR VALEČIĆ; Tomica Biškup</izvorni_sadrzaj>
    <derivirana_varijabla naziv="DomainObject.Predmet.ProtustrankaFormatedWithAdressOIB_1"> DATA-TELECOM d.o.o., OIB 01978787218, Pavla Sokolića 16, 10000 Zagreb zastupanog po punomoćniku DAMIR VALEČIĆ; Tomica Biškup</derivirana_varijabla>
  </DomainObject.Predmet.ProtustrankaFormatedWithAdressOIB>
  <DomainObject.Predmet.ProtustrankaWithAdress>
    <izvorni_sadrzaj>DATA-TELECOM d.o.o. Pavla Sokolića 16, 10000 Zagreb</izvorni_sadrzaj>
    <derivirana_varijabla naziv="DomainObject.Predmet.ProtustrankaWithAdress_1">DATA-TELECOM d.o.o. Pavla Sokolića 16, 10000 Zagreb</derivirana_varijabla>
  </DomainObject.Predmet.ProtustrankaWithAdress>
  <DomainObject.Predmet.ProtustrankaWithAdressOIB>
    <izvorni_sadrzaj>DATA-TELECOM d.o.o., OIB 01978787218, Pavla Sokolića 16, 10000 Zagreb</izvorni_sadrzaj>
    <derivirana_varijabla naziv="DomainObject.Predmet.ProtustrankaWithAdressOIB_1">DATA-TELECOM d.o.o., OIB 01978787218, Pavla Sokolića 16, 10000 Zagreb</derivirana_varijabla>
  </DomainObject.Predmet.ProtustrankaWithAdressOIB>
  <DomainObject.Predmet.ProtustrankaNazivFormated>
    <izvorni_sadrzaj>DATA-TELECOM d.o.o.</izvorni_sadrzaj>
    <derivirana_varijabla naziv="DomainObject.Predmet.ProtustrankaNazivFormated_1">DATA-TELECOM d.o.o.</derivirana_varijabla>
  </DomainObject.Predmet.ProtustrankaNazivFormated>
  <DomainObject.Predmet.ProtustrankaNazivFormatedOIB>
    <izvorni_sadrzaj>DATA-TELECOM d.o.o., OIB 01978787218</izvorni_sadrzaj>
    <derivirana_varijabla naziv="DomainObject.Predmet.ProtustrankaNazivFormatedOIB_1">DATA-TELECOM d.o.o., OIB 01978787218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DATA-TELECOM d.o.o. zastupanog po punomoćniku DAMIR VALEČIĆ; Tomica Biškup</item>
    </izvorni_sadrzaj>
    <derivirana_varijabla naziv="DomainObject.Predmet.ProtuStrankaListFormated_1">
      <item>DATA-TELECOM d.o.o. zastupanog po punomoćniku DAMIR VALEČIĆ; Tomica Biškup</item>
    </derivirana_varijabla>
  </DomainObject.Predmet.ProtuStrankaListFormated>
  <DomainObject.Predmet.ProtuStrankaListFormatedOIB>
    <izvorni_sadrzaj>
      <item>DATA-TELECOM d.o.o., OIB 01978787218 zastupanog po punomoćniku DAMIR VALEČIĆ; Tomica Biškup</item>
    </izvorni_sadrzaj>
    <derivirana_varijabla naziv="DomainObject.Predmet.ProtuStrankaListFormatedOIB_1">
      <item>DATA-TELECOM d.o.o., OIB 01978787218 zastupanog po punomoćniku DAMIR VALEČIĆ; Tomica Biškup</item>
    </derivirana_varijabla>
  </DomainObject.Predmet.ProtuStrankaListFormatedOIB>
  <DomainObject.Predmet.ProtuStrankaListFormatedWithAdress>
    <izvorni_sadrzaj>
      <item>DATA-TELECOM d.o.o., Pavla Sokolića 16, 10000 Zagreb zastupanog po punomoćniku DAMIR VALEČIĆ; Tomica Biškup</item>
    </izvorni_sadrzaj>
    <derivirana_varijabla naziv="DomainObject.Predmet.ProtuStrankaListFormatedWithAdress_1">
      <item>DATA-TELECOM d.o.o., Pavla Sokolića 16, 10000 Zagreb zastupanog po punomoćniku DAMIR VALEČIĆ; Tomica Biškup</item>
    </derivirana_varijabla>
  </DomainObject.Predmet.ProtuStrankaListFormatedWithAdress>
  <DomainObject.Predmet.ProtuStrankaListFormatedWithAdressOIB>
    <izvorni_sadrzaj>
      <item>DATA-TELECOM d.o.o., OIB 01978787218, Pavla Sokolića 16, 10000 Zagreb zastupanog po punomoćniku DAMIR VALEČIĆ; Tomica Biškup</item>
    </izvorni_sadrzaj>
    <derivirana_varijabla naziv="DomainObject.Predmet.ProtuStrankaListFormatedWithAdressOIB_1">
      <item>DATA-TELECOM d.o.o., OIB 01978787218, Pavla Sokolića 16, 10000 Zagreb zastupanog po punomoćniku DAMIR VALEČIĆ; Tomica Biškup</item>
    </derivirana_varijabla>
  </DomainObject.Predmet.ProtuStrankaListFormatedWithAdressOIB>
  <DomainObject.Predmet.ProtuStrankaListNazivFormated>
    <izvorni_sadrzaj>
      <item>DATA-TELECOM d.o.o.</item>
    </izvorni_sadrzaj>
    <derivirana_varijabla naziv="DomainObject.Predmet.ProtuStrankaListNazivFormated_1">
      <item>DATA-TELECOM d.o.o.</item>
    </derivirana_varijabla>
  </DomainObject.Predmet.ProtuStrankaListNazivFormated>
  <DomainObject.Predmet.ProtuStrankaListNazivFormatedOIB>
    <izvorni_sadrzaj>
      <item>DATA-TELECOM d.o.o., OIB 01978787218</item>
    </izvorni_sadrzaj>
    <derivirana_varijabla naziv="DomainObject.Predmet.ProtuStrankaListNazivFormatedOIB_1">
      <item>DATA-TELECOM d.o.o., OIB 01978787218</item>
    </derivirana_varijabla>
  </DomainObject.Predmet.ProtuStrankaListNazivFormatedOIB>
  <DomainObject.Predmet.OstaliListFormated>
    <izvorni_sadrzaj>
      <item>DAMIR VALEČIĆ punomoćnik sudionika u postupku DATA-TELECOM d.o.o.</item>
      <item>Tomica Biškup punomoćnik sudionika u postupku DATA-TELECOM d.o.o.</item>
    </izvorni_sadrzaj>
    <derivirana_varijabla naziv="DomainObject.Predmet.OstaliListFormated_1">
      <item>DAMIR VALEČIĆ punomoćnik sudionika u postupku DATA-TELECOM d.o.o.</item>
      <item>Tomica Biškup punomoćnik sudionika u postupku DATA-TELECOM d.o.o.</item>
    </derivirana_varijabla>
  </DomainObject.Predmet.OstaliListFormated>
  <DomainObject.Predmet.OstaliListFormatedOIB>
    <izvorni_sadrzaj>
      <item>DAMIR VALEČIĆ, OIB 79679670662 punomoćnik sudionika u postupku DATA-TELECOM d.o.o.</item>
      <item>Tomica Biškup, OIB 20853001327 punomoćnik sudionika u postupku DATA-TELECOM d.o.o.</item>
    </izvorni_sadrzaj>
    <derivirana_varijabla naziv="DomainObject.Predmet.OstaliListFormatedOIB_1">
      <item>DAMIR VALEČIĆ, OIB 79679670662 punomoćnik sudionika u postupku DATA-TELECOM d.o.o.</item>
      <item>Tomica Biškup, OIB 20853001327 punomoćnik sudionika u postupku DATA-TELECOM d.o.o.</item>
    </derivirana_varijabla>
  </DomainObject.Predmet.OstaliListFormatedOIB>
  <DomainObject.Predmet.OstaliListFormatedWithAdress>
    <izvorni_sadrzaj>
      <item>DAMIR VALEČIĆ, Pavla Sokolića 16, 10000 Zagreb punomoćnik sudionika u postupku DATA-TELECOM d.o.o.</item>
      <item>Tomica Biškup, Ulica Mije Krešića 10, 10000 Zagreb punomoćnik sudionika u postupku DATA-TELECOM d.o.o.</item>
    </izvorni_sadrzaj>
    <derivirana_varijabla naziv="DomainObject.Predmet.OstaliListFormatedWithAdress_1">
      <item>DAMIR VALEČIĆ, Pavla Sokolića 16, 10000 Zagreb punomoćnik sudionika u postupku DATA-TELECOM d.o.o.</item>
      <item>Tomica Biškup, Ulica Mije Krešića 10, 10000 Zagreb punomoćnik sudionika u postupku DATA-TELECOM d.o.o.</item>
    </derivirana_varijabla>
  </DomainObject.Predmet.OstaliListFormatedWithAdress>
  <DomainObject.Predmet.OstaliListFormatedWithAdressOIB>
    <izvorni_sadrzaj>
      <item>DAMIR VALEČIĆ, OIB 79679670662, Pavla Sokolića 16, 10000 Zagreb punomoćnik sudionika u postupku DATA-TELECOM d.o.o.</item>
      <item>Tomica Biškup, OIB 20853001327, Ulica Mije Krešića 10, 10000 Zagreb punomoćnik sudionika u postupku DATA-TELECOM d.o.o.</item>
    </izvorni_sadrzaj>
    <derivirana_varijabla naziv="DomainObject.Predmet.OstaliListFormatedWithAdressOIB_1">
      <item>DAMIR VALEČIĆ, OIB 79679670662, Pavla Sokolića 16, 10000 Zagreb punomoćnik sudionika u postupku DATA-TELECOM d.o.o.</item>
      <item>Tomica Biškup, OIB 20853001327, Ulica Mije Krešića 10, 10000 Zagreb punomoćnik sudionika u postupku DATA-TELECOM d.o.o.</item>
    </derivirana_varijabla>
  </DomainObject.Predmet.OstaliListFormatedWithAdressOIB>
  <DomainObject.Predmet.OstaliListNazivFormated>
    <izvorni_sadrzaj>
      <item>DAMIR VALEČIĆ</item>
      <item>Tomica Biškup</item>
    </izvorni_sadrzaj>
    <derivirana_varijabla naziv="DomainObject.Predmet.OstaliListNazivFormated_1">
      <item>DAMIR VALEČIĆ</item>
      <item>Tomica Biškup</item>
    </derivirana_varijabla>
  </DomainObject.Predmet.OstaliListNazivFormated>
  <DomainObject.Predmet.OstaliListNazivFormatedOIB>
    <izvorni_sadrzaj>
      <item>DAMIR VALEČIĆ, OIB 79679670662</item>
      <item>Tomica Biškup, OIB 20853001327</item>
    </izvorni_sadrzaj>
    <derivirana_varijabla naziv="DomainObject.Predmet.OstaliListNazivFormatedOIB_1">
      <item>DAMIR VALEČIĆ, OIB 79679670662</item>
      <item>Tomica Biškup, OIB 20853001327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DATA-TELECOM d.o.o.</izvorni_sadrzaj>
    <derivirana_varijabla naziv="DomainObject.Predmet.ProtustrankaIDrugi_1">DATA-TELECOM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DATA-TELECOM d.o.o., OIB 01978787218, Pavla Sokolića 16, 10000 Zagreb</izvorni_sadrzaj>
    <derivirana_varijabla naziv="DomainObject.Predmet.ProtustrankaIDrugiAdressOIB_1">DATA-TELECOM d.o.o., OIB 01978787218, Pavla Sokolića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DATA-TELECOM d.o.o.</item>
      <item>DAMIR VALEČIĆ</item>
      <item>Tomica Biškup</item>
    </izvorni_sadrzaj>
    <derivirana_varijabla naziv="DomainObject.Predmet.SudioniciListNaziv_1">
      <item>FINA Regionalni centar Zagreb</item>
      <item>DATA-TELECOM d.o.o.</item>
      <item>DAMIR VALEČIĆ</item>
      <item>Tomica Biškup</item>
    </derivirana_varijabla>
  </DomainObject.Predmet.SudioniciListNaziv>
  <DomainObject.Predmet.SudioniciListAdressOIB>
    <izvorni_sadrzaj>
      <item>FINA Regionalni centar Zagreb, OIB 85821130368, Trg svibanjskih žrtava 1995. 1,10000 Zagreb</item>
      <item>DATA-TELECOM d.o.o., OIB 01978787218, Pavla Sokolića 16,10000 Zagreb</item>
      <item>DAMIR VALEČIĆ, OIB 79679670662, Pavla Sokolića 16,10000 Zagreb</item>
      <item>Tomica Biškup, OIB 20853001327, Ulica Mije Krešića 10,10000 Zagreb</item>
    </izvorni_sadrzaj>
    <derivirana_varijabla naziv="DomainObject.Predmet.SudioniciListAdressOIB_1">
      <item>FINA Regionalni centar Zagreb, OIB 85821130368, Trg svibanjskih žrtava 1995. 1,10000 Zagreb</item>
      <item>DATA-TELECOM d.o.o., OIB 01978787218, Pavla Sokolića 16,10000 Zagreb</item>
      <item>DAMIR VALEČIĆ, OIB 79679670662, Pavla Sokolića 16,10000 Zagreb</item>
      <item>Tomica Biškup, OIB 20853001327, Ulica Mije Krešića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01978787218</item>
      <item>, OIB 79679670662</item>
      <item>, OIB 20853001327</item>
    </izvorni_sadrzaj>
    <derivirana_varijabla naziv="DomainObject.Predmet.SudioniciListNazivOIB_1">
      <item>, OIB 85821130368</item>
      <item>, OIB 01978787218</item>
      <item>, OIB 79679670662</item>
      <item>, OIB 20853001327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185</properties:Words>
  <properties:Characters>904</properties:Characters>
  <properties:Lines>39</properties:Lines>
  <properties:Paragraphs>19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2016-10-10T12:04:00Z</dcterms:created>
  <dc:creator>nmarkovic</dc:creator>
  <cp:lastModifiedBy>Karmela Dolenc</cp:lastModifiedBy>
  <cp:lastPrinted>2017-02-02T09:36:00Z</cp:lastPrinted>
  <dcterms:modified xmlns:xsi="http://www.w3.org/2001/XMLSchema-instance" xsi:type="dcterms:W3CDTF">2017-02-02T09:36:00Z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