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f216" w14:paraId="b01f216" w:rsidRDefault="00DF177E" w:rsidP="000C3CA4" w:rsidR="000302FB" w:rsidRPr="000C3CA4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 xml:space="preserve">. br.: </w:t>
      </w:r>
      <w:r w:rsidR="000C3CA4" w:rsidRPr="000C3CA4">
        <w:t>1 St-</w:t>
      </w:r>
      <w:r w:rsidR="008C4E1E">
        <w:t>1043</w:t>
      </w:r>
      <w:r w:rsidR="0005177B">
        <w:t>/</w:t>
      </w:r>
      <w:r w:rsidR="008C4E1E">
        <w:t>20</w:t>
      </w:r>
      <w:r w:rsidR="0005177B">
        <w:t>16-</w:t>
      </w:r>
      <w:r w:rsidR="00C21603">
        <w:t>175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8C4E1E" w:rsidRPr="002256A6">
        <w:t>JOLLY – JBS d.o.o.</w:t>
      </w:r>
      <w:r w:rsidR="008C4E1E">
        <w:t xml:space="preserve"> u stečaju</w:t>
      </w:r>
      <w:r w:rsidR="008C4E1E" w:rsidRPr="002256A6">
        <w:t>, Šibenik</w:t>
      </w:r>
      <w:r w:rsidR="008C4E1E">
        <w:t xml:space="preserve">, Ante </w:t>
      </w:r>
      <w:proofErr w:type="spellStart"/>
      <w:r w:rsidR="008C4E1E">
        <w:t>Šupuka</w:t>
      </w:r>
      <w:proofErr w:type="spellEnd"/>
      <w:r w:rsidR="008C4E1E">
        <w:t xml:space="preserve"> 10, Šibenik, OIB:</w:t>
      </w:r>
      <w:r w:rsidR="008C4E1E" w:rsidRPr="002256A6">
        <w:t>00322433664</w:t>
      </w:r>
      <w:r w:rsidR="008C4E1E" w:rsidRPr="00BE6EB1">
        <w:t>, zastupanom po stečajno</w:t>
      </w:r>
      <w:r w:rsidR="008C4E1E">
        <w:t>j</w:t>
      </w:r>
      <w:r w:rsidR="008C4E1E" w:rsidRPr="00BE6EB1">
        <w:t xml:space="preserve"> upravitelj</w:t>
      </w:r>
      <w:r w:rsidR="008C4E1E">
        <w:t>ici Ankici Čenić</w:t>
      </w:r>
      <w:r w:rsidR="006B338C">
        <w:t xml:space="preserve">, </w:t>
      </w:r>
      <w:r w:rsidR="008C4E1E">
        <w:t>24. travnja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i o</w:t>
      </w:r>
      <w:r w:rsidR="000302FB" w:rsidRPr="000C3CA4">
        <w:t xml:space="preserve">   j e</w:t>
      </w:r>
    </w:p>
    <w:p w:rsidRDefault="000302FB" w:rsidP="000302FB" w:rsidR="000302FB" w:rsidRPr="000C3CA4"/>
    <w:p w:rsidRDefault="004A3683" w:rsidP="006B338C" w:rsidR="00005F05">
      <w:pPr>
        <w:jc w:val="both"/>
      </w:pPr>
      <w:r w:rsidRPr="000C3CA4">
        <w:t xml:space="preserve">           </w:t>
      </w:r>
      <w:r w:rsidR="00005F05">
        <w:t xml:space="preserve">Ročište </w:t>
      </w:r>
      <w:r w:rsidR="008C4E1E">
        <w:t>za raspravljanje i glasovanje o stečajnom planu</w:t>
      </w:r>
      <w:r w:rsidR="00005F05">
        <w:t xml:space="preserve"> određeno za </w:t>
      </w:r>
      <w:r w:rsidR="008C4E1E">
        <w:t>25. travnja 2017</w:t>
      </w:r>
      <w:r w:rsidR="00005F05">
        <w:t xml:space="preserve">. odgađa se </w:t>
      </w:r>
      <w:r w:rsidR="008C4E1E">
        <w:t xml:space="preserve">na zahtjev vjerovnika, a </w:t>
      </w:r>
      <w:r w:rsidR="007C6D2D">
        <w:t>slijedeće</w:t>
      </w:r>
      <w:r w:rsidR="008C4E1E">
        <w:t xml:space="preserve"> ročište će </w:t>
      </w:r>
      <w:r w:rsidR="00237A8C">
        <w:t>se</w:t>
      </w:r>
      <w:r w:rsidR="008C4E1E">
        <w:t xml:space="preserve"> </w:t>
      </w:r>
      <w:r w:rsidR="00237A8C">
        <w:t>zakazati</w:t>
      </w:r>
      <w:r w:rsidR="008C4E1E">
        <w:t xml:space="preserve"> naknadno </w:t>
      </w:r>
      <w:r w:rsidR="00C21603">
        <w:t>pisanim putem te će isto biti objavljeno na E-oglasnoj ploči</w:t>
      </w:r>
      <w:r w:rsidR="008C4E1E">
        <w:t xml:space="preserve"> Trgovačkog suda u Zadru.</w:t>
      </w:r>
      <w:r w:rsidR="00005F05">
        <w:t xml:space="preserve"> </w:t>
      </w:r>
    </w:p>
    <w:p w:rsidRDefault="00005F05" w:rsidP="006B338C" w:rsidR="00005F05">
      <w:pPr>
        <w:jc w:val="both"/>
      </w:pP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C21603">
        <w:t>24</w:t>
      </w:r>
      <w:r w:rsidR="008C4E1E">
        <w:t xml:space="preserve">. </w:t>
      </w:r>
      <w:r w:rsidR="00C92454">
        <w:t>t</w:t>
      </w:r>
      <w:r w:rsidR="008C4E1E">
        <w:t>ravnja 2017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8C4E1E" w:rsidP="001A0DFE" w:rsidR="0006548B">
      <w:pPr>
        <w:jc w:val="right"/>
      </w:pPr>
      <w:r>
        <w:t>S</w:t>
      </w:r>
      <w:r w:rsidR="0006548B" w:rsidRPr="002C500F">
        <w:t>u</w:t>
      </w:r>
      <w:r w:rsidR="0006548B">
        <w:t>tkinja:</w:t>
      </w:r>
    </w:p>
    <w:p w:rsidRDefault="001A0DFE" w:rsidP="001A0DFE" w:rsidR="0006548B" w:rsidRPr="00F60CD9">
      <w:pPr>
        <w:jc w:val="right"/>
      </w:pPr>
      <w:r>
        <w:t>Ardena Bajlo</w:t>
      </w:r>
    </w:p>
    <w:p w:rsidRDefault="0006548B" w:rsidP="0006548B" w:rsidR="0006548B"/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0302FB" w:rsidRPr="000C3CA4">
      <w:pPr>
        <w:numPr>
          <w:ilvl w:val="0"/>
          <w:numId w:val="1"/>
        </w:numPr>
        <w:jc w:val="both"/>
      </w:pPr>
      <w:r>
        <w:t>stečajnom dužniku</w:t>
      </w:r>
      <w:r w:rsidR="00754A0E">
        <w:t xml:space="preserve"> </w:t>
      </w:r>
      <w:r w:rsidR="00C92454">
        <w:t>– putem e-oglasne ploče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2878F5" w:rsidP="000302FB" w:rsidR="002878F5">
      <w:pPr>
        <w:numPr>
          <w:ilvl w:val="0"/>
          <w:numId w:val="1"/>
        </w:numPr>
        <w:jc w:val="both"/>
      </w:pPr>
      <w:r>
        <w:t xml:space="preserve">stečajnoj upraviteljici </w:t>
      </w:r>
      <w:r w:rsidR="00C92454">
        <w:t>– putem e-</w:t>
      </w:r>
      <w:proofErr w:type="spellStart"/>
      <w:r w:rsidR="00C92454">
        <w:t>maila</w:t>
      </w:r>
      <w:proofErr w:type="spellEnd"/>
      <w:r w:rsidR="00C92454">
        <w:t>, e –oglasna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06548B" w:rsidR="000302FB" w:rsidRPr="000C3CA4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8B" w:rsidP="00DF177E" w:rsidR="0006548B">
      <w:r>
        <w:separator/>
      </w:r>
    </w:p>
  </w:endnote>
  <w:endnote w:id="0" w:type="continuationSeparator">
    <w:p w:rsidRDefault="0006548B" w:rsidP="00DF177E" w:rsidR="0006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8B" w:rsidP="00DF177E" w:rsidR="0006548B">
      <w:r>
        <w:separator/>
      </w:r>
    </w:p>
  </w:footnote>
  <w:footnote w:id="0" w:type="continuationSeparator">
    <w:p w:rsidRDefault="0006548B" w:rsidP="00DF177E" w:rsidR="0006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06548B" w:rsidP="00DF177E" w:rsidR="0006548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F0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proofErr w:type="spellStart"/>
        <w:r>
          <w:t>Posl</w:t>
        </w:r>
        <w:proofErr w:type="spellEnd"/>
        <w:r>
          <w:t xml:space="preserve">. br.: </w:t>
        </w:r>
        <w:r w:rsidRPr="000C3CA4">
          <w:t>1 St-</w:t>
        </w:r>
        <w:r w:rsidR="00712C08">
          <w:t>430/16-11</w:t>
        </w:r>
      </w:p>
      <w:p w:rsidRDefault="00A1001C" w:rsidR="0006548B">
        <w:pPr>
          <w:pStyle w:val="Zaglavlje"/>
          <w:jc w:val="center"/>
        </w:pPr>
      </w:p>
    </w:sdtContent>
  </w:sdt>
  <w:p w:rsidRDefault="0006548B" w:rsidR="000654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C0852"/>
    <w:rsid w:val="0021510A"/>
    <w:rsid w:val="00237A8C"/>
    <w:rsid w:val="0027651C"/>
    <w:rsid w:val="002878F5"/>
    <w:rsid w:val="00332587"/>
    <w:rsid w:val="00391689"/>
    <w:rsid w:val="003A47CB"/>
    <w:rsid w:val="003D4686"/>
    <w:rsid w:val="004A3683"/>
    <w:rsid w:val="00517489"/>
    <w:rsid w:val="0053370D"/>
    <w:rsid w:val="00561856"/>
    <w:rsid w:val="00633176"/>
    <w:rsid w:val="00656A96"/>
    <w:rsid w:val="0066271E"/>
    <w:rsid w:val="00664993"/>
    <w:rsid w:val="006B338C"/>
    <w:rsid w:val="006D5987"/>
    <w:rsid w:val="006E2806"/>
    <w:rsid w:val="00712C08"/>
    <w:rsid w:val="00745785"/>
    <w:rsid w:val="00754A0E"/>
    <w:rsid w:val="007A66AD"/>
    <w:rsid w:val="007C6D2D"/>
    <w:rsid w:val="008B3276"/>
    <w:rsid w:val="008C4E1E"/>
    <w:rsid w:val="008E1367"/>
    <w:rsid w:val="009217D3"/>
    <w:rsid w:val="009E05AD"/>
    <w:rsid w:val="00A1001C"/>
    <w:rsid w:val="00A94666"/>
    <w:rsid w:val="00BE34B5"/>
    <w:rsid w:val="00BE6C59"/>
    <w:rsid w:val="00C052B0"/>
    <w:rsid w:val="00C21603"/>
    <w:rsid w:val="00C55CCE"/>
    <w:rsid w:val="00C57DAD"/>
    <w:rsid w:val="00C92454"/>
    <w:rsid w:val="00CE735C"/>
    <w:rsid w:val="00D21088"/>
    <w:rsid w:val="00D21F59"/>
    <w:rsid w:val="00D70DAC"/>
    <w:rsid w:val="00DC56CB"/>
    <w:rsid w:val="00DF177E"/>
    <w:rsid w:val="00E504E7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0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0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0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0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0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0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0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0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0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0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Plaćen predujam 1000,00 kn 21.11.16.
spis poslan u pisarnicu 24.3.2017.</izvorni_sadrzaj>
    <derivirana_varijabla naziv="DomainObject.Predmet.PrimjedbaSuca_1">Plaćen predujam =5.000,00 kn 07.09.16.
Plaćen predujam 1000,00 kn 21.11.16.
spis poslan u pisarnicu 24.3.2017.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izvorni_sadrzaj>
    <derivirana_varijabla naziv="DomainObject.Predmet.SudioniciListNazivOIB_1"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A255EF-76D6-449E-AC8A-24801E760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181</properties:Words>
  <properties:Characters>829</properties:Characters>
  <properties:Lines>41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2017-04-24T11:18:00Z</dcterms:created>
  <dc:creator>Ardena Bajlo</dc:creator>
  <cp:lastModifiedBy>Martina Kalmeta</cp:lastModifiedBy>
  <cp:lastPrinted>2017-04-24T11:25:00Z</cp:lastPrinted>
  <dcterms:modified xmlns:xsi="http://www.w3.org/2001/XMLSchema-instance" xsi:type="dcterms:W3CDTF">2017-04-24T11:43:00Z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