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8601" w14:paraId="4c08601" w:rsidRDefault="00AE649C" w:rsidP="00903AE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03AE0" w:rsidP="00903AE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03AE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St-105/16-6</w:t>
      </w:r>
      <w:r w:rsidR="00EA1C6D">
        <w:tab/>
      </w:r>
    </w:p>
    <w:p w:rsidRDefault="00903AE0" w:rsidP="00903AE0" w:rsidR="00903AE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03AE0" w:rsidP="00903AE0" w:rsidR="00903AE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03AE0" w:rsidP="00903AE0" w:rsidR="00903AE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03AE0" w:rsidP="00903AE0" w:rsidR="00903AE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03AE0" w:rsidP="00903AE0" w:rsidR="00903AE0">
      <w:pPr>
        <w:spacing w:after="0"/>
        <w:rPr>
          <w:lang w:eastAsia="hr-HR"/>
        </w:rPr>
      </w:pP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center"/>
      </w:pPr>
      <w:r>
        <w:t>U  I M E  R E P U B L I K E  H R V A T S K E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center"/>
      </w:pPr>
      <w:r>
        <w:t>R J E Š E NJ E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TAKITA j.d.o.o. iz Orehovca, Orehovec 36, OIB: 28329711289, dana 8. travnja 2016. </w:t>
      </w:r>
    </w:p>
    <w:p w:rsidRDefault="00903AE0" w:rsidP="00903AE0" w:rsidR="00903AE0">
      <w:pPr>
        <w:spacing w:after="0"/>
        <w:jc w:val="both"/>
      </w:pPr>
    </w:p>
    <w:p w:rsidRDefault="00903AE0" w:rsidP="00903AE0" w:rsidR="00903AE0">
      <w:pPr>
        <w:spacing w:after="0"/>
        <w:jc w:val="center"/>
      </w:pPr>
      <w:r>
        <w:t>r i j e š i o  j e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both"/>
      </w:pPr>
      <w:r>
        <w:tab/>
        <w:t>I Otvara se stečajni postupak nad stečajnim dužnikom TAKITA j.d.o.o. iz Orehovca, Orehovec 36, OIB: 28329711289, s danom 8. travnja 2016. u 14,00 sati.</w:t>
      </w:r>
    </w:p>
    <w:p w:rsidRDefault="00903AE0" w:rsidP="00903AE0" w:rsidR="00903AE0">
      <w:pPr>
        <w:spacing w:after="0"/>
        <w:jc w:val="both"/>
      </w:pPr>
    </w:p>
    <w:p w:rsidRDefault="00903AE0" w:rsidP="00903AE0" w:rsidR="00903AE0">
      <w:pPr>
        <w:spacing w:after="0"/>
        <w:jc w:val="both"/>
        <w:rPr>
          <w:szCs w:val="20"/>
        </w:rPr>
      </w:pPr>
      <w:r>
        <w:tab/>
        <w:t>II Zaključuje se stečajni postupak nad stečajnim dužnikom TAKITA j.d.o.o. iz Orehovca, Orehovec 36, OIB: 28329711289.</w:t>
      </w:r>
    </w:p>
    <w:p w:rsidRDefault="00903AE0" w:rsidP="00903AE0" w:rsidR="00903AE0">
      <w:pPr>
        <w:spacing w:after="0"/>
        <w:jc w:val="both"/>
      </w:pPr>
    </w:p>
    <w:p w:rsidRDefault="00903AE0" w:rsidP="00903AE0" w:rsidR="00903AE0">
      <w:pPr>
        <w:spacing w:after="0"/>
        <w:jc w:val="both"/>
      </w:pPr>
      <w:r>
        <w:tab/>
        <w:t>III Za stečajnog upravitelja imenuje se Siniša Rajnović, Sv. Trojstva 87, Milanovac, Virovitica, OIB: 86217384445.</w:t>
      </w:r>
    </w:p>
    <w:p w:rsidRDefault="00903AE0" w:rsidP="00903AE0" w:rsidR="00903AE0">
      <w:pPr>
        <w:spacing w:after="0"/>
        <w:jc w:val="both"/>
        <w:rPr>
          <w:color w:val="FF0000"/>
        </w:rPr>
      </w:pPr>
    </w:p>
    <w:p w:rsidRDefault="00903AE0" w:rsidP="00903AE0" w:rsidR="00903AE0">
      <w:pPr>
        <w:spacing w:after="0"/>
        <w:jc w:val="both"/>
      </w:pPr>
      <w:r>
        <w:tab/>
        <w:t>IV Ovo rješenje objavit će se na e-oglasnoj ploči suda.</w:t>
      </w:r>
    </w:p>
    <w:p w:rsidRDefault="00903AE0" w:rsidP="00903AE0" w:rsidR="00903AE0">
      <w:pPr>
        <w:spacing w:after="0"/>
        <w:jc w:val="both"/>
      </w:pPr>
    </w:p>
    <w:p w:rsidRDefault="00903AE0" w:rsidP="00903AE0" w:rsidR="00903AE0">
      <w:pPr>
        <w:spacing w:after="0"/>
        <w:jc w:val="both"/>
        <w:rPr>
          <w:szCs w:val="20"/>
        </w:rPr>
      </w:pPr>
      <w:r>
        <w:tab/>
        <w:t>V Po pravomoćnosti ovoga rješenja stečajni dužnik TAKITA j.d.o.o. iz Orehovca, Orehovec 36, OIB: 28329711289, bit će brisan iz sudskog registra.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center"/>
      </w:pPr>
      <w:r>
        <w:t>Obrazloženje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both"/>
      </w:pPr>
      <w:r>
        <w:tab/>
        <w:t>Predlagatelj je dana 21.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03AE0" w:rsidP="00903AE0" w:rsidR="00903AE0">
      <w:pPr>
        <w:spacing w:after="0"/>
        <w:jc w:val="center"/>
      </w:pPr>
    </w:p>
    <w:p w:rsidRDefault="00903AE0" w:rsidP="00903AE0" w:rsidR="00903AE0">
      <w:pPr>
        <w:spacing w:after="0"/>
        <w:jc w:val="center"/>
      </w:pPr>
      <w:r>
        <w:t>U Varaždinu, 8. travnja 2016.</w:t>
      </w:r>
    </w:p>
    <w:p w:rsidRDefault="00903AE0" w:rsidP="00903AE0" w:rsidR="00903AE0">
      <w:pPr>
        <w:spacing w:after="0"/>
      </w:pPr>
      <w:r>
        <w:t xml:space="preserve">                                                                                                  </w:t>
      </w:r>
    </w:p>
    <w:p w:rsidRDefault="00903AE0" w:rsidP="00903AE0" w:rsidR="00903AE0">
      <w:pPr>
        <w:spacing w:after="0"/>
      </w:pPr>
      <w:r>
        <w:t xml:space="preserve">     </w:t>
      </w:r>
    </w:p>
    <w:p w:rsidRDefault="00903AE0" w:rsidP="00903AE0" w:rsidR="00903AE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ind w:left="4956"/>
      </w:pPr>
      <w:r>
        <w:t xml:space="preserve">  Za točnost otpravka-ovlašteni službenik: </w:t>
      </w:r>
    </w:p>
    <w:p w:rsidRDefault="00903AE0" w:rsidP="00903AE0" w:rsidR="00903AE0">
      <w:pPr>
        <w:spacing w:after="0"/>
      </w:pPr>
      <w:r>
        <w:t xml:space="preserve">                              </w:t>
      </w:r>
    </w:p>
    <w:p w:rsidRDefault="00903AE0" w:rsidP="00903AE0" w:rsidR="00903AE0">
      <w:pPr>
        <w:spacing w:after="0"/>
      </w:pPr>
      <w:r>
        <w:tab/>
      </w:r>
    </w:p>
    <w:p w:rsidRDefault="00903AE0" w:rsidP="00903AE0" w:rsidR="00903AE0">
      <w:pPr>
        <w:spacing w:after="0"/>
      </w:pPr>
      <w:r>
        <w:t xml:space="preserve">            Uputa o pravnom lijeku:</w:t>
      </w:r>
    </w:p>
    <w:p w:rsidRDefault="00903AE0" w:rsidP="00903AE0" w:rsidR="00903AE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03AE0" w:rsidP="00903AE0" w:rsidR="00903AE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</w:pPr>
      <w:r>
        <w:t>DNA:</w:t>
      </w:r>
    </w:p>
    <w:p w:rsidRDefault="00903AE0" w:rsidP="00903AE0" w:rsidR="00903AE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903AE0" w:rsidP="00903AE0" w:rsidR="00903AE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03AE0" w:rsidP="00903AE0" w:rsidR="00903AE0">
      <w:pPr>
        <w:numPr>
          <w:ilvl w:val="0"/>
          <w:numId w:val="47"/>
        </w:numPr>
        <w:spacing w:after="0"/>
      </w:pPr>
      <w:r>
        <w:t>Dužnik TAKITA j.d.o.o. iz Orehovca, Orehovec 36, 42220 Novi Marof</w:t>
      </w:r>
    </w:p>
    <w:p w:rsidRDefault="00903AE0" w:rsidP="00903AE0" w:rsidR="00903AE0">
      <w:pPr>
        <w:numPr>
          <w:ilvl w:val="0"/>
          <w:numId w:val="47"/>
        </w:numPr>
        <w:spacing w:after="0"/>
      </w:pPr>
      <w:r>
        <w:t>Direktor dužnika Kristijan Benjak, Orehovec, Orehovec 36, 42220 Novi Marof</w:t>
      </w:r>
    </w:p>
    <w:p w:rsidRDefault="00903AE0" w:rsidP="00903AE0" w:rsidR="00903AE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903AE0" w:rsidP="00903AE0" w:rsidR="00903AE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Varaždin, Graberje 1, 42000 Varaždin</w:t>
      </w:r>
    </w:p>
    <w:p w:rsidRDefault="00903AE0" w:rsidP="00903AE0" w:rsidR="00903AE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Siniša Rajnović, Sv. Trojstva 87, Milanovac, Virovitica</w:t>
      </w:r>
    </w:p>
    <w:p w:rsidRDefault="00903AE0" w:rsidP="00903AE0" w:rsidR="00903AE0">
      <w:pPr>
        <w:numPr>
          <w:ilvl w:val="0"/>
          <w:numId w:val="47"/>
        </w:numPr>
        <w:spacing w:after="0"/>
      </w:pPr>
      <w:r>
        <w:t>e-oglasna ploča suda</w:t>
      </w: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</w:pPr>
    </w:p>
    <w:p w:rsidRDefault="00903AE0" w:rsidP="00903AE0" w:rsidR="00903AE0">
      <w:pPr>
        <w:spacing w:after="0"/>
        <w:rPr>
          <w:szCs w:val="20"/>
        </w:rPr>
      </w:pPr>
    </w:p>
    <w:p w:rsidRDefault="00CB0EA4" w:rsidP="00903AE0" w:rsidR="00CB0EA4">
      <w:pPr>
        <w:pStyle w:val="Naslovdokumenta"/>
        <w:spacing w:after="0"/>
      </w:pPr>
    </w:p>
    <w:p w:rsidRDefault="0071688E" w:rsidP="00903AE0" w:rsidR="0071688E">
      <w:pPr>
        <w:pStyle w:val="Poetniodjeljak"/>
        <w:spacing w:after="0"/>
      </w:pPr>
    </w:p>
    <w:p w:rsidRDefault="00A21F0D" w:rsidP="00903AE0" w:rsidR="00A21F0D">
      <w:pPr>
        <w:pStyle w:val="NormaleSPIS"/>
        <w:spacing w:after="0"/>
        <w:rPr>
          <w:noProof/>
        </w:rPr>
      </w:pPr>
    </w:p>
    <w:p w:rsidRDefault="00DA0242" w:rsidP="00903AE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AE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2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St-105/2016-6</izvorni_sadrzaj>
    <derivirana_varijabla naziv="DomainObject.Oznaka_1">St-105/2016-6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TAKITA jednostavno društvo s ograničenom odgovornošću za ugostiteljstvo i trgovinu</izvorni_sadrzaj>
    <derivirana_varijabla naziv="DomainObject.Predmet.ProtustrankaFormated_1">  TAKITA jednostavno društvo s ograničenom odgovornošću za ugostiteljstvo i trgovinu</derivirana_varijabla>
  </DomainObject.Predmet.ProtustrankaFormated>
  <DomainObject.Predmet.ProtustrankaFormatedOIB>
    <izvorni_sadrzaj>  TAKITA jednostavno društvo s ograničenom odgovornošću za ugostiteljstvo i trgovinu, OIB 28329711289</izvorni_sadrzaj>
    <derivirana_varijabla naziv="DomainObject.Predmet.ProtustrankaFormatedOIB_1">  TAKITA jednostavno društvo s ograničenom odgovornošću za ugostiteljstvo i trgovinu, OIB 28329711289</derivirana_varijabla>
  </DomainObject.Predmet.ProtustrankaFormatedOIB>
  <DomainObject.Predmet.ProtustrankaFormatedWithAdress>
    <izvorni_sadrzaj> TAKITA jednostavno društvo s ograničenom odgovornošću za ugostiteljstvo i trgovinu, Orehovec 36, 42220 Orehovec</izvorni_sadrzaj>
    <derivirana_varijabla naziv="DomainObject.Predmet.ProtustrankaFormatedWithAdress_1"> TAKITA jednostavno društvo s ograničenom odgovornošću za ugostiteljstvo i trgovinu, Orehovec 36, 42220 Orehovec</derivirana_varijabla>
  </DomainObject.Predmet.ProtustrankaFormatedWithAdress>
  <DomainObject.Predmet.ProtustrankaFormatedWithAdressOIB>
    <izvorni_sadrzaj> TAKITA jednostavno društvo s ograničenom odgovornošću za ugostiteljstvo i trgovinu, OIB 28329711289, Orehovec 36, 42220 Orehovec</izvorni_sadrzaj>
    <derivirana_varijabla naziv="DomainObject.Predmet.ProtustrankaFormatedWithAdressOIB_1"> TAKITA jednostavno društvo s ograničenom odgovornošću za ugostiteljstvo i trgovinu, OIB 28329711289, Orehovec 36, 42220 Orehovec</derivirana_varijabla>
  </DomainObject.Predmet.ProtustrankaFormatedWithAdressOIB>
  <DomainObject.Predmet.ProtustrankaWithAdress>
    <izvorni_sadrzaj>TAKITA jednostavno društvo s ograničenom odgovornošću za ugostiteljstvo i trgovinu Orehovec 36, 42220 Orehovec</izvorni_sadrzaj>
    <derivirana_varijabla naziv="DomainObject.Predmet.ProtustrankaWithAdress_1">TAKITA jednostavno društvo s ograničenom odgovornošću za ugostiteljstvo i trgovinu Orehovec 36, 42220 Orehovec</derivirana_varijabla>
  </DomainObject.Predmet.ProtustrankaWithAdress>
  <DomainObject.Predmet.ProtustrankaWithAdressOIB>
    <izvorni_sadrzaj>TAKITA jednostavno društvo s ograničenom odgovornošću za ugostiteljstvo i trgovinu, OIB 28329711289, Orehovec 36, 42220 Orehovec</izvorni_sadrzaj>
    <derivirana_varijabla naziv="DomainObject.Predmet.ProtustrankaWithAdressOIB_1">TAKITA jednostavno društvo s ograničenom odgovornošću za ugostiteljstvo i trgovinu, OIB 28329711289, Orehovec 36, 42220 Orehovec</derivirana_varijabla>
  </DomainObject.Predmet.ProtustrankaWithAdressOIB>
  <DomainObject.Predmet.ProtustrankaNazivFormated>
    <izvorni_sadrzaj>TAKITA jednostavno društvo s ograničenom odgovornošću za ugostiteljstvo i trgovinu</izvorni_sadrzaj>
    <derivirana_varijabla naziv="DomainObject.Predmet.ProtustrankaNazivFormated_1">TAKITA jednostavno društvo s ograničenom odgovornošću za ugostiteljstvo i trgovinu</derivirana_varijabla>
  </DomainObject.Predmet.ProtustrankaNazivFormated>
  <DomainObject.Predmet.ProtustrankaNazivFormatedOIB>
    <izvorni_sadrzaj>TAKITA jednostavno društvo s ograničenom odgovornošću za ugostiteljstvo i trgovinu, OIB 28329711289</izvorni_sadrzaj>
    <derivirana_varijabla naziv="DomainObject.Predmet.ProtustrankaNazivFormatedOIB_1">TAKITA jednostavno društvo s ograničenom odgovornošću za ugostiteljstvo i trgovinu, OIB 28329711289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4237.16</izvorni_sadrzaj>
    <derivirana_varijabla naziv="DomainObject.Predmet.TrenutnaVrijednost_1">4237.16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TAKITA jednostavno društvo s ograničenom odgovornošću za ugostiteljstvo i trgovinu</item>
    </izvorni_sadrzaj>
    <derivirana_varijabla naziv="DomainObject.Predmet.ProtuStrankaListFormated_1">
      <item>TAKITA jednostavno društvo s ograničenom odgovornošću za ugostiteljstvo i trgovinu</item>
    </derivirana_varijabla>
  </DomainObject.Predmet.ProtuStrankaListFormated>
  <DomainObject.Predmet.ProtuStrankaListFormatedOIB>
    <izvorni_sadrzaj>
      <item>TAKITA jednostavno društvo s ograničenom odgovornošću za ugostiteljstvo i trgovinu, OIB 28329711289</item>
    </izvorni_sadrzaj>
    <derivirana_varijabla naziv="DomainObject.Predmet.ProtuStrankaListFormatedOIB_1">
      <item>TAKITA jednostavno društvo s ograničenom odgovornošću za ugostiteljstvo i trgovinu, OIB 28329711289</item>
    </derivirana_varijabla>
  </DomainObject.Predmet.ProtuStrankaListFormatedOIB>
  <DomainObject.Predmet.ProtuStrankaListFormatedWithAdress>
    <izvorni_sadrzaj>
      <item>TAKITA jednostavno društvo s ograničenom odgovornošću za ugostiteljstvo i trgovinu, Orehovec 36, 42220 Orehovec</item>
    </izvorni_sadrzaj>
    <derivirana_varijabla naziv="DomainObject.Predmet.ProtuStrankaListFormatedWithAdress_1">
      <item>TAKITA jednostavno društvo s ograničenom odgovornošću za ugostiteljstvo i trgovinu, Orehovec 36, 42220 Orehovec</item>
    </derivirana_varijabla>
  </DomainObject.Predmet.ProtuStrankaListFormatedWithAdress>
  <DomainObject.Predmet.ProtuStrankaListFormatedWithAdressOIB>
    <izvorni_sadrzaj>
      <item>TAKITA jednostavno društvo s ograničenom odgovornošću za ugostiteljstvo i trgovinu, OIB 28329711289, Orehovec 36, 42220 Orehovec</item>
    </izvorni_sadrzaj>
    <derivirana_varijabla naziv="DomainObject.Predmet.ProtuStrankaListFormatedWithAdressOIB_1">
      <item>TAKITA jednostavno društvo s ograničenom odgovornošću za ugostiteljstvo i trgovinu, OIB 28329711289, Orehovec 36, 42220 Orehovec</item>
    </derivirana_varijabla>
  </DomainObject.Predmet.ProtuStrankaListFormatedWithAdressOIB>
  <DomainObject.Predmet.ProtuStrankaListNazivFormated>
    <izvorni_sadrzaj>
      <item>TAKITA jednostavno društvo s ograničenom odgovornošću za ugostiteljstvo i trgovinu</item>
    </izvorni_sadrzaj>
    <derivirana_varijabla naziv="DomainObject.Predmet.ProtuStrankaListNazivFormated_1">
      <item>TAKITA jednostavno društvo s ograničenom odgovornošću za ugostiteljstvo i trgovinu</item>
    </derivirana_varijabla>
  </DomainObject.Predmet.ProtuStrankaListNazivFormated>
  <DomainObject.Predmet.ProtuStrankaListNazivFormatedOIB>
    <izvorni_sadrzaj>
      <item>TAKITA jednostavno društvo s ograničenom odgovornošću za ugostiteljstvo i trgovinu, OIB 28329711289</item>
    </izvorni_sadrzaj>
    <derivirana_varijabla naziv="DomainObject.Predmet.ProtuStrankaListNazivFormatedOIB_1">
      <item>TAKITA jednostavno društvo s ograničenom odgovornošću za ugostiteljstvo i trgovinu, OIB 28329711289</item>
    </derivirana_varijabla>
  </DomainObject.Predmet.ProtuStrankaListNazivFormatedOIB>
  <DomainObject.Predmet.OstaliListFormated>
    <izvorni_sadrzaj>
      <item>E-oglasna ploča</item>
      <item>Sudski registar, Trgovački sud u Varaždinu</item>
      <item>Kristijan Benjak</item>
    </izvorni_sadrzaj>
    <derivirana_varijabla naziv="DomainObject.Predmet.OstaliListFormated_1">
      <item>E-oglasna ploča</item>
      <item>Sudski registar, Trgovački sud u Varaždinu</item>
      <item>Kristijan Benjak</item>
    </derivirana_varijabla>
  </DomainObject.Predmet.OstaliListFormated>
  <DomainObject.Predmet.OstaliListFormatedOIB>
    <izvorni_sadrzaj>
      <item>E-oglasna ploča</item>
      <item>Sudski registar, Trgovački sud u Varaždinu</item>
      <item>Kristijan Benjak, OIB 30740784122</item>
    </izvorni_sadrzaj>
    <derivirana_varijabla naziv="DomainObject.Predmet.OstaliListFormatedOIB_1">
      <item>E-oglasna ploča</item>
      <item>Sudski registar, Trgovački sud u Varaždinu</item>
      <item>Kristijan Benjak, OIB 30740784122</item>
    </derivirana_varijabla>
  </DomainObject.Predmet.OstaliListFormatedOIB>
  <DomainObject.Predmet.OstaliListFormatedWithAdress>
    <izvorni_sadrzaj>
      <item>E-oglasna ploča</item>
      <item>Sudski registar, Trgovački sud u Varaždinu</item>
      <item>Kristijan Benjak, Orehovec 36, 42220 Orehovec</item>
    </izvorni_sadrzaj>
    <derivirana_varijabla naziv="DomainObject.Predmet.OstaliListFormatedWithAdress_1">
      <item>E-oglasna ploča</item>
      <item>Sudski registar, Trgovački sud u Varaždinu</item>
      <item>Kristijan Benjak, Orehovec 36, 42220 Orehovec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Kristijan Benjak, OIB 30740784122, Orehovec 36, 42220 Orehovec</item>
    </izvorni_sadrzaj>
    <derivirana_varijabla naziv="DomainObject.Predmet.OstaliListFormatedWithAdressOIB_1">
      <item>E-oglasna ploča</item>
      <item>Sudski registar, Trgovački sud u Varaždinu</item>
      <item>Kristijan Benjak, OIB 30740784122, Orehovec 36, 42220 Orehovec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Kristijan Benjak</item>
    </izvorni_sadrzaj>
    <derivirana_varijabla naziv="DomainObject.Predmet.OstaliListNazivFormated_1">
      <item>E-oglasna ploča</item>
      <item>Sudski registar, Trgovački sud u Varaždinu</item>
      <item>Kristijan Benjak</item>
    </derivirana_varijabla>
  </DomainObject.Predmet.OstaliListNazivFormated>
  <DomainObject.Predmet.OstaliListNazivFormatedOIB>
    <izvorni_sadrzaj>
      <item>E-oglasna ploča</item>
      <item>Sudski registar, Trgovački sud u Varaždinu</item>
      <item>Kristijan Benjak, OIB 30740784122</item>
    </izvorni_sadrzaj>
    <derivirana_varijabla naziv="DomainObject.Predmet.OstaliListNazivFormatedOIB_1">
      <item>E-oglasna ploča</item>
      <item>Sudski registar, Trgovački sud u Varaždinu</item>
      <item>Kristijan Benjak, OIB 30740784122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St-105/2016-6</izvorni_sadrzaj>
    <derivirana_varijabla naziv="DomainObject.PoslovniBrojDokumenta_1">St-105/2016-6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TAKITA jednostavno društvo s ograničenom odgovornošću za ugostiteljstvo i trgovinu</izvorni_sadrzaj>
    <derivirana_varijabla naziv="DomainObject.Predmet.ProtustrankaIDrugi_1">TAKITA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TAKITA jednostavno društvo s ograničenom odgovornošću za ugostiteljstvo i trgovinu, OIB 28329711289, Orehovec 36, 42220 Orehovec</izvorni_sadrzaj>
    <derivirana_varijabla naziv="DomainObject.Predmet.ProtustrankaIDrugiAdressOIB_1">TAKITA jednostavno društvo s ograničenom odgovornošću za ugostiteljstvo i trgovinu, OIB 28329711289, Orehovec 36, 42220 Orehovec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TAKITA jednostavno društvo s ograničenom odgovornošću za ugostiteljstvo i trgovinu</item>
      <item>E-oglasna ploča</item>
      <item>Sudski registar, Trgovački sud u Varaždinu</item>
      <item>Kristijan Benjak</item>
    </izvorni_sadrzaj>
    <derivirana_varijabla naziv="DomainObject.Predmet.SudioniciListNaziv_1">
      <item>Financijska agencija</item>
      <item>TAKITA jednostavno društvo s ograničenom odgovornošću za ugostiteljstvo i trgovinu</item>
      <item>E-oglasna ploča</item>
      <item>Sudski registar, Trgovački sud u Varaždinu</item>
      <item>Kristijan Benjak</item>
    </derivirana_varijabla>
  </DomainObject.Predmet.SudioniciListNaziv>
  <DomainObject.Predmet.SudioniciListAdressOIB>
    <izvorni_sadrzaj>
      <item>Financijska agencija, OIB 85821130368, A. Cesarca 2,42000 Varaždin</item>
      <item>TAKITA jednostavno društvo s ograničenom odgovornošću za ugostiteljstvo i trgovinu, OIB 28329711289, Orehovec 36,42220 Orehovec</item>
      <item>E-oglasna ploča</item>
      <item>Sudski registar, Trgovački sud u Varaždinu</item>
      <item>Kristijan Benjak, OIB 30740784122, Orehovec 36,42220 Orehovec</item>
    </izvorni_sadrzaj>
    <derivirana_varijabla naziv="DomainObject.Predmet.SudioniciListAdressOIB_1">
      <item>Financijska agencija, OIB 85821130368, A. Cesarca 2,42000 Varaždin</item>
      <item>TAKITA jednostavno društvo s ograničenom odgovornošću za ugostiteljstvo i trgovinu, OIB 28329711289, Orehovec 36,42220 Orehovec</item>
      <item>E-oglasna ploča</item>
      <item>Sudski registar, Trgovački sud u Varaždinu</item>
      <item>Kristijan Benjak, OIB 30740784122, Orehovec 36,42220 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AC596-D7EC-4754-B8C3-FC115D729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2795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