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4119" w14:paraId="b0e411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E63BC4">
        <w:t>192</w:t>
      </w:r>
      <w:r w:rsidR="00DE34AB">
        <w:t>/</w:t>
      </w:r>
      <w:r w:rsidR="00E63BC4">
        <w:t>20</w:t>
      </w:r>
      <w:r w:rsidR="00E213DF">
        <w:t>17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E63BC4" w:rsidRPr="005C674E">
        <w:t>FUMIJA GRAĐENJE d.o.o., Pag, Zadarska bb, OIB: 59809707182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E213DF">
        <w:t>8. lipnja 2017</w:t>
      </w:r>
      <w:r w:rsidR="005D0B2D">
        <w:t>.</w:t>
      </w:r>
      <w:r w:rsidR="008B1F41" w:rsidRPr="00A066D0">
        <w:t xml:space="preserve"> u </w:t>
      </w:r>
      <w:r w:rsidR="00E63BC4">
        <w:t>09,00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  <w:r w:rsidR="00E213DF">
        <w:t xml:space="preserve"> 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E63BC4" w:rsidRPr="005C674E">
        <w:t>FUMIJA GRAĐENJE d.o.o., Pag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E213DF">
        <w:t>7</w:t>
      </w:r>
      <w:r w:rsidR="00E352DE">
        <w:t xml:space="preserve">. </w:t>
      </w:r>
      <w:r w:rsidR="00624589">
        <w:t>lipnja</w:t>
      </w:r>
      <w:r w:rsidR="005D0B2D">
        <w:t xml:space="preserve"> 201</w:t>
      </w:r>
      <w:r w:rsidR="00E213DF">
        <w:t>7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44B1E">
        <w:t>9</w:t>
      </w:r>
      <w:r w:rsidR="00E63BC4">
        <w:t>. svibnja</w:t>
      </w:r>
      <w:r w:rsidR="00E213DF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>Financijskoj agenciji, Zadar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473E9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3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3E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3E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3E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3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3E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3E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3E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FUMIJA GRAĐENJE d.o.o. za trgovinu, usluge i djelatnost turističke agencije</izvorni_sadrzaj>
    <derivirana_varijabla naziv="DomainObject.Predmet.ProtustrankaFormated_1">  FUMIJA GRAĐENJE d.o.o. za trgovinu, usluge i djelatnost turističke agencije</derivirana_varijabla>
  </DomainObject.Predmet.ProtustrankaFormated>
  <DomainObject.Predmet.ProtustrankaFormatedOIB>
    <izvorni_sadrzaj>  FUMIJA GRAĐENJE d.o.o. za trgovinu, usluge i djelatnost turističke agencije, OIB 59809707182</izvorni_sadrzaj>
    <derivirana_varijabla naziv="DomainObject.Predmet.ProtustrankaFormatedOIB_1">  FUMIJA GRAĐENJE d.o.o. za trgovinu, usluge i djelatnost turističke agencije, OIB 59809707182</derivirana_varijabla>
  </DomainObject.Predmet.ProtustrankaFormatedOIB>
  <DomainObject.Predmet.ProtustrankaFormatedWithAdress>
    <izvorni_sadrzaj> FUMIJA GRAĐENJE d.o.o. za trgovinu, usluge i djelatnost turističke agencije, Zadarska/bb, 23250 Pag</izvorni_sadrzaj>
    <derivirana_varijabla naziv="DomainObject.Predmet.ProtustrankaFormatedWithAdress_1"> FUMIJA GRAĐENJE d.o.o. za trgovinu, usluge i djelatnost turističke agencije, Zadarska/bb, 23250 Pag</derivirana_varijabla>
  </DomainObject.Predmet.ProtustrankaFormatedWithAdress>
  <DomainObject.Predmet.ProtustrankaFormatedWithAdressOIB>
    <izvorni_sadrzaj> FUMIJA GRAĐENJE d.o.o. za trgovinu, usluge i djelatnost turističke agencije, OIB 59809707182, Zadarska/bb, 23250 Pag</izvorni_sadrzaj>
    <derivirana_varijabla naziv="DomainObject.Predmet.ProtustrankaFormatedWithAdressOIB_1"> FUMIJA GRAĐENJE d.o.o. za trgovinu, usluge i djelatnost turističke agencije, OIB 59809707182, Zadarska/bb, 23250 Pag</derivirana_varijabla>
  </DomainObject.Predmet.ProtustrankaFormatedWithAdressOIB>
  <DomainObject.Predmet.ProtustrankaWithAdress>
    <izvorni_sadrzaj>FUMIJA GRAĐENJE d.o.o. za trgovinu, usluge i djelatnost turističke agencije Zadarska/bb, 23250 Pag</izvorni_sadrzaj>
    <derivirana_varijabla naziv="DomainObject.Predmet.ProtustrankaWithAdress_1">FUMIJA GRAĐENJE d.o.o. za trgovinu, usluge i djelatnost turističke agencije Zadarska/bb, 23250 Pag</derivirana_varijabla>
  </DomainObject.Predmet.ProtustrankaWithAdress>
  <DomainObject.Predmet.ProtustrankaWithAdressOIB>
    <izvorni_sadrzaj>FUMIJA GRAĐENJE d.o.o. za trgovinu, usluge i djelatnost turističke agencije, OIB 59809707182, Zadarska/bb, 23250 Pag</izvorni_sadrzaj>
    <derivirana_varijabla naziv="DomainObject.Predmet.ProtustrankaWithAdressOIB_1">FUMIJA GRAĐENJE d.o.o. za trgovinu, usluge i djelatnost turističke agencije, OIB 59809707182, Zadarska/bb, 23250 Pag</derivirana_varijabla>
  </DomainObject.Predmet.ProtustrankaWithAdressOIB>
  <DomainObject.Predmet.ProtustrankaNazivFormated>
    <izvorni_sadrzaj>FUMIJA GRAĐENJE d.o.o. za trgovinu, usluge i djelatnost turističke agencije</izvorni_sadrzaj>
    <derivirana_varijabla naziv="DomainObject.Predmet.ProtustrankaNazivFormated_1">FUMIJA GRAĐENJE d.o.o. za trgovinu, usluge i djelatnost turističke agencije</derivirana_varijabla>
  </DomainObject.Predmet.ProtustrankaNazivFormated>
  <DomainObject.Predmet.ProtustrankaNazivFormatedOIB>
    <izvorni_sadrzaj>FUMIJA GRAĐENJE d.o.o. za trgovinu, usluge i djelatnost turističke agencije, OIB 59809707182</izvorni_sadrzaj>
    <derivirana_varijabla naziv="DomainObject.Predmet.ProtustrankaNazivFormatedOIB_1">FUMIJA GRAĐENJE d.o.o. za trgovinu, usluge i djelatnost turističke agencije, OIB 59809707182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FUMIJA GRAĐENJE d.o.o. za trgovinu, usluge i djelatnost turističke agencije</item>
    </izvorni_sadrzaj>
    <derivirana_varijabla naziv="DomainObject.Predmet.ProtuStrankaListFormated_1">
      <item>FUMIJA GRAĐENJE d.o.o. za trgovinu, usluge i djelatnost turističke agencije</item>
    </derivirana_varijabla>
  </DomainObject.Predmet.ProtuStrankaListFormated>
  <DomainObject.Predmet.ProtuStrankaListFormatedOIB>
    <izvorni_sadrzaj>
      <item>FUMIJA GRAĐENJE d.o.o. za trgovinu, usluge i djelatnost turističke agencije, OIB 59809707182</item>
    </izvorni_sadrzaj>
    <derivirana_varijabla naziv="DomainObject.Predmet.ProtuStrankaListFormatedOIB_1">
      <item>FUMIJA GRAĐENJE d.o.o. za trgovinu, usluge i djelatnost turističke agencije, OIB 59809707182</item>
    </derivirana_varijabla>
  </DomainObject.Predmet.ProtuStrankaListFormatedOIB>
  <DomainObject.Predmet.ProtuStrankaListFormatedWithAdress>
    <izvorni_sadrzaj>
      <item>FUMIJA GRAĐENJE d.o.o. za trgovinu, usluge i djelatnost turističke agencije, Zadarska/bb, 23250 Pag</item>
    </izvorni_sadrzaj>
    <derivirana_varijabla naziv="DomainObject.Predmet.ProtuStrankaListFormatedWithAdress_1">
      <item>FUMIJA GRAĐENJE d.o.o. za trgovinu, usluge i djelatnost turističke agencije, Zadarska/bb, 23250 Pag</item>
    </derivirana_varijabla>
  </DomainObject.Predmet.ProtuStrankaListFormatedWithAdress>
  <DomainObject.Predmet.ProtuStrankaListFormatedWithAdressOIB>
    <izvorni_sadrzaj>
      <item>FUMIJA GRAĐENJE d.o.o. za trgovinu, usluge i djelatnost turističke agencije, OIB 59809707182, Zadarska/bb, 23250 Pag</item>
    </izvorni_sadrzaj>
    <derivirana_varijabla naziv="DomainObject.Predmet.ProtuStrankaListFormatedWithAdressOIB_1">
      <item>FUMIJA GRAĐENJE d.o.o. za trgovinu, usluge i djelatnost turističke agencije, OIB 59809707182, Zadarska/bb, 23250 Pag</item>
    </derivirana_varijabla>
  </DomainObject.Predmet.ProtuStrankaListFormatedWithAdressOIB>
  <DomainObject.Predmet.ProtuStrankaListNazivFormated>
    <izvorni_sadrzaj>
      <item>FUMIJA GRAĐENJE d.o.o. za trgovinu, usluge i djelatnost turističke agencije</item>
    </izvorni_sadrzaj>
    <derivirana_varijabla naziv="DomainObject.Predmet.ProtuStrankaListNazivFormated_1">
      <item>FUMIJA GRAĐENJE d.o.o. za trgovinu, usluge i djelatnost turističke agencije</item>
    </derivirana_varijabla>
  </DomainObject.Predmet.ProtuStrankaListNazivFormated>
  <DomainObject.Predmet.ProtuStrankaListNazivFormatedOIB>
    <izvorni_sadrzaj>
      <item>FUMIJA GRAĐENJE d.o.o. za trgovinu, usluge i djelatnost turističke agencije, OIB 59809707182</item>
    </izvorni_sadrzaj>
    <derivirana_varijabla naziv="DomainObject.Predmet.ProtuStrankaListNazivFormatedOIB_1">
      <item>FUMIJA GRAĐENJE d.o.o. za trgovinu, usluge i djelatnost turističke agencije, OIB 59809707182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FUMIJA GRAĐENJE d.o.o. za trgovinu, usluge i djelatnost turističke agencije</izvorni_sadrzaj>
    <derivirana_varijabla naziv="DomainObject.Predmet.ProtustrankaIDrugi_1">FUMIJA GRAĐENJE d.o.o.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FUMIJA GRAĐENJE d.o.o. za trgovinu, usluge i djelatnost turističke agencije, OIB 59809707182, Zadarska/bb, 23250 Pag</izvorni_sadrzaj>
    <derivirana_varijabla naziv="DomainObject.Predmet.ProtustrankaIDrugiAdressOIB_1">FUMIJA GRAĐENJE d.o.o. za trgovinu, usluge i djelatnost turističke agencije, OIB 59809707182,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FUMIJA GRAĐENJE d.o.o. za trgovinu, usluge i djelatnost turističke agencije</item>
    </izvorni_sadrzaj>
    <derivirana_varijabla naziv="DomainObject.Predmet.SudioniciListNaziv_1">
      <item>FINA</item>
      <item>FUMIJA GRAĐENJE d.o.o. za trgovinu, usluge i djelatnost turističke agencije</item>
    </derivirana_varijabla>
  </DomainObject.Predmet.SudioniciListNaziv>
  <DomainObject.Predmet.SudioniciListAdressOIB>
    <izvorni_sadrzaj>
      <item>FINA, OIB 85821130368</item>
      <item>FUMIJA GRAĐENJE d.o.o. za trgovinu, usluge i djelatnost turističke agencije, OIB 59809707182, Zadarska/bb,23250 Pag</item>
    </izvorni_sadrzaj>
    <derivirana_varijabla naziv="DomainObject.Predmet.SudioniciListAdressOIB_1">
      <item>FINA, OIB 85821130368</item>
      <item>FUMIJA GRAĐENJE d.o.o. za trgovinu, usluge i djelatnost turističke agencije, OIB 59809707182, Zadarska/bb,23250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59809707182</item>
    </izvorni_sadrzaj>
    <derivirana_varijabla naziv="DomainObject.Predmet.SudioniciListNazivOIB_1">
      <item>, OIB 85821130368</item>
      <item>, OIB 59809707182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722</properties:Characters>
  <properties:Lines>40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2017-05-04T08:28:00Z</dcterms:created>
  <dc:creator>Administrator</dc:creator>
  <cp:lastModifiedBy>Martina Kalmeta</cp:lastModifiedBy>
  <cp:lastPrinted>2017-05-09T11:42:00Z</cp:lastPrinted>
  <dcterms:modified xmlns:xsi="http://www.w3.org/2001/XMLSchema-instance" xsi:type="dcterms:W3CDTF">2017-05-09T11:45:00Z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