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5a95" w14:paraId="53c5a9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F62657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F62657">
        <w:t xml:space="preserve">ŠIMUNOVIĆ – WINKENSTETTE d.o.o. Otok, </w:t>
      </w:r>
      <w:proofErr w:type="spellStart"/>
      <w:r w:rsidR="00F62657">
        <w:t>Živinić</w:t>
      </w:r>
      <w:proofErr w:type="spellEnd"/>
      <w:r w:rsidR="00F62657">
        <w:t xml:space="preserve"> 65, OIB: 40708610883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62657" w:rsidRPr="00F62657">
        <w:t xml:space="preserve">ŠIMUNOVIĆ – WINKENSTETTE d.o.o. Otok, </w:t>
      </w:r>
      <w:proofErr w:type="spellStart"/>
      <w:r w:rsidR="00F62657" w:rsidRPr="00F62657">
        <w:t>Živinić</w:t>
      </w:r>
      <w:proofErr w:type="spellEnd"/>
      <w:r w:rsidR="00F62657" w:rsidRPr="00F62657">
        <w:t xml:space="preserve"> 65, OIB: 40708610883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F62657">
        <w:t>233.519,61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F62657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F62657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C0DB1">
      <w:t>11</w:t>
    </w:r>
    <w:r w:rsidR="00F62657">
      <w:t>74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11DB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AF6A12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0DB1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2657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St-1174/2015</izvorni_sadrzaj>
    <derivirana_varijabla naziv="DomainObject.Predmet.OznakaBroj_1">St-1174/2015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ŠIMUNOVIĆ - WINKENSTETTE društvo s ograničenom odgovornošću za graditeljstvo i trgovinu</izvorni_sadrzaj>
    <derivirana_varijabla naziv="DomainObject.Predmet.ProtustrankaFormated_1">  ŠIMUNOVIĆ - WINKENSTETTE društvo s ograničenom odgovornošću za graditeljstvo i trgovinu</derivirana_varijabla>
  </DomainObject.Predmet.ProtustrankaFormated>
  <DomainObject.Predmet.ProtustrankaFormatedOIB>
    <izvorni_sadrzaj>  ŠIMUNOVIĆ - WINKENSTETTE društvo s ograničenom odgovornošću za graditeljstvo i trgovinu, OIB 40708610883</izvorni_sadrzaj>
    <derivirana_varijabla naziv="DomainObject.Predmet.ProtustrankaFormatedOIB_1">  ŠIMUNOVIĆ - WINKENSTETTE društvo s ograničenom odgovornošću za graditeljstvo i trgovinu, OIB 40708610883</derivirana_varijabla>
  </DomainObject.Predmet.ProtustrankaFormatedOIB>
  <DomainObject.Predmet.ProtustrankaFormatedWithAdress>
    <izvorni_sadrzaj> ŠIMUNOVIĆ - WINKENSTETTE društvo s ograničenom odgovornošću za graditeljstvo i trgovinu, Živinić 65, 21230 Sinj</izvorni_sadrzaj>
    <derivirana_varijabla naziv="DomainObject.Predmet.ProtustrankaFormatedWithAdress_1"> ŠIMUNOVIĆ - WINKENSTETTE društvo s ograničenom odgovornošću za graditeljstvo i trgovinu, Živinić 65, 21230 Sinj</derivirana_varijabla>
  </DomainObject.Predmet.ProtustrankaFormatedWithAdress>
  <DomainObject.Predmet.ProtustrankaFormatedWithAdressOIB>
    <izvorni_sadrzaj> ŠIMUNOVIĆ - WINKENSTETTE društvo s ograničenom odgovornošću za graditeljstvo i trgovinu, OIB 40708610883, Živinić 65, 21230 Sinj</izvorni_sadrzaj>
    <derivirana_varijabla naziv="DomainObject.Predmet.ProtustrankaFormatedWithAdressOIB_1"> ŠIMUNOVIĆ - WINKENSTETTE društvo s ograničenom odgovornošću za graditeljstvo i trgovinu, OIB 40708610883, Živinić 65, 21230 Sinj</derivirana_varijabla>
  </DomainObject.Predmet.ProtustrankaFormatedWithAdressOIB>
  <DomainObject.Predmet.ProtustrankaWithAdress>
    <izvorni_sadrzaj>ŠIMUNOVIĆ - WINKENSTETTE društvo s ograničenom odgovornošću za graditeljstvo i trgovinu Živinić 65, 21230 Sinj</izvorni_sadrzaj>
    <derivirana_varijabla naziv="DomainObject.Predmet.ProtustrankaWithAdress_1">ŠIMUNOVIĆ - WINKENSTETTE društvo s ograničenom odgovornošću za graditeljstvo i trgovinu Živinić 65, 21230 Sinj</derivirana_varijabla>
  </DomainObject.Predmet.ProtustrankaWithAdress>
  <DomainObject.Predmet.ProtustrankaWithAdressOIB>
    <izvorni_sadrzaj>ŠIMUNOVIĆ - WINKENSTETTE društvo s ograničenom odgovornošću za graditeljstvo i trgovinu, OIB 40708610883, Živinić 65, 21230 Sinj</izvorni_sadrzaj>
    <derivirana_varijabla naziv="DomainObject.Predmet.ProtustrankaWithAdressOIB_1">ŠIMUNOVIĆ - WINKENSTETTE društvo s ograničenom odgovornošću za graditeljstvo i trgovinu, OIB 40708610883, Živinić 65, 21230 Sinj</derivirana_varijabla>
  </DomainObject.Predmet.ProtustrankaWithAdressOIB>
  <DomainObject.Predmet.ProtustrankaNazivFormated>
    <izvorni_sadrzaj>ŠIMUNOVIĆ - WINKENSTETTE društvo s ograničenom odgovornošću za graditeljstvo i trgovinu</izvorni_sadrzaj>
    <derivirana_varijabla naziv="DomainObject.Predmet.ProtustrankaNazivFormated_1">ŠIMUNOVIĆ - WINKENSTETTE društvo s ograničenom odgovornošću za graditeljstvo i trgovinu</derivirana_varijabla>
  </DomainObject.Predmet.ProtustrankaNazivFormated>
  <DomainObject.Predmet.ProtustrankaNazivFormatedOIB>
    <izvorni_sadrzaj>ŠIMUNOVIĆ - WINKENSTETTE društvo s ograničenom odgovornošću za graditeljstvo i trgovinu, OIB 40708610883</izvorni_sadrzaj>
    <derivirana_varijabla naziv="DomainObject.Predmet.ProtustrankaNazivFormatedOIB_1">ŠIMUNOVIĆ - WINKENSTETTE društvo s ograničenom odgovornošću za graditeljstvo i trgovinu, OIB 40708610883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233519.61</izvorni_sadrzaj>
    <derivirana_varijabla naziv="DomainObject.Predmet.TrenutnaVrijednost_1">233519.61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ŠIMUNOVIĆ - WINKENSTETTE društvo s ograničenom odgovornošću za graditeljstvo i trgovinu</item>
    </izvorni_sadrzaj>
    <derivirana_varijabla naziv="DomainObject.Predmet.ProtuStrankaListFormated_1">
      <item>ŠIMUNOVIĆ - WINKENSTETTE društvo s ograničenom odgovornošću za graditeljstvo i trgovinu</item>
    </derivirana_varijabla>
  </DomainObject.Predmet.ProtuStrankaListFormated>
  <DomainObject.Predmet.ProtuStrankaListFormatedOIB>
    <izvorni_sadrzaj>
      <item>ŠIMUNOVIĆ - WINKENSTETTE društvo s ograničenom odgovornošću za graditeljstvo i trgovinu, OIB 40708610883</item>
    </izvorni_sadrzaj>
    <derivirana_varijabla naziv="DomainObject.Predmet.ProtuStrankaListFormatedOIB_1">
      <item>ŠIMUNOVIĆ - WINKENSTETTE društvo s ograničenom odgovornošću za graditeljstvo i trgovinu, OIB 40708610883</item>
    </derivirana_varijabla>
  </DomainObject.Predmet.ProtuStrankaListFormatedOIB>
  <DomainObject.Predmet.ProtuStrankaListFormatedWithAdress>
    <izvorni_sadrzaj>
      <item>ŠIMUNOVIĆ - WINKENSTETTE društvo s ograničenom odgovornošću za graditeljstvo i trgovinu, Živinić 65, 21230 Sinj</item>
    </izvorni_sadrzaj>
    <derivirana_varijabla naziv="DomainObject.Predmet.ProtuStrankaListFormatedWithAdress_1">
      <item>ŠIMUNOVIĆ - WINKENSTETTE društvo s ograničenom odgovornošću za graditeljstvo i trgovinu, Živinić 65, 21230 Sinj</item>
    </derivirana_varijabla>
  </DomainObject.Predmet.ProtuStrankaListFormatedWithAdress>
  <DomainObject.Predmet.ProtuStrankaListFormatedWithAdressOIB>
    <izvorni_sadrzaj>
      <item>ŠIMUNOVIĆ - WINKENSTETTE društvo s ograničenom odgovornošću za graditeljstvo i trgovinu, OIB 40708610883, Živinić 65, 21230 Sinj</item>
    </izvorni_sadrzaj>
    <derivirana_varijabla naziv="DomainObject.Predmet.ProtuStrankaListFormatedWithAdressOIB_1">
      <item>ŠIMUNOVIĆ - WINKENSTETTE društvo s ograničenom odgovornošću za graditeljstvo i trgovinu, OIB 40708610883, Živinić 65, 21230 Sinj</item>
    </derivirana_varijabla>
  </DomainObject.Predmet.ProtuStrankaListFormatedWithAdressOIB>
  <DomainObject.Predmet.ProtuStrankaListNazivFormated>
    <izvorni_sadrzaj>
      <item>ŠIMUNOVIĆ - WINKENSTETTE društvo s ograničenom odgovornošću za graditeljstvo i trgovinu</item>
    </izvorni_sadrzaj>
    <derivirana_varijabla naziv="DomainObject.Predmet.ProtuStrankaListNazivFormated_1">
      <item>ŠIMUNOVIĆ - WINKENSTETTE društvo s ograničenom odgovornošću za graditeljstvo i trgovinu</item>
    </derivirana_varijabla>
  </DomainObject.Predmet.ProtuStrankaListNazivFormated>
  <DomainObject.Predmet.ProtuStrankaListNazivFormatedOIB>
    <izvorni_sadrzaj>
      <item>ŠIMUNOVIĆ - WINKENSTETTE društvo s ograničenom odgovornošću za graditeljstvo i trgovinu, OIB 40708610883</item>
    </izvorni_sadrzaj>
    <derivirana_varijabla naziv="DomainObject.Predmet.ProtuStrankaListNazivFormatedOIB_1">
      <item>ŠIMUNOVIĆ - WINKENSTETTE društvo s ograničenom odgovornošću za graditeljstvo i trgovinu, OIB 40708610883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ŠIMUNOVIĆ - WINKENSTETTE društvo s ograničenom odgovornošću za graditeljstvo i trgovinu</izvorni_sadrzaj>
    <derivirana_varijabla naziv="DomainObject.Predmet.ProtustrankaIDrugi_1">ŠIMUNOVIĆ - WINKENSTETTE društvo s ograničenom odgovornošću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ŠIMUNOVIĆ - WINKENSTETTE društvo s ograničenom odgovornošću za graditeljstvo i trgovinu, OIB 40708610883, Živinić 65, 21230 Sinj</izvorni_sadrzaj>
    <derivirana_varijabla naziv="DomainObject.Predmet.ProtustrankaIDrugiAdressOIB_1">ŠIMUNOVIĆ - WINKENSTETTE društvo s ograničenom odgovornošću za graditeljstvo i trgovinu, OIB 40708610883, Živinić 65,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ŠIMUNOVIĆ - WINKENSTETTE društvo s ograničenom odgovornošću za graditeljstvo i trgovinu</item>
      <item>FINANCIJSKA AGENCIJA, RC SPLIT</item>
    </izvorni_sadrzaj>
    <derivirana_varijabla naziv="DomainObject.Predmet.SudioniciListNaziv_1">
      <item>ŠIMUNOVIĆ - WINKENSTETTE društvo s ograničenom odgovornošću za graditeljstvo i trgovinu</item>
      <item>FINANCIJSKA AGENCIJA, RC SPLIT</item>
    </derivirana_varijabla>
  </DomainObject.Predmet.SudioniciListNaziv>
  <DomainObject.Predmet.SudioniciListAdressOIB>
    <izvorni_sadrzaj>
      <item>ŠIMUNOVIĆ - WINKENSTETTE društvo s ograničenom odgovornošću za graditeljstvo i trgovinu, OIB 40708610883, Živinić 65,21230 Sinj</item>
      <item>FINANCIJSKA AGENCIJA, RC SPLIT, OIB 85821130368, Mažuranićevo šetalište 24 b,21000 Split</item>
    </izvorni_sadrzaj>
    <derivirana_varijabla naziv="DomainObject.Predmet.SudioniciListAdressOIB_1">
      <item>ŠIMUNOVIĆ - WINKENSTETTE društvo s ograničenom odgovornošću za graditeljstvo i trgovinu, OIB 40708610883, Živinić 65,21230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40708610883</item>
      <item>, OIB 85821130368</item>
    </izvorni_sadrzaj>
    <derivirana_varijabla naziv="DomainObject.Predmet.SudioniciListNazivOIB_1">
      <item>, OIB 40708610883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AB11C-EF14-4C14-B3CE-84E90B702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1979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2016-02-02T08:49:00Z</dcterms:created>
  <dc:creator>nmarkovic</dc:creator>
  <cp:lastModifiedBy>Ana Golub Gruić</cp:lastModifiedBy>
  <cp:lastPrinted>2016-02-02T08:49:00Z</cp:lastPrinted>
  <dcterms:modified xmlns:xsi="http://www.w3.org/2001/XMLSchema-instance" xsi:type="dcterms:W3CDTF">2016-02-02T11:16:00Z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