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be0d" w14:paraId="eb2be0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04931">
        <w:rPr>
          <w:rFonts w:hAnsi="Times New Roman" w:ascii="Times New Roman"/>
          <w:szCs w:val="24"/>
        </w:rPr>
        <w:t>6882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M. KOŽALSKI jednostavno društvo s ograničenom odgovornošću za trgovinu i usluge, Zagreb (Grad Zagreb), Cirkovci 3, OIB: 37813903919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M. KOŽALSKI jednostavno društvo s ograničenom odgovornošću za trgovinu i usluge, Zagreb (Grad Zagreb), Cirkovci 3, OIB: 37813903919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404931">
        <w:rPr>
          <w:rFonts w:hAnsi="Times New Roman" w:ascii="Times New Roman"/>
        </w:rPr>
        <w:t>25.776,48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C56CE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C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56CED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C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C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C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C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C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C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C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C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6882</izvorni_sadrzaj>
    <derivirana_varijabla naziv="DomainObject.Predmet.Broj_1">6882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St-6882/2015</izvorni_sadrzaj>
    <derivirana_varijabla naziv="DomainObject.Predmet.OznakaBroj_1">St-6882/2015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KOŽALSKI j.d.o.o. zastupanog po punomoćniku Mario Kožalski</izvorni_sadrzaj>
    <derivirana_varijabla naziv="DomainObject.Predmet.ProtustrankaFormated_1">  M. KOŽALSKI j.d.o.o. zastupanog po punomoćniku Mario Kožalski</derivirana_varijabla>
  </DomainObject.Predmet.ProtustrankaFormated>
  <DomainObject.Predmet.ProtustrankaFormatedOIB>
    <izvorni_sadrzaj>  M. KOŽALSKI j.d.o.o., OIB 37813903919 zastupanog po punomoćniku Mario Kožalski</izvorni_sadrzaj>
    <derivirana_varijabla naziv="DomainObject.Predmet.ProtustrankaFormatedOIB_1">  M. KOŽALSKI j.d.o.o., OIB 37813903919 zastupanog po punomoćniku Mario Kožalski</derivirana_varijabla>
  </DomainObject.Predmet.ProtustrankaFormatedOIB>
  <DomainObject.Predmet.ProtustrankaFormatedWithAdress>
    <izvorni_sadrzaj> M. KOŽALSKI j.d.o.o., Cirkovci 3, 10000 Zagreb zastupanog po punomoćniku Mario Kožalski</izvorni_sadrzaj>
    <derivirana_varijabla naziv="DomainObject.Predmet.ProtustrankaFormatedWithAdress_1"> M. KOŽALSKI j.d.o.o., Cirkovci 3, 10000 Zagreb zastupanog po punomoćniku Mario Kožalski</derivirana_varijabla>
  </DomainObject.Predmet.ProtustrankaFormatedWithAdress>
  <DomainObject.Predmet.ProtustrankaFormatedWithAdressOIB>
    <izvorni_sadrzaj> M. KOŽALSKI j.d.o.o., OIB 37813903919, Cirkovci 3, 10000 Zagreb zastupanog po punomoćniku Mario Kožalski</izvorni_sadrzaj>
    <derivirana_varijabla naziv="DomainObject.Predmet.ProtustrankaFormatedWithAdressOIB_1"> M. KOŽALSKI j.d.o.o., OIB 37813903919, Cirkovci 3, 10000 Zagreb zastupanog po punomoćniku Mario Kožalski</derivirana_varijabla>
  </DomainObject.Predmet.ProtustrankaFormatedWithAdressOIB>
  <DomainObject.Predmet.ProtustrankaWithAdress>
    <izvorni_sadrzaj>M. KOŽALSKI j.d.o.o. Cirkovci 3, 10000 Zagreb</izvorni_sadrzaj>
    <derivirana_varijabla naziv="DomainObject.Predmet.ProtustrankaWithAdress_1">M. KOŽALSKI j.d.o.o. Cirkovci 3, 10000 Zagreb</derivirana_varijabla>
  </DomainObject.Predmet.ProtustrankaWithAdress>
  <DomainObject.Predmet.ProtustrankaWithAdressOIB>
    <izvorni_sadrzaj>M. KOŽALSKI j.d.o.o., OIB 37813903919, Cirkovci 3, 10000 Zagreb</izvorni_sadrzaj>
    <derivirana_varijabla naziv="DomainObject.Predmet.ProtustrankaWithAdressOIB_1">M. KOŽALSKI j.d.o.o., OIB 37813903919, Cirkovci 3, 10000 Zagreb</derivirana_varijabla>
  </DomainObject.Predmet.ProtustrankaWithAdressOIB>
  <DomainObject.Predmet.ProtustrankaNazivFormated>
    <izvorni_sadrzaj>M. KOŽALSKI j.d.o.o.</izvorni_sadrzaj>
    <derivirana_varijabla naziv="DomainObject.Predmet.ProtustrankaNazivFormated_1">M. KOŽALSKI j.d.o.o.</derivirana_varijabla>
  </DomainObject.Predmet.ProtustrankaNazivFormated>
  <DomainObject.Predmet.ProtustrankaNazivFormatedOIB>
    <izvorni_sadrzaj>M. KOŽALSKI j.d.o.o., OIB 37813903919</izvorni_sadrzaj>
    <derivirana_varijabla naziv="DomainObject.Predmet.ProtustrankaNazivFormatedOIB_1">M. KOŽALSKI j.d.o.o., OIB 37813903919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KOŽALSKI j.d.o.o. zastupanog po punomoćniku Mario Kožalski</item>
    </izvorni_sadrzaj>
    <derivirana_varijabla naziv="DomainObject.Predmet.ProtuStrankaListFormated_1">
      <item>M. KOŽALSKI j.d.o.o. zastupanog po punomoćniku Mario Kožalski</item>
    </derivirana_varijabla>
  </DomainObject.Predmet.ProtuStrankaListFormated>
  <DomainObject.Predmet.ProtuStrankaListFormatedOIB>
    <izvorni_sadrzaj>
      <item>M. KOŽALSKI j.d.o.o., OIB 37813903919 zastupanog po punomoćniku Mario Kožalski</item>
    </izvorni_sadrzaj>
    <derivirana_varijabla naziv="DomainObject.Predmet.ProtuStrankaListFormatedOIB_1">
      <item>M. KOŽALSKI j.d.o.o., OIB 37813903919 zastupanog po punomoćniku Mario Kožalski</item>
    </derivirana_varijabla>
  </DomainObject.Predmet.ProtuStrankaListFormatedOIB>
  <DomainObject.Predmet.ProtuStrankaListFormatedWithAdress>
    <izvorni_sadrzaj>
      <item>M. KOŽALSKI j.d.o.o., Cirkovci 3, 10000 Zagreb zastupanog po punomoćniku Mario Kožalski</item>
    </izvorni_sadrzaj>
    <derivirana_varijabla naziv="DomainObject.Predmet.ProtuStrankaListFormatedWithAdress_1">
      <item>M. KOŽALSKI j.d.o.o., Cirkovci 3, 10000 Zagreb zastupanog po punomoćniku Mario Kožalski</item>
    </derivirana_varijabla>
  </DomainObject.Predmet.ProtuStrankaListFormatedWithAdress>
  <DomainObject.Predmet.ProtuStrankaListFormatedWithAdressOIB>
    <izvorni_sadrzaj>
      <item>M. KOŽALSKI j.d.o.o., OIB 37813903919, Cirkovci 3, 10000 Zagreb zastupanog po punomoćniku Mario Kožalski</item>
    </izvorni_sadrzaj>
    <derivirana_varijabla naziv="DomainObject.Predmet.ProtuStrankaListFormatedWithAdressOIB_1">
      <item>M. KOŽALSKI j.d.o.o., OIB 37813903919, Cirkovci 3, 10000 Zagreb zastupanog po punomoćniku Mario Kožalski</item>
    </derivirana_varijabla>
  </DomainObject.Predmet.ProtuStrankaListFormatedWithAdressOIB>
  <DomainObject.Predmet.ProtuStrankaListNazivFormated>
    <izvorni_sadrzaj>
      <item>M. KOŽALSKI j.d.o.o.</item>
    </izvorni_sadrzaj>
    <derivirana_varijabla naziv="DomainObject.Predmet.ProtuStrankaListNazivFormated_1">
      <item>M. KOŽALSKI j.d.o.o.</item>
    </derivirana_varijabla>
  </DomainObject.Predmet.ProtuStrankaListNazivFormated>
  <DomainObject.Predmet.ProtuStrankaListNazivFormatedOIB>
    <izvorni_sadrzaj>
      <item>M. KOŽALSKI j.d.o.o., OIB 37813903919</item>
    </izvorni_sadrzaj>
    <derivirana_varijabla naziv="DomainObject.Predmet.ProtuStrankaListNazivFormatedOIB_1">
      <item>M. KOŽALSKI j.d.o.o., OIB 37813903919</item>
    </derivirana_varijabla>
  </DomainObject.Predmet.ProtuStrankaListNazivFormatedOIB>
  <DomainObject.Predmet.OstaliListFormated>
    <izvorni_sadrzaj>
      <item>Mario Kožalski punomoćnik sudionika u postupku M. KOŽALSKI j.d.o.o.</item>
    </izvorni_sadrzaj>
    <derivirana_varijabla naziv="DomainObject.Predmet.OstaliListFormated_1">
      <item>Mario Kožalski punomoćnik sudionika u postupku M. KOŽALSKI j.d.o.o.</item>
    </derivirana_varijabla>
  </DomainObject.Predmet.OstaliListFormated>
  <DomainObject.Predmet.OstaliListFormatedOIB>
    <izvorni_sadrzaj>
      <item>Mario Kožalski, OIB 44135867858 punomoćnik sudionika u postupku M. KOŽALSKI j.d.o.o.</item>
    </izvorni_sadrzaj>
    <derivirana_varijabla naziv="DomainObject.Predmet.OstaliListFormatedOIB_1">
      <item>Mario Kožalski, OIB 44135867858 punomoćnik sudionika u postupku M. KOŽALSKI j.d.o.o.</item>
    </derivirana_varijabla>
  </DomainObject.Predmet.OstaliListFormatedOIB>
  <DomainObject.Predmet.OstaliListFormatedWithAdress>
    <izvorni_sadrzaj>
      <item>Mario Kožalski, Cirkovci 3, 10000 Zagreb punomoćnik sudionika u postupku M. KOŽALSKI j.d.o.o.</item>
    </izvorni_sadrzaj>
    <derivirana_varijabla naziv="DomainObject.Predmet.OstaliListFormatedWithAdress_1">
      <item>Mario Kožalski, Cirkovci 3, 10000 Zagreb punomoćnik sudionika u postupku M. KOŽALSKI j.d.o.o.</item>
    </derivirana_varijabla>
  </DomainObject.Predmet.OstaliListFormatedWithAdress>
  <DomainObject.Predmet.OstaliListFormatedWithAdressOIB>
    <izvorni_sadrzaj>
      <item>Mario Kožalski, OIB 44135867858, Cirkovci 3, 10000 Zagreb punomoćnik sudionika u postupku M. KOŽALSKI j.d.o.o.</item>
    </izvorni_sadrzaj>
    <derivirana_varijabla naziv="DomainObject.Predmet.OstaliListFormatedWithAdressOIB_1">
      <item>Mario Kožalski, OIB 44135867858, Cirkovci 3, 10000 Zagreb punomoćnik sudionika u postupku M. KOŽALSKI j.d.o.o.</item>
    </derivirana_varijabla>
  </DomainObject.Predmet.OstaliListFormatedWithAdressOIB>
  <DomainObject.Predmet.OstaliListNazivFormated>
    <izvorni_sadrzaj>
      <item>Mario Kožalski</item>
    </izvorni_sadrzaj>
    <derivirana_varijabla naziv="DomainObject.Predmet.OstaliListNazivFormated_1">
      <item>Mario Kožalski</item>
    </derivirana_varijabla>
  </DomainObject.Predmet.OstaliListNazivFormated>
  <DomainObject.Predmet.OstaliListNazivFormatedOIB>
    <izvorni_sadrzaj>
      <item>Mario Kožalski, OIB 44135867858</item>
    </izvorni_sadrzaj>
    <derivirana_varijabla naziv="DomainObject.Predmet.OstaliListNazivFormatedOIB_1">
      <item>Mario Kožalski, OIB 44135867858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KOŽALSKI j.d.o.o.</izvorni_sadrzaj>
    <derivirana_varijabla naziv="DomainObject.Predmet.ProtustrankaIDrugi_1">M. KOŽALSKI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KOŽALSKI j.d.o.o., OIB 37813903919, Cirkovci 3, 10000 Zagreb</izvorni_sadrzaj>
    <derivirana_varijabla naziv="DomainObject.Predmet.ProtustrankaIDrugiAdressOIB_1">M. KOŽALSKI j.d.o.o., OIB 37813903919, Cirkovci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KOŽALSKI j.d.o.o.</item>
      <item>Mario Kožalski</item>
    </izvorni_sadrzaj>
    <derivirana_varijabla naziv="DomainObject.Predmet.SudioniciListNaziv_1">
      <item>FINA Regionalni centar Zagreb</item>
      <item>M. KOŽALSKI j.d.o.o.</item>
      <item>Mario Kožalski</item>
    </derivirana_varijabla>
  </DomainObject.Predmet.SudioniciListNaziv>
  <DomainObject.Predmet.SudioniciListAdressOIB>
    <izvorni_sadrzaj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izvorni_sadrzaj>
    <derivirana_varijabla naziv="DomainObject.Predmet.SudioniciListAdressOIB_1">
      <item>FINA Regionalni centar Zagreb, OIB 85821130368, Trg svibanjskih žrtava 1995. 1,10000 Zagreb</item>
      <item>M. KOŽALSKI j.d.o.o., OIB 37813903919, Cirkovci 3,10000 Zagreb</item>
      <item>Mario Kožalski, OIB 44135867858, Cirkovci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37813903919</item>
      <item>, OIB 44135867858</item>
    </izvorni_sadrzaj>
    <derivirana_varijabla naziv="DomainObject.Predmet.SudioniciListNazivOIB_1">
      <item>, OIB 85821130368</item>
      <item>, OIB 37813903919</item>
      <item>, OIB 44135867858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1742</properties:Characters>
  <properties:Lines>47</properties:Lines>
  <properties:Paragraphs>23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2016-03-04T12:38:00Z</cp:lastPrinted>
  <dcterms:modified xmlns:xsi="http://www.w3.org/2001/XMLSchema-instance" xsi:type="dcterms:W3CDTF">2016-03-07T06:58:00Z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