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bc54" w14:paraId="09cbc54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9C03D6">
        <w:t>681/15-17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9C03D6" w:rsidRPr="009C03D6">
        <w:t>GLIK d.o.o.  za trgovinu i usluge, uvoz i izvoz, Vukovar, Trpinjska cesta 1, MBS 030027475, OIB 00891059827</w:t>
      </w:r>
      <w:r w:rsidRPr="005F32B9">
        <w:t xml:space="preserve">, </w:t>
      </w:r>
      <w:r w:rsidR="008D6901" w:rsidRPr="005D1548">
        <w:t>dana</w:t>
      </w:r>
      <w:r w:rsidR="00AC1DB4">
        <w:t xml:space="preserve"> 12</w:t>
      </w:r>
      <w:r w:rsidR="00E94D82">
        <w:t>. srpnja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9C03D6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9C03D6">
        <w:rPr>
          <w:bCs/>
        </w:rPr>
        <w:t>Ivi Mijoču</w:t>
      </w:r>
      <w:r w:rsidR="009C03D6" w:rsidRPr="009C03D6">
        <w:rPr>
          <w:bCs/>
        </w:rPr>
        <w:t>, Osijek Trg Ljudevita Gaja 7, OIB 15425129018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9C03D6" w:rsidRPr="009C03D6">
        <w:t>GLIK d.o.o.  za trgovinu i usluge, uvoz i izvoz, Vukovar, Trpinjska cesta 1, MBS 030027475, OIB 00891059827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upravitelja  </w:t>
      </w:r>
      <w:r w:rsidR="009C03D6">
        <w:rPr>
          <w:bCs/>
        </w:rPr>
        <w:t>Ive Mijoča</w:t>
      </w:r>
      <w:r w:rsidR="00860E92" w:rsidRPr="00860E92">
        <w:rPr>
          <w:bCs/>
        </w:rPr>
        <w:t xml:space="preserve">, </w:t>
      </w:r>
      <w:r w:rsidR="00860E92">
        <w:rPr>
          <w:bCs/>
        </w:rPr>
        <w:t>iz Osijeka</w:t>
      </w:r>
      <w:r w:rsidR="00AC1DB4">
        <w:t>, IBAN</w:t>
      </w:r>
      <w:r w:rsidR="00747DCE">
        <w:t xml:space="preserve">: </w:t>
      </w:r>
      <w:r w:rsidR="00AC1DB4">
        <w:t>HR</w:t>
      </w:r>
      <w:r w:rsidR="009C03D6">
        <w:t>1123860023101532198</w:t>
      </w:r>
      <w:r w:rsidR="00747DCE">
        <w:t xml:space="preserve">, sa kontovnika </w:t>
      </w:r>
      <w:r w:rsidR="009C03D6">
        <w:t>8500</w:t>
      </w:r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9C03D6">
        <w:rPr>
          <w:bCs/>
        </w:rPr>
        <w:t>681/15-6</w:t>
      </w:r>
      <w:r>
        <w:rPr>
          <w:bCs/>
        </w:rPr>
        <w:t xml:space="preserve"> od </w:t>
      </w:r>
      <w:r w:rsidR="009C03D6">
        <w:rPr>
          <w:bCs/>
        </w:rPr>
        <w:t>2. ožujka</w:t>
      </w:r>
      <w:r>
        <w:rPr>
          <w:bCs/>
        </w:rPr>
        <w:t xml:space="preserve"> 2016. godine pokrenut je prethodni postupak nad dužnikom </w:t>
      </w:r>
      <w:r w:rsidR="009C03D6" w:rsidRPr="009C03D6">
        <w:t>GLIK d.o.o.  za trgovinu i usluge, uvoz i izvoz, Vukovar, Trpinjska cesta 1, MBS 030027475, OIB 00891059827</w:t>
      </w:r>
      <w:r>
        <w:rPr>
          <w:bCs/>
        </w:rPr>
        <w:t xml:space="preserve">. Istim rješenjem imenovan je privremeni stečajni upravitelj </w:t>
      </w:r>
      <w:r w:rsidR="009C03D6">
        <w:rPr>
          <w:bCs/>
        </w:rPr>
        <w:t>Ivo Mijoč</w:t>
      </w:r>
      <w:r w:rsidR="009C03D6" w:rsidRPr="009C03D6">
        <w:rPr>
          <w:bCs/>
        </w:rPr>
        <w:t>, Osijek</w:t>
      </w:r>
      <w:r w:rsidR="009C03D6">
        <w:rPr>
          <w:bCs/>
        </w:rPr>
        <w:t>,</w:t>
      </w:r>
      <w:r w:rsidR="009C03D6" w:rsidRPr="009C03D6">
        <w:rPr>
          <w:bCs/>
        </w:rPr>
        <w:t xml:space="preserve"> Trg Ljudevita Gaja 7, OIB 15425129018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AC1DB4" w:rsidP="00AC1DB4" w:rsidR="00AC1DB4">
      <w:pPr>
        <w:jc w:val="right"/>
      </w:pPr>
      <w:r>
        <w:t>13 St-</w:t>
      </w:r>
      <w:r w:rsidR="009C03D6">
        <w:t>681/15-17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AC1DB4" w:rsidR="00BF1A8F">
      <w:pPr>
        <w:pStyle w:val="Tijeloteksta"/>
        <w:ind w:firstLine="708"/>
        <w:rPr>
          <w:bCs/>
        </w:rPr>
      </w:pPr>
      <w:r>
        <w:rPr>
          <w:bCs/>
        </w:rPr>
        <w:t xml:space="preserve">postupka nad njegovom imovinom, kao i ispita postoje li kod 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nazočio ročištu radi izjašnjenja o prijedlogu i raspravi o pretpostavkama  za otvaranje stečajnog postupka održanog dana </w:t>
      </w:r>
      <w:r w:rsidR="009C03D6">
        <w:rPr>
          <w:bCs/>
        </w:rPr>
        <w:t>12. travnja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9C03D6">
        <w:rPr>
          <w:bCs/>
        </w:rPr>
        <w:t>12. travnja</w:t>
      </w:r>
      <w:r>
        <w:rPr>
          <w:bCs/>
        </w:rPr>
        <w:t xml:space="preserve"> 2016. godine privremeni stečajni upravitelj u spis je dostavio zahtjev za određivanje nagrade za obavljene poslove privremenog stečajnog upravitelja.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AC1DB4" w:rsidP="00276417" w:rsidR="009A6857">
      <w:pPr>
        <w:pStyle w:val="Tijeloteksta"/>
        <w:jc w:val="center"/>
      </w:pPr>
      <w:r>
        <w:t>U Osijeku 12</w:t>
      </w:r>
      <w:r w:rsidR="007E4D9D">
        <w:t>. srpanj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>Žana Bem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4C7B60">
        <w:t>1/8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3E45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3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E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E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E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E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3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E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E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E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E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svibnja 2016.</izvorni_sadrzaj>
    <derivirana_varijabla naziv="DomainObject.Predmet.DatumRjesavanja_1">9.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St-681/2015</izvorni_sadrzaj>
    <derivirana_varijabla naziv="DomainObject.Predmet.OznakaBroj_1">St-681/2015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GLIK društvo s ograničenom odgovornošću za trgovinu i usluge, uvoz i izvoz</izvorni_sadrzaj>
    <derivirana_varijabla naziv="DomainObject.Predmet.ProtustrankaFormated_1">  GLIK društvo s ograničenom odgovornošću za trgovinu i usluge, uvoz i izvoz</derivirana_varijabla>
  </DomainObject.Predmet.ProtustrankaFormated>
  <DomainObject.Predmet.ProtustrankaFormatedOIB>
    <izvorni_sadrzaj>  GLIK društvo s ograničenom odgovornošću za trgovinu i usluge, uvoz i izvoz, OIB 00891059827</izvorni_sadrzaj>
    <derivirana_varijabla naziv="DomainObject.Predmet.ProtustrankaFormatedOIB_1">  GLIK društvo s ograničenom odgovornošću za trgovinu i usluge, uvoz i izvoz, OIB 00891059827</derivirana_varijabla>
  </DomainObject.Predmet.ProtustrankaFormatedOIB>
  <DomainObject.Predmet.ProtustrankaFormatedWithAdress>
    <izvorni_sadrzaj> GLIK društvo s ograničenom odgovornošću za trgovinu i usluge, uvoz i izvoz, Trpinjska Cesta 1, 32000 Vukovar</izvorni_sadrzaj>
    <derivirana_varijabla naziv="DomainObject.Predmet.ProtustrankaFormatedWithAdress_1"> GLIK društvo s ograničenom odgovornošću za trgovinu i usluge, uvoz i izvoz, Trpinjska Cesta 1, 32000 Vukovar</derivirana_varijabla>
  </DomainObject.Predmet.ProtustrankaFormatedWithAdress>
  <DomainObject.Predmet.ProtustrankaFormatedWithAdressOIB>
    <izvorni_sadrzaj> GLIK društvo s ograničenom odgovornošću za trgovinu i usluge, uvoz i izvoz, OIB 00891059827, Trpinjska Cesta 1, 32000 Vukovar</izvorni_sadrzaj>
    <derivirana_varijabla naziv="DomainObject.Predmet.ProtustrankaFormatedWithAdressOIB_1"> GLIK društvo s ograničenom odgovornošću za trgovinu i usluge, uvoz i izvoz, OIB 00891059827, Trpinjska Cesta 1, 32000 Vukovar</derivirana_varijabla>
  </DomainObject.Predmet.ProtustrankaFormatedWithAdressOIB>
  <DomainObject.Predmet.ProtustrankaWithAdress>
    <izvorni_sadrzaj>GLIK društvo s ograničenom odgovornošću za trgovinu i usluge, uvoz i izvoz Trpinjska Cesta 1, 32000 Vukovar</izvorni_sadrzaj>
    <derivirana_varijabla naziv="DomainObject.Predmet.ProtustrankaWithAdress_1">GLIK društvo s ograničenom odgovornošću za trgovinu i usluge, uvoz i izvoz Trpinjska Cesta 1, 32000 Vukovar</derivirana_varijabla>
  </DomainObject.Predmet.ProtustrankaWithAdress>
  <DomainObject.Predmet.ProtustrankaWithAdressOIB>
    <izvorni_sadrzaj>GLIK društvo s ograničenom odgovornošću za trgovinu i usluge, uvoz i izvoz, OIB 00891059827, Trpinjska Cesta 1, 32000 Vukovar</izvorni_sadrzaj>
    <derivirana_varijabla naziv="DomainObject.Predmet.ProtustrankaWithAdressOIB_1">GLIK društvo s ograničenom odgovornošću za trgovinu i usluge, uvoz i izvoz, OIB 00891059827, Trpinjska Cesta 1, 32000 Vukovar</derivirana_varijabla>
  </DomainObject.Predmet.ProtustrankaWithAdressOIB>
  <DomainObject.Predmet.ProtustrankaNazivFormated>
    <izvorni_sadrzaj>GLIK društvo s ograničenom odgovornošću za trgovinu i usluge, uvoz i izvoz</izvorni_sadrzaj>
    <derivirana_varijabla naziv="DomainObject.Predmet.ProtustrankaNazivFormated_1">GLIK društvo s ograničenom odgovornošću za trgovinu i usluge, uvoz i izvoz</derivirana_varijabla>
  </DomainObject.Predmet.ProtustrankaNazivFormated>
  <DomainObject.Predmet.ProtustrankaNazivFormatedOIB>
    <izvorni_sadrzaj>GLIK društvo s ograničenom odgovornošću za trgovinu i usluge, uvoz i izvoz, OIB 00891059827</izvorni_sadrzaj>
    <derivirana_varijabla naziv="DomainObject.Predmet.ProtustrankaNazivFormatedOIB_1">GLIK društvo s ograničenom odgovornošću za trgovinu i usluge, uvoz i izvoz, OIB 00891059827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ŽDO GUO VUKOVAR</izvorni_sadrzaj>
    <derivirana_varijabla naziv="DomainObject.Predmet.StrankaFormated_1">  FINA RC OSIJEK; ŽDO GUO VUKOVAR</derivirana_varijabla>
  </DomainObject.Predmet.StrankaFormated>
  <DomainObject.Predmet.StrankaFormatedOIB>
    <izvorni_sadrzaj>  FINA RC OSIJEK, OIB 85821130368; ŽDO GUO VUKOVAR, OIB 61379160880</izvorni_sadrzaj>
    <derivirana_varijabla naziv="DomainObject.Predmet.StrankaFormatedOIB_1">  FINA RC OSIJEK, OIB 85821130368; ŽDO GUO VUKOVAR, OIB 61379160880</derivirana_varijabla>
  </DomainObject.Predmet.StrankaFormatedOIB>
  <DomainObject.Predmet.StrankaFormatedWithAdress>
    <izvorni_sadrzaj> FINA RC OSIJEK; ŽDO GUO VUKOVAR</izvorni_sadrzaj>
    <derivirana_varijabla naziv="DomainObject.Predmet.StrankaFormatedWithAdress_1"> FINA RC OSIJEK; ŽDO GUO VUKOVAR</derivirana_varijabla>
  </DomainObject.Predmet.StrankaFormatedWithAdress>
  <DomainObject.Predmet.StrankaFormatedWithAdressOIB>
    <izvorni_sadrzaj> FINA RC OSIJEK, OIB 85821130368; ŽDO GUO VUKOVAR, OIB 61379160880</izvorni_sadrzaj>
    <derivirana_varijabla naziv="DomainObject.Predmet.StrankaFormatedWithAdressOIB_1"> FINA RC OSIJEK, OIB 85821130368; ŽDO GUO VUKOVAR, OIB 61379160880</derivirana_varijabla>
  </DomainObject.Predmet.StrankaFormatedWithAdressOIB>
  <DomainObject.Predmet.StrankaWithAdress>
    <izvorni_sadrzaj>FINA RC OSIJEK ,ŽDO GUO VUKOVAR </izvorni_sadrzaj>
    <derivirana_varijabla naziv="DomainObject.Predmet.StrankaWithAdress_1">FINA RC OSIJEK ,ŽDO GUO VUKOVAR </derivirana_varijabla>
  </DomainObject.Predmet.StrankaWithAdress>
  <DomainObject.Predmet.StrankaWithAdressOIB>
    <izvorni_sadrzaj>FINA RC OSIJEK, OIB 85821130368,ŽDO GUO VUKOVAR, OIB 61379160880</izvorni_sadrzaj>
    <derivirana_varijabla naziv="DomainObject.Predmet.StrankaWithAdressOIB_1">FINA RC OSIJEK, OIB 85821130368,ŽDO GUO VUKOVAR, OIB 61379160880</derivirana_varijabla>
  </DomainObject.Predmet.StrankaWithAdressOIB>
  <DomainObject.Predmet.StrankaNazivFormated>
    <izvorni_sadrzaj>FINA RC OSIJEK,ŽDO GUO VUKOVAR</izvorni_sadrzaj>
    <derivirana_varijabla naziv="DomainObject.Predmet.StrankaNazivFormated_1">FINA RC OSIJEK,ŽDO GUO VUKOVAR</derivirana_varijabla>
  </DomainObject.Predmet.StrankaNazivFormated>
  <DomainObject.Predmet.StrankaNazivFormatedOIB>
    <izvorni_sadrzaj>FINA RC OSIJEK, OIB 85821130368,ŽDO GUO VUKOVAR, OIB 61379160880</izvorni_sadrzaj>
    <derivirana_varijabla naziv="DomainObject.Predmet.StrankaNazivFormatedOIB_1">FINA RC OSIJEK, OIB 85821130368,ŽDO GUO VUKOVAR, OIB 61379160880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  <item>ŽDO GUO VUKOVAR</item>
    </izvorni_sadrzaj>
    <derivirana_varijabla naziv="DomainObject.Predmet.StrankaListFormated_1">
      <item>FINA RC OSIJEK</item>
      <item>ŽDO GUO VUKOVAR</item>
    </derivirana_varijabla>
  </DomainObject.Predmet.StrankaListFormated>
  <DomainObject.Predmet.StrankaListFormatedOIB>
    <izvorni_sadrzaj>
      <item>FINA RC OSIJEK, OIB 85821130368</item>
      <item>ŽDO GUO VUKOVAR, OIB 61379160880</item>
    </izvorni_sadrzaj>
    <derivirana_varijabla naziv="DomainObject.Predmet.StrankaListFormatedOIB_1">
      <item>FINA RC OSIJEK, OIB 85821130368</item>
      <item>ŽDO GUO VUKOVAR, OIB 61379160880</item>
    </derivirana_varijabla>
  </DomainObject.Predmet.StrankaListFormatedOIB>
  <DomainObject.Predmet.StrankaListFormatedWithAdress>
    <izvorni_sadrzaj>
      <item>FINA RC OSIJEK</item>
      <item>ŽDO GUO VUKOVAR</item>
    </izvorni_sadrzaj>
    <derivirana_varijabla naziv="DomainObject.Predmet.StrankaListFormatedWithAdress_1">
      <item>FINA RC OSIJEK</item>
      <item>ŽDO GUO VUKOVAR</item>
    </derivirana_varijabla>
  </DomainObject.Predmet.StrankaListFormatedWithAdress>
  <DomainObject.Predmet.StrankaListFormatedWithAdressOIB>
    <izvorni_sadrzaj>
      <item>FINA RC OSIJEK, OIB 85821130368</item>
      <item>ŽDO GUO VUKOVAR, OIB 61379160880</item>
    </izvorni_sadrzaj>
    <derivirana_varijabla naziv="DomainObject.Predmet.StrankaListFormatedWithAdressOIB_1">
      <item>FINA RC OSIJEK, OIB 85821130368</item>
      <item>ŽDO GUO VUKOVAR, OIB 61379160880</item>
    </derivirana_varijabla>
  </DomainObject.Predmet.StrankaListFormatedWithAdressOIB>
  <DomainObject.Predmet.StrankaListNazivFormated>
    <izvorni_sadrzaj>
      <item>FINA RC OSIJEK</item>
      <item>ŽDO GUO VUKOVAR</item>
    </izvorni_sadrzaj>
    <derivirana_varijabla naziv="DomainObject.Predmet.StrankaListNazivFormated_1">
      <item>FINA RC OSIJEK</item>
      <item>ŽDO GUO VUKOVAR</item>
    </derivirana_varijabla>
  </DomainObject.Predmet.StrankaListNazivFormated>
  <DomainObject.Predmet.StrankaListNazivFormatedOIB>
    <izvorni_sadrzaj>
      <item>FINA RC OSIJEK, OIB 85821130368</item>
      <item>ŽDO GUO VUKOVAR, OIB 61379160880</item>
    </izvorni_sadrzaj>
    <derivirana_varijabla naziv="DomainObject.Predmet.StrankaListNazivFormatedOIB_1">
      <item>FINA RC OSIJEK, OIB 85821130368</item>
      <item>ŽDO GUO VUKOVAR, OIB 61379160880</item>
    </derivirana_varijabla>
  </DomainObject.Predmet.StrankaListNazivFormatedOIB>
  <DomainObject.Predmet.ProtuStrankaListFormated>
    <izvorni_sadrzaj>
      <item>GLIK društvo s ograničenom odgovornošću za trgovinu i usluge, uvoz i izvoz</item>
    </izvorni_sadrzaj>
    <derivirana_varijabla naziv="DomainObject.Predmet.ProtuStrankaListFormated_1">
      <item>GLIK društvo s ograničenom odgovornošću za trgovinu i usluge, uvoz i izvoz</item>
    </derivirana_varijabla>
  </DomainObject.Predmet.ProtuStrankaListFormated>
  <DomainObject.Predmet.ProtuStrankaListFormatedOIB>
    <izvorni_sadrzaj>
      <item>GLIK društvo s ograničenom odgovornošću za trgovinu i usluge, uvoz i izvoz, OIB 00891059827</item>
    </izvorni_sadrzaj>
    <derivirana_varijabla naziv="DomainObject.Predmet.ProtuStrankaListFormatedOIB_1">
      <item>GLIK društvo s ograničenom odgovornošću za trgovinu i usluge, uvoz i izvoz, OIB 00891059827</item>
    </derivirana_varijabla>
  </DomainObject.Predmet.ProtuStrankaListFormatedOIB>
  <DomainObject.Predmet.ProtuStrankaListFormatedWithAdress>
    <izvorni_sadrzaj>
      <item>GLIK društvo s ograničenom odgovornošću za trgovinu i usluge, uvoz i izvoz, Trpinjska Cesta 1, 32000 Vukovar</item>
    </izvorni_sadrzaj>
    <derivirana_varijabla naziv="DomainObject.Predmet.ProtuStrankaListFormatedWithAdress_1">
      <item>GLIK društvo s ograničenom odgovornošću za trgovinu i usluge, uvoz i izvoz, Trpinjska Cesta 1, 32000 Vukovar</item>
    </derivirana_varijabla>
  </DomainObject.Predmet.ProtuStrankaListFormatedWithAdress>
  <DomainObject.Predmet.ProtuStrankaListFormatedWithAdressOIB>
    <izvorni_sadrzaj>
      <item>GLIK društvo s ograničenom odgovornošću za trgovinu i usluge, uvoz i izvoz, OIB 00891059827, Trpinjska Cesta 1, 32000 Vukovar</item>
    </izvorni_sadrzaj>
    <derivirana_varijabla naziv="DomainObject.Predmet.ProtuStrankaListFormatedWithAdressOIB_1">
      <item>GLIK društvo s ograničenom odgovornošću za trgovinu i usluge, uvoz i izvoz, OIB 00891059827, Trpinjska Cesta 1, 32000 Vukovar</item>
    </derivirana_varijabla>
  </DomainObject.Predmet.ProtuStrankaListFormatedWithAdressOIB>
  <DomainObject.Predmet.ProtuStrankaListNazivFormated>
    <izvorni_sadrzaj>
      <item>GLIK društvo s ograničenom odgovornošću za trgovinu i usluge, uvoz i izvoz</item>
    </izvorni_sadrzaj>
    <derivirana_varijabla naziv="DomainObject.Predmet.ProtuStrankaListNazivFormated_1">
      <item>GLIK društvo s ograničenom odgovornošću za trgovinu i usluge, uvoz i izvoz</item>
    </derivirana_varijabla>
  </DomainObject.Predmet.ProtuStrankaListNazivFormated>
  <DomainObject.Predmet.ProtuStrankaListNazivFormatedOIB>
    <izvorni_sadrzaj>
      <item>GLIK društvo s ograničenom odgovornošću za trgovinu i usluge, uvoz i izvoz, OIB 00891059827</item>
    </izvorni_sadrzaj>
    <derivirana_varijabla naziv="DomainObject.Predmet.ProtuStrankaListNazivFormatedOIB_1">
      <item>GLIK društvo s ograničenom odgovornošću za trgovinu i usluge, uvoz i izvoz, OIB 00891059827</item>
    </derivirana_varijabla>
  </DomainObject.Predmet.ProtuStrankaListNazivFormatedOIB>
  <DomainObject.Predmet.OstaliListFormated>
    <izvorni_sadrzaj>
      <item>Željka Šimunić</item>
      <item>Ivo Mijoč</item>
    </izvorni_sadrzaj>
    <derivirana_varijabla naziv="DomainObject.Predmet.OstaliListFormated_1">
      <item>Željka Šimunić</item>
      <item>Ivo Mijoč</item>
    </derivirana_varijabla>
  </DomainObject.Predmet.OstaliListFormated>
  <DomainObject.Predmet.OstaliListFormatedOIB>
    <izvorni_sadrzaj>
      <item>Željka Šimunić, OIB 49772417267</item>
      <item>Ivo Mijoč, OIB 15425129018</item>
    </izvorni_sadrzaj>
    <derivirana_varijabla naziv="DomainObject.Predmet.OstaliListFormatedOIB_1">
      <item>Željka Šimunić, OIB 49772417267</item>
      <item>Ivo Mijoč, OIB 15425129018</item>
    </derivirana_varijabla>
  </DomainObject.Predmet.OstaliListFormatedOIB>
  <DomainObject.Predmet.OstaliListFormatedWithAdress>
    <izvorni_sadrzaj>
      <item>Željka Šimunić, Hrvatskih Kraljeva 70a, 32100 Vinkovci</item>
      <item>Ivo Mijoč, Andrije Hebranga 73, 31000 Osijek</item>
    </izvorni_sadrzaj>
    <derivirana_varijabla naziv="DomainObject.Predmet.OstaliListFormatedWithAdress_1">
      <item>Željka Šimunić, Hrvatskih Kraljeva 70a, 32100 Vinkovci</item>
      <item>Ivo Mijoč, Andrije Hebranga 73, 31000 Osijek</item>
    </derivirana_varijabla>
  </DomainObject.Predmet.OstaliListFormatedWithAdress>
  <DomainObject.Predmet.OstaliListFormatedWithAdressOIB>
    <izvorni_sadrzaj>
      <item>Željka Šimunić, OIB 49772417267, Hrvatskih Kraljeva 70a, 32100 Vinkovci</item>
      <item>Ivo Mijoč, OIB 15425129018, Andrije Hebranga 73, 31000 Osijek</item>
    </izvorni_sadrzaj>
    <derivirana_varijabla naziv="DomainObject.Predmet.OstaliListFormatedWithAdressOIB_1">
      <item>Željka Šimunić, OIB 49772417267, Hrvatskih Kraljeva 70a, 32100 Vinkovci</item>
      <item>Ivo Mijoč, OIB 15425129018, Andrije Hebranga 73, 31000 Osijek</item>
    </derivirana_varijabla>
  </DomainObject.Predmet.OstaliListFormatedWithAdressOIB>
  <DomainObject.Predmet.OstaliListNazivFormated>
    <izvorni_sadrzaj>
      <item>Željka Šimunić</item>
      <item>Ivo Mijoč</item>
    </izvorni_sadrzaj>
    <derivirana_varijabla naziv="DomainObject.Predmet.OstaliListNazivFormated_1">
      <item>Željka Šimunić</item>
      <item>Ivo Mijoč</item>
    </derivirana_varijabla>
  </DomainObject.Predmet.OstaliListNazivFormated>
  <DomainObject.Predmet.OstaliListNazivFormatedOIB>
    <izvorni_sadrzaj>
      <item>Željka Šimunić, OIB 49772417267</item>
      <item>Ivo Mijoč, OIB 15425129018</item>
    </izvorni_sadrzaj>
    <derivirana_varijabla naziv="DomainObject.Predmet.OstaliListNazivFormatedOIB_1">
      <item>Željka Šimunić, OIB 49772417267</item>
      <item>Ivo Mijoč, OIB 15425129018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GLIK društvo s ograničenom odgovornošću za trgovinu i usluge, uvoz i izvoz</izvorni_sadrzaj>
    <derivirana_varijabla naziv="DomainObject.Predmet.ProtustrankaIDrugi_1">GLIK društvo s ograničenom odgovornošću za trgovinu i usluge, uvoz i izvoz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GLIK društvo s ograničenom odgovornošću za trgovinu i usluge, uvoz i izvoz, OIB 00891059827, Trpinjska Cesta 1, 32000 Vukovar</izvorni_sadrzaj>
    <derivirana_varijabla naziv="DomainObject.Predmet.ProtustrankaIDrugiAdressOIB_1">GLIK društvo s ograničenom odgovornošću za trgovinu i usluge, uvoz i izvoz, OIB 00891059827, Trpinjska Cesta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svibnja 2016.</izvorni_sadrzaj>
    <derivirana_varijabla naziv="DomainObject.Predmet.OdlukaRjesenje.DatumDonosenjaOdluke_1">9. svibnja 2016.</derivirana_varijabla>
  </DomainObject.Predmet.OdlukaRjesenje.DatumDonosenjaOdluke>
  <DomainObject.Predmet.OdlukaRjesenje.DatumPravomocnosti>
    <izvorni_sadrzaj>26. svibnja 2016.</izvorni_sadrzaj>
    <derivirana_varijabla naziv="DomainObject.Predmet.OdlukaRjesenje.DatumPravomocnosti_1">26. svibnja 2016.</derivirana_varijabla>
  </DomainObject.Predmet.OdlukaRjesenje.DatumPravomocnosti>
  <DomainObject.Predmet.OdlukaRjesenje.Oznaka>
    <izvorni_sadrzaj>St-681/2015-13</izvorni_sadrzaj>
    <derivirana_varijabla naziv="DomainObject.Predmet.OdlukaRjesenje.Oznaka_1">St-681/2015-13</derivirana_varijabla>
  </DomainObject.Predmet.OdlukaRjesenje.Oznaka>
  <DomainObject.Predmet.SudioniciListNaziv>
    <izvorni_sadrzaj>
      <item>GLIK društvo s ograničenom odgovornošću za trgovinu i usluge, uvoz i izvoz</item>
      <item>FINA RC OSIJEK</item>
      <item>Željka Šimunić</item>
      <item>Ivo Mijoč</item>
      <item>ŽDO GUO VUKOVAR</item>
    </izvorni_sadrzaj>
    <derivirana_varijabla naziv="DomainObject.Predmet.SudioniciListNaziv_1">
      <item>GLIK društvo s ograničenom odgovornošću za trgovinu i usluge, uvoz i izvoz</item>
      <item>FINA RC OSIJEK</item>
      <item>Željka Šimunić</item>
      <item>Ivo Mijoč</item>
      <item>ŽDO GUO VUKOVAR</item>
    </derivirana_varijabla>
  </DomainObject.Predmet.SudioniciListNaziv>
  <DomainObject.Predmet.SudioniciListAdressOIB>
    <izvorni_sadrzaj>
      <item>GLIK društvo s ograničenom odgovornošću za trgovinu i usluge, uvoz i izvoz, OIB 00891059827, Trpinjska Cesta 1,32000 Vukovar</item>
      <item>FINA RC OSIJEK, OIB 85821130368</item>
      <item>Željka Šimunić, OIB 49772417267, Hrvatskih Kraljeva 70a,32100 Vinkovci</item>
      <item>Ivo Mijoč, OIB 15425129018, Andrije Hebranga 73,31000 Osijek</item>
      <item>ŽDO GUO VUKOVAR, OIB 61379160880</item>
    </izvorni_sadrzaj>
    <derivirana_varijabla naziv="DomainObject.Predmet.SudioniciListAdressOIB_1">
      <item>GLIK društvo s ograničenom odgovornošću za trgovinu i usluge, uvoz i izvoz, OIB 00891059827, Trpinjska Cesta 1,32000 Vukovar</item>
      <item>FINA RC OSIJEK, OIB 85821130368</item>
      <item>Željka Šimunić, OIB 49772417267, Hrvatskih Kraljeva 70a,32100 Vinkovci</item>
      <item>Ivo Mijoč, OIB 15425129018, Andrije Hebranga 73,31000 Osijek</item>
      <item>ŽDO GUO VUKOVAR,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00891059827</item>
      <item>, OIB 85821130368</item>
      <item>, OIB 49772417267</item>
      <item>, OIB 15425129018</item>
      <item>, OIB 61379160880</item>
    </izvorni_sadrzaj>
    <derivirana_varijabla naziv="DomainObject.Predmet.SudioniciListNazivOIB_1">
      <item>, OIB 00891059827</item>
      <item>, OIB 85821130368</item>
      <item>, OIB 49772417267</item>
      <item>, OIB 15425129018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7ACF4A-1FDB-4831-9192-025BF57436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2434</properties:Characters>
  <properties:Lines>92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2016-07-12T08:16:00Z</dcterms:created>
  <dc:creator>hermanj</dc:creator>
  <cp:lastModifiedBy>Žana Bem</cp:lastModifiedBy>
  <cp:lastPrinted>2016-07-11T07:36:00Z</cp:lastPrinted>
  <dcterms:modified xmlns:xsi="http://www.w3.org/2001/XMLSchema-instance" xsi:type="dcterms:W3CDTF">2016-07-12T08:19:00Z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