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7734d" w14:paraId="fc7734d" w:rsidRDefault="000E1F26"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031996">
        <w:t>-898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031996">
        <w:t>10</w:t>
      </w:r>
      <w:r w:rsidR="001D6319">
        <w:t>.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02064B">
        <w:tab/>
      </w:r>
      <w:r w:rsidR="00DB477B" w:rsidRPr="00F47E3D">
        <w:t>Nalaže se stečajnom upravitelju da preda k</w:t>
      </w:r>
      <w:r w:rsidR="003D69DE" w:rsidRPr="00F47E3D">
        <w:t>upcu</w:t>
      </w:r>
      <w:r w:rsidR="00B4186D" w:rsidRPr="00B4186D">
        <w:t xml:space="preserve"> </w:t>
      </w:r>
      <w:r w:rsidR="00031996">
        <w:rPr>
          <w:color w:val="000000"/>
        </w:rPr>
        <w:t xml:space="preserve">LORSEL STROJEVI d.o.o. – Zagreb, Kredarička 1c, OIB: 72258017777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031996" w:rsidP="00031996" w:rsidR="00031996">
      <w:pPr>
        <w:ind w:firstLine="708" w:left="708"/>
      </w:pPr>
      <w:r>
        <w:rPr>
          <w:bCs/>
        </w:rPr>
        <w:t xml:space="preserve">A) </w:t>
      </w:r>
      <w:r w:rsidRPr="00DD5DD8">
        <w:rPr>
          <w:bCs/>
        </w:rPr>
        <w:t>Poduložak 239. ETAŽA 5/10000</w:t>
      </w:r>
      <w:r w:rsidRPr="00DD5DD8">
        <w:t xml:space="preserve"> parkirno garažno mjesto oznake PGM-</w:t>
      </w:r>
    </w:p>
    <w:p w:rsidRDefault="00031996" w:rsidP="00031996" w:rsidR="00031996">
      <w:pPr>
        <w:rPr>
          <w:bCs/>
        </w:rPr>
      </w:pPr>
      <w:r w:rsidRPr="00DD5DD8">
        <w:t>2.68 u podrumskoj etaži -2; neto korisne površine 6,14čm označeno u planu posebnih dijelova zgrade svijetlo plavom bojom</w:t>
      </w:r>
      <w:r>
        <w:rPr>
          <w:bCs/>
        </w:rPr>
        <w:tab/>
      </w:r>
      <w:r>
        <w:rPr>
          <w:bCs/>
        </w:rPr>
        <w:tab/>
      </w:r>
    </w:p>
    <w:p w:rsidRDefault="00031996" w:rsidP="00031996" w:rsidR="00031996">
      <w:pPr>
        <w:ind w:firstLine="708" w:left="708"/>
      </w:pPr>
      <w:r>
        <w:rPr>
          <w:bCs/>
        </w:rPr>
        <w:t xml:space="preserve">B) </w:t>
      </w:r>
      <w:r w:rsidRPr="00DD5DD8">
        <w:rPr>
          <w:bCs/>
        </w:rPr>
        <w:t>Poduložak 240. ETAŽA 5/10000</w:t>
      </w:r>
      <w:r w:rsidRPr="00DD5DD8">
        <w:t xml:space="preserve"> parkirno garažno mjesto oznake PGM-</w:t>
      </w:r>
    </w:p>
    <w:p w:rsidRDefault="00031996" w:rsidP="00031996" w:rsidR="00031996">
      <w:pPr>
        <w:rPr>
          <w:bCs/>
        </w:rPr>
      </w:pPr>
      <w:r w:rsidRPr="00DD5DD8">
        <w:t>2.69 u podrumskoj etaži -2; neto korisne površine 5,88čm označeno u planu posebnih dijelova zgrade zelenom bojom</w:t>
      </w:r>
      <w:r w:rsidRPr="002F453B">
        <w:rPr>
          <w:bCs/>
        </w:rPr>
        <w:t xml:space="preserve"> </w:t>
      </w:r>
    </w:p>
    <w:p w:rsidRDefault="002A15BD" w:rsidP="002A15BD" w:rsidR="002A15BD"/>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031996">
        <w:t>23</w:t>
      </w:r>
      <w:r w:rsidR="001D6319">
        <w:t>. srpnja</w:t>
      </w:r>
      <w:r w:rsidR="00A9454B">
        <w:t xml:space="preserve"> 2015.</w:t>
      </w:r>
      <w:r w:rsidR="00ED6590">
        <w:t xml:space="preserve"> </w:t>
      </w:r>
      <w:r w:rsidR="00D51C43" w:rsidRPr="00F47E3D">
        <w:t xml:space="preserve"> godine </w:t>
      </w:r>
      <w:r w:rsidRPr="00F47E3D">
        <w:t xml:space="preserve">postalo je pravomoćno dana </w:t>
      </w:r>
      <w:r w:rsidR="001D6319">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031996">
        <w:t>23</w:t>
      </w:r>
      <w:r w:rsidR="001D6319">
        <w:t>. srpnja</w:t>
      </w:r>
      <w:r w:rsidR="0002064B">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031996">
        <w:t>10</w:t>
      </w:r>
      <w:r w:rsidR="001D6319">
        <w:t>.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CF78A8">
        <w:t>,v.r.</w:t>
      </w:r>
      <w:r w:rsidRPr="00F47E3D">
        <w:t xml:space="preserve"> </w:t>
      </w:r>
    </w:p>
    <w:p w:rsidRDefault="00F71DF6" w:rsidP="001E0E34" w:rsidR="00F71DF6" w:rsidRPr="00F47E3D"/>
    <w:p w:rsidRDefault="00CF78A8" w:rsidR="00CF78A8">
      <w:r>
        <w:tab/>
      </w:r>
      <w:r>
        <w:tab/>
      </w:r>
      <w:r>
        <w:tab/>
      </w:r>
      <w:r>
        <w:tab/>
      </w:r>
      <w:r>
        <w:tab/>
      </w:r>
      <w:r>
        <w:tab/>
      </w:r>
      <w:r>
        <w:tab/>
        <w:t>Za točnost otpravka-ovl.službenik</w:t>
      </w:r>
    </w:p>
    <w:p w:rsidRDefault="00CF78A8" w:rsidP="00CF78A8" w:rsidR="00CF78A8">
      <w:pPr>
        <w:ind w:firstLine="708" w:left="4956"/>
      </w:pPr>
      <w:r>
        <w:t>Vinka Mihalinčić</w:t>
      </w:r>
    </w:p>
    <w:p w:rsidRDefault="00CF78A8" w:rsidP="00CF78A8" w:rsidR="00CF78A8" w:rsidRPr="00F47E3D">
      <w:pPr>
        <w:ind w:left="360"/>
      </w:pPr>
    </w:p>
    <w:sectPr w:rsidSect="00E67818" w:rsidR="00CF78A8"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8641195"/>
    <w:multiLevelType w:val="hybridMultilevel"/>
    <w:tmpl w:val="A158286E"/>
    <w:lvl w:tplc="D8B65EE2" w:ilvl="0">
      <w:start w:val="430"/>
      <w:numFmt w:val="bullet"/>
      <w:lvlText w:val="-"/>
      <w:lvlJc w:val="left"/>
      <w:pPr>
        <w:ind w:hanging="360" w:left="1776"/>
      </w:pPr>
      <w:rPr>
        <w:rFonts w:cs="Arial" w:eastAsia="Times New Roman" w:hAnsi="Arial" w:ascii="Arial" w:hint="default"/>
        <w:b/>
        <w:sz w:val="16"/>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769C15FB"/>
    <w:multiLevelType w:val="hybridMultilevel"/>
    <w:tmpl w:val="97AC1E2E"/>
    <w:lvl w:tplc="A91876F8" w:ilvl="0">
      <w:start w:val="6"/>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064B"/>
    <w:rsid w:val="000225AC"/>
    <w:rsid w:val="00027B40"/>
    <w:rsid w:val="00031996"/>
    <w:rsid w:val="00035E93"/>
    <w:rsid w:val="00040D47"/>
    <w:rsid w:val="00041213"/>
    <w:rsid w:val="000505C9"/>
    <w:rsid w:val="000C3D74"/>
    <w:rsid w:val="000D1C33"/>
    <w:rsid w:val="000E1F26"/>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6319"/>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CF78A8"/>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CF78A8"/>
    <w:rPr>
      <w:color w:val="808080"/>
      <w:bdr w:space="0" w:sz="0" w:color="auto" w:val="none"/>
      <w:shd w:fill="auto" w:color="auto" w:val="clear"/>
    </w:rPr>
  </w:style>
  <w:style w:customStyle="true" w:styleId="eSPISCCParagraphDefaultFont" w:type="character">
    <w:name w:val="eSPIS_CC_Paragraph Default Font"/>
    <w:basedOn w:val="Zadanifontodlomka"/>
    <w:rsid w:val="00CF78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8A8"/>
    <w:rPr>
      <w:bdr w:space="0" w:sz="0" w:color="auto" w:val="none"/>
      <w:shd w:fill="FFFFCC" w:color="auto" w:val="clear"/>
      <w:lang w:val="hr-HR"/>
    </w:rPr>
  </w:style>
  <w:style w:customStyle="true" w:styleId="PozadinaSvijetloCrvena" w:type="character">
    <w:name w:val="Pozadina_SvijetloCrvena"/>
    <w:basedOn w:val="eSPISCCParagraphDefaultFont"/>
    <w:rsid w:val="00CF78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8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CF78A8"/>
    <w:rPr>
      <w:color w:val="808080"/>
      <w:bdr w:color="auto" w:space="0" w:sz="0" w:val="none"/>
      <w:shd w:color="auto" w:fill="auto" w:val="clear"/>
    </w:rPr>
  </w:style>
  <w:style w:customStyle="1" w:styleId="eSPISCCParagraphDefaultFont" w:type="character">
    <w:name w:val="eSPIS_CC_Paragraph Default Font"/>
    <w:basedOn w:val="Zadanifontodlomka"/>
    <w:rsid w:val="00CF78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8A8"/>
    <w:rPr>
      <w:bdr w:color="auto" w:space="0" w:sz="0" w:val="none"/>
      <w:shd w:color="auto" w:fill="FFFFCC" w:val="clear"/>
      <w:lang w:val="hr-HR"/>
    </w:rPr>
  </w:style>
  <w:style w:customStyle="1" w:styleId="PozadinaSvijetloCrvena" w:type="character">
    <w:name w:val="Pozadina_SvijetloCrvena"/>
    <w:basedOn w:val="eSPISCCParagraphDefaultFont"/>
    <w:rsid w:val="00CF78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8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204</properties:Words>
  <properties:Characters>1130</properties:Characters>
  <properties:Lines>37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2015-09-10T07:43:00Z</dcterms:created>
  <dc:creator>kraljicn</dc:creator>
  <cp:lastModifiedBy>Vinka Mihalinčić</cp:lastModifiedBy>
  <cp:lastPrinted>2014-03-07T13:25:00Z</cp:lastPrinted>
  <dcterms:modified xmlns:xsi="http://www.w3.org/2001/XMLSchema-instance" xsi:type="dcterms:W3CDTF">2015-09-10T07:51:00Z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