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a9d7" w14:paraId="58aa9d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264820">
        <w:t>968</w:t>
      </w:r>
      <w:r w:rsidR="00F446C5">
        <w:t>/201</w:t>
      </w:r>
      <w:r w:rsidR="00DE736D">
        <w:t>6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3F0835">
        <w:t>10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2E0D5F">
        <w:t xml:space="preserve">AQUA SILVER </w:t>
      </w:r>
      <w:r w:rsidR="00B53644">
        <w:t>jednostavno društvo s ograničenom odgovornošću za u</w:t>
      </w:r>
      <w:r w:rsidR="002E0D5F">
        <w:t>gostiteljstvo</w:t>
      </w:r>
      <w:r w:rsidR="00B53644">
        <w:t xml:space="preserve">, </w:t>
      </w:r>
      <w:r w:rsidR="0072318B">
        <w:t xml:space="preserve">Zagreb, </w:t>
      </w:r>
      <w:r w:rsidR="002E0D5F">
        <w:t>Prašnica 5</w:t>
      </w:r>
      <w:r w:rsidR="00B51587">
        <w:t xml:space="preserve">, </w:t>
      </w:r>
      <w:r w:rsidR="00B666B8">
        <w:t>MBS:080</w:t>
      </w:r>
      <w:r w:rsidR="002E0D5F">
        <w:t>936811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4F6F99">
        <w:t>4</w:t>
      </w:r>
      <w:r w:rsidR="002E0D5F">
        <w:t>3142925654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E0D5F">
        <w:t>9.293,34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2E0D5F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3F0835">
        <w:t>10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39DC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820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0D5F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0835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4F6F99"/>
    <w:rsid w:val="005067E5"/>
    <w:rsid w:val="005160D4"/>
    <w:rsid w:val="0053446F"/>
    <w:rsid w:val="00542A53"/>
    <w:rsid w:val="00545CDF"/>
    <w:rsid w:val="00550EE4"/>
    <w:rsid w:val="00572798"/>
    <w:rsid w:val="0058137F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318B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7F57DB"/>
    <w:rsid w:val="00803C0C"/>
    <w:rsid w:val="008044A2"/>
    <w:rsid w:val="00810301"/>
    <w:rsid w:val="008155EE"/>
    <w:rsid w:val="008173A8"/>
    <w:rsid w:val="00824D94"/>
    <w:rsid w:val="00852AA8"/>
    <w:rsid w:val="008613BD"/>
    <w:rsid w:val="00863025"/>
    <w:rsid w:val="00871F01"/>
    <w:rsid w:val="008738E5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0A3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B1FA5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1587"/>
    <w:rsid w:val="00B53644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116A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E736D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1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1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1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1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1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1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1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1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SILVER jednostavno društvo s ograničenom odgovornošću za ugostiteljstvo</izvorni_sadrzaj>
    <derivirana_varijabla naziv="DomainObject.Predmet.ProtustrankaFormated_1">  AQUA SILVER jednostavno društvo s ograničenom odgovornošću za ugostiteljstvo</derivirana_varijabla>
  </DomainObject.Predmet.ProtustrankaFormated>
  <DomainObject.Predmet.ProtustrankaFormatedOIB>
    <izvorni_sadrzaj>  AQUA SILVER jednostavno društvo s ograničenom odgovornošću za ugostiteljstvo, OIB 43142925654</izvorni_sadrzaj>
    <derivirana_varijabla naziv="DomainObject.Predmet.ProtustrankaFormatedOIB_1">  AQUA SILVER jednostavno društvo s ograničenom odgovornošću za ugostiteljstvo, OIB 43142925654</derivirana_varijabla>
  </DomainObject.Predmet.ProtustrankaFormatedOIB>
  <DomainObject.Predmet.ProtustrankaFormatedWithAdress>
    <izvorni_sadrzaj> AQUA SILVER jednostavno društvo s ograničenom odgovornošću za ugostiteljstvo, Prašnica 5, 10000 Zagreb</izvorni_sadrzaj>
    <derivirana_varijabla naziv="DomainObject.Predmet.ProtustrankaFormatedWithAdress_1"> AQUA SILVER jednostavno društvo s ograničenom odgovornošću za ugostiteljstvo, Prašnica 5, 10000 Zagreb</derivirana_varijabla>
  </DomainObject.Predmet.ProtustrankaFormatedWithAdress>
  <DomainObject.Predmet.ProtustrankaFormatedWithAdressOIB>
    <izvorni_sadrzaj> AQUA SILVER jednostavno društvo s ograničenom odgovornošću za ugostiteljstvo, OIB 43142925654, Prašnica 5, 10000 Zagreb</izvorni_sadrzaj>
    <derivirana_varijabla naziv="DomainObject.Predmet.ProtustrankaFormatedWithAdressOIB_1"> AQUA SILVER jednostavno društvo s ograničenom odgovornošću za ugostiteljstvo, OIB 43142925654, Prašnica 5, 10000 Zagreb</derivirana_varijabla>
  </DomainObject.Predmet.ProtustrankaFormatedWithAdressOIB>
  <DomainObject.Predmet.ProtustrankaWithAdress>
    <izvorni_sadrzaj>AQUA SILVER jednostavno društvo s ograničenom odgovornošću za ugostiteljstvo Prašnica 5, 10000 Zagreb</izvorni_sadrzaj>
    <derivirana_varijabla naziv="DomainObject.Predmet.ProtustrankaWithAdress_1">AQUA SILVER jednostavno društvo s ograničenom odgovornošću za ugostiteljstvo Prašnica 5, 10000 Zagreb</derivirana_varijabla>
  </DomainObject.Predmet.ProtustrankaWithAdress>
  <DomainObject.Predmet.ProtustrankaWithAdressOIB>
    <izvorni_sadrzaj>AQUA SILVER jednostavno društvo s ograničenom odgovornošću za ugostiteljstvo, OIB 43142925654, Prašnica 5, 10000 Zagreb</izvorni_sadrzaj>
    <derivirana_varijabla naziv="DomainObject.Predmet.ProtustrankaWithAdressOIB_1">AQUA SILVER jednostavno društvo s ograničenom odgovornošću za ugostiteljstvo, OIB 43142925654, Prašnica 5, 10000 Zagreb</derivirana_varijabla>
  </DomainObject.Predmet.ProtustrankaWithAdressOIB>
  <DomainObject.Predmet.ProtustrankaNazivFormated>
    <izvorni_sadrzaj>AQUA SILVER jednostavno društvo s ograničenom odgovornošću za ugostiteljstvo</izvorni_sadrzaj>
    <derivirana_varijabla naziv="DomainObject.Predmet.ProtustrankaNazivFormated_1">AQUA SILVER jednostavno društvo s ograničenom odgovornošću za ugostiteljstvo</derivirana_varijabla>
  </DomainObject.Predmet.ProtustrankaNazivFormated>
  <DomainObject.Predmet.ProtustrankaNazivFormatedOIB>
    <izvorni_sadrzaj>AQUA SILVER jednostavno društvo s ograničenom odgovornošću za ugostiteljstvo, OIB 43142925654</izvorni_sadrzaj>
    <derivirana_varijabla naziv="DomainObject.Predmet.ProtustrankaNazivFormatedOIB_1">AQUA SILVER jednostavno društvo s ograničenom odgovornošću za ugostiteljstvo, OIB 43142925654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SILVER jednostavno društvo s ograničenom odgovornošću za ugostiteljstvo</item>
    </izvorni_sadrzaj>
    <derivirana_varijabla naziv="DomainObject.Predmet.ProtuStrankaListFormated_1">
      <item>AQUA SILVER jednostavno društvo s ograničenom odgovornošću za ugostiteljstvo</item>
    </derivirana_varijabla>
  </DomainObject.Predmet.ProtuStrankaListFormated>
  <DomainObject.Predmet.ProtuStrankaListFormatedOIB>
    <izvorni_sadrzaj>
      <item>AQUA SILVER jednostavno društvo s ograničenom odgovornošću za ugostiteljstvo, OIB 43142925654</item>
    </izvorni_sadrzaj>
    <derivirana_varijabla naziv="DomainObject.Predmet.ProtuStrankaListFormatedOIB_1">
      <item>AQUA SILVER jednostavno društvo s ograničenom odgovornošću za ugostiteljstvo, OIB 43142925654</item>
    </derivirana_varijabla>
  </DomainObject.Predmet.ProtuStrankaListFormatedOIB>
  <DomainObject.Predmet.ProtuStrankaListFormatedWithAdress>
    <izvorni_sadrzaj>
      <item>AQUA SILVER jednostavno društvo s ograničenom odgovornošću za ugostiteljstvo, Prašnica 5, 10000 Zagreb</item>
    </izvorni_sadrzaj>
    <derivirana_varijabla naziv="DomainObject.Predmet.ProtuStrankaListFormatedWithAdress_1">
      <item>AQUA SILVER jednostavno društvo s ograničenom odgovornošću za ugostiteljstvo, Prašnica 5, 10000 Zagreb</item>
    </derivirana_varijabla>
  </DomainObject.Predmet.ProtuStrankaListFormatedWithAdress>
  <DomainObject.Predmet.ProtuStrankaListFormatedWithAdressOIB>
    <izvorni_sadrzaj>
      <item>AQUA SILVER jednostavno društvo s ograničenom odgovornošću za ugostiteljstvo, OIB 43142925654, Prašnica 5, 10000 Zagreb</item>
    </izvorni_sadrzaj>
    <derivirana_varijabla naziv="DomainObject.Predmet.ProtuStrankaListFormatedWithAdressOIB_1">
      <item>AQUA SILVER jednostavno društvo s ograničenom odgovornošću za ugostiteljstvo, OIB 43142925654, Prašnica 5, 10000 Zagreb</item>
    </derivirana_varijabla>
  </DomainObject.Predmet.ProtuStrankaListFormatedWithAdressOIB>
  <DomainObject.Predmet.ProtuStrankaListNazivFormated>
    <izvorni_sadrzaj>
      <item>AQUA SILVER jednostavno društvo s ograničenom odgovornošću za ugostiteljstvo</item>
    </izvorni_sadrzaj>
    <derivirana_varijabla naziv="DomainObject.Predmet.ProtuStrankaListNazivFormated_1">
      <item>AQUA SILVER jednostavno društvo s ograničenom odgovornošću za ugostiteljstvo</item>
    </derivirana_varijabla>
  </DomainObject.Predmet.ProtuStrankaListNazivFormated>
  <DomainObject.Predmet.ProtuStrankaListNazivFormatedOIB>
    <izvorni_sadrzaj>
      <item>AQUA SILVER jednostavno društvo s ograničenom odgovornošću za ugostiteljstvo, OIB 43142925654</item>
    </izvorni_sadrzaj>
    <derivirana_varijabla naziv="DomainObject.Predmet.ProtuStrankaListNazivFormatedOIB_1">
      <item>AQUA SILVER jednostavno društvo s ograničenom odgovornošću za ugostiteljstvo, OIB 43142925654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SILVER jednostavno društvo s ograničenom odgovornošću za ugostiteljstvo</izvorni_sadrzaj>
    <derivirana_varijabla naziv="DomainObject.Predmet.ProtustrankaIDrugi_1">AQUA SILVER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AQUA SILVER jednostavno društvo s ograničenom odgovornošću za ugostiteljstvo, OIB 43142925654, Prašnica 5, 10000 Zagreb</izvorni_sadrzaj>
    <derivirana_varijabla naziv="DomainObject.Predmet.ProtustrankaIDrugiAdressOIB_1">AQUA SILVER jednostavno društvo s ograničenom odgovornošću za ugostiteljstvo, OIB 43142925654, Prašnica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SILVER jednostavno društvo s ograničenom odgovornošću za ugostiteljstvo</item>
      <item>FINA Regionalni centar Zagreb</item>
    </izvorni_sadrzaj>
    <derivirana_varijabla naziv="DomainObject.Predmet.SudioniciListNaziv_1">
      <item>AQUA SILVER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AQUA SILVER jednostavno društvo s ograničenom odgovornošću za ugostiteljstvo, OIB 43142925654, Prašnica 5,10000 Zagreb</item>
      <item>FINA Regionalni centar Zagreb, OIB 85821130368, Trg svibanjskih žrtava 1995. br 1,10000 Zagreb</item>
    </izvorni_sadrzaj>
    <derivirana_varijabla naziv="DomainObject.Predmet.SudioniciListAdressOIB_1">
      <item>AQUA SILVER jednostavno društvo s ograničenom odgovornošću za ugostiteljstvo, OIB 43142925654, Prašnica 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43142925654</item>
      <item>, OIB 85821130368</item>
    </izvorni_sadrzaj>
    <derivirana_varijabla naziv="DomainObject.Predmet.SudioniciListNazivOIB_1">
      <item>, OIB 43142925654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1368</properties:Characters>
  <properties:Lines>39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2016-11-07T13:44:00Z</dcterms:created>
  <dc:creator>ilukac</dc:creator>
  <cp:lastModifiedBy>Violeta Rihtar</cp:lastModifiedBy>
  <cp:lastPrinted>2016-10-19T13:39:00Z</cp:lastPrinted>
  <dcterms:modified xmlns:xsi="http://www.w3.org/2001/XMLSchema-instance" xsi:type="dcterms:W3CDTF">2016-11-10T13:07:00Z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