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9aa5" w14:paraId="f359aa5" w:rsidRDefault="00EF7C9A" w:rsidP="00CA28DD" w:rsidR="00281BC7" w:rsidRPr="00EF7C9A">
      <w:pPr>
        <w:jc w:val="right"/>
        <w15:collapsed w:val="false"/>
        <w:rPr>
          <w:b/>
        </w:rPr>
      </w:pPr>
      <w:bookmarkStart w:name="_GoBack" w:id="0"/>
      <w:bookmarkEnd w:id="0"/>
      <w:r w:rsidRPr="00EF7C9A">
        <w:t>1 St-</w:t>
      </w:r>
      <w:r w:rsidR="00CA28DD">
        <w:t>112</w:t>
      </w:r>
      <w:r w:rsidR="00453E80">
        <w:t>/15-</w:t>
      </w:r>
      <w:r w:rsidR="00CA28DD">
        <w:t>12</w:t>
      </w: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CA28DD">
        <w:t xml:space="preserve">MOTIKA PRODUKT </w:t>
      </w:r>
      <w:r w:rsidR="00CA28DD" w:rsidRPr="00F60CD9">
        <w:t xml:space="preserve">d.o.o. </w:t>
      </w:r>
      <w:r w:rsidR="00CA28DD">
        <w:t xml:space="preserve">Starigrad, Dr. Franje Tuđmana 53, Starigrad, </w:t>
      </w:r>
      <w:r w:rsidR="00CA28DD" w:rsidRPr="00F60CD9">
        <w:t>OIB:</w:t>
      </w:r>
      <w:r w:rsidR="00CA28DD">
        <w:t xml:space="preserve"> 74162757297</w:t>
      </w:r>
      <w:r w:rsidRPr="00EF7C9A">
        <w:t xml:space="preserve">, dana </w:t>
      </w:r>
      <w:r w:rsidR="00CA28DD">
        <w:t>10. studenoga</w:t>
      </w:r>
      <w:r w:rsidR="00453E80" w:rsidRPr="00EF7C9A">
        <w:t xml:space="preserve"> </w:t>
      </w:r>
      <w:r w:rsidR="00EF7C9A" w:rsidRPr="00EF7C9A">
        <w:t>2015</w:t>
      </w:r>
      <w:r w:rsidRPr="00EF7C9A">
        <w:t>. godine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B768C" w:rsidP="007F26FC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EF7C9A">
        <w:t xml:space="preserve">  </w:t>
      </w:r>
      <w:r w:rsidR="00CA28DD">
        <w:t>Draško Lambaša</w:t>
      </w:r>
      <w:r w:rsidRPr="00EF7C9A">
        <w:t xml:space="preserve">, </w:t>
      </w:r>
      <w:r w:rsidR="00CA28DD">
        <w:t>Šibenik</w:t>
      </w:r>
      <w:r w:rsidR="00026411">
        <w:t xml:space="preserve">, </w:t>
      </w:r>
      <w:r w:rsidR="00CA28DD">
        <w:t>Drniških žrtava 10</w:t>
      </w:r>
      <w:r w:rsidR="00026411">
        <w:t>,</w:t>
      </w:r>
      <w:r w:rsidRPr="00EF7C9A">
        <w:t xml:space="preserve"> OIB: </w:t>
      </w:r>
      <w:r w:rsidR="00CA28DD">
        <w:t>48593997552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trgovačkim društvom </w:t>
      </w:r>
      <w:r w:rsidR="00CA28DD">
        <w:t xml:space="preserve">MOTIKA PRODUKT </w:t>
      </w:r>
      <w:r w:rsidR="00CA28DD" w:rsidRPr="00F60CD9">
        <w:t xml:space="preserve">d.o.o. </w:t>
      </w:r>
      <w:r w:rsidR="00CA28DD">
        <w:t>Starigrad</w:t>
      </w:r>
      <w:r w:rsidR="00342BE6" w:rsidRPr="00EF7C9A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45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EF7C9A" w:rsidR="00342BE6" w:rsidRPr="00EF7C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CA28DD">
        <w:t xml:space="preserve">MOTIKA PRODUKT </w:t>
      </w:r>
      <w:r w:rsidR="00CA28DD" w:rsidRPr="00F60CD9">
        <w:t xml:space="preserve">d.o.o. </w:t>
      </w:r>
      <w:r w:rsidR="00CA28DD">
        <w:t>Starigrad</w:t>
      </w:r>
      <w:r w:rsidR="00342BE6" w:rsidRPr="00EF7C9A">
        <w:t>.</w:t>
      </w:r>
    </w:p>
    <w:p w:rsidRDefault="008F3AD6" w:rsidP="006A6847" w:rsidR="006A6847" w:rsidRPr="00EF7C9A">
      <w:pPr>
        <w:ind w:firstLine="708"/>
        <w:jc w:val="both"/>
      </w:pPr>
      <w:r w:rsidRPr="00EF7C9A">
        <w:t xml:space="preserve">Postupak je inicirala </w:t>
      </w:r>
      <w:r w:rsidR="00EF7C9A" w:rsidRPr="00EF7C9A">
        <w:t>Financija agencija</w:t>
      </w:r>
      <w:r w:rsidR="001840A0" w:rsidRPr="00EF7C9A">
        <w:t xml:space="preserve"> </w:t>
      </w:r>
      <w:r w:rsidRPr="00EF7C9A">
        <w:t>prijedlogom za pokretanje stečajnog postupka. 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nije pristupio, slijedom čega privremeni stečajni upravitelj treba utvrditi postojanje pretpostavke za otvaranje stečajnog postupka u smislu čl. 119. st. 3. Stečajnog zakona (NN 71/15), te </w:t>
      </w:r>
      <w:r w:rsidR="006A6847" w:rsidRPr="00EF7C9A">
        <w:t>će ispitati ima li stečajni dužnik imovine kojom bi se mogli pokriti troškovi postupka i dijelom vjerovnici.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45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CA28DD">
        <w:t>10. studenoga</w:t>
      </w:r>
      <w:r w:rsidR="00EF7C9A" w:rsidRPr="00EF7C9A">
        <w:t xml:space="preserve"> 2015</w:t>
      </w:r>
      <w:r w:rsidRPr="00EF7C9A">
        <w:t>. godine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SUDAC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8F3AD6" w:rsidP="008F03DE" w:rsidR="008F3AD6" w:rsidRPr="00EF7C9A">
      <w:r w:rsidRPr="00EF7C9A">
        <w:t xml:space="preserve"> </w:t>
      </w:r>
    </w:p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/>
    <w:p w:rsidRDefault="00CA28DD" w:rsidP="008F3AD6" w:rsidR="00CA28DD" w:rsidRPr="00EF7C9A"/>
    <w:p w:rsidRDefault="008F3AD6" w:rsidP="008F3AD6" w:rsidR="008F3AD6" w:rsidRPr="00EF7C9A">
      <w:r w:rsidRPr="00EF7C9A">
        <w:lastRenderedPageBreak/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9C0FF2" w:rsidP="009C0FF2" w:rsidR="009C0FF2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64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A28DD">
          <w:t>112/15-12</w:t>
        </w:r>
      </w:p>
      <w:p w:rsidRDefault="00F16647" w:rsidR="009C0FF2">
        <w:pPr>
          <w:pStyle w:val="Zaglavlje"/>
          <w:jc w:val="center"/>
        </w:pPr>
      </w:p>
    </w:sdtContent>
  </w:sdt>
  <w:p w:rsidRDefault="009C0FF2" w:rsidR="009C0F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53E80"/>
    <w:rsid w:val="00474A81"/>
    <w:rsid w:val="004B768C"/>
    <w:rsid w:val="004F1515"/>
    <w:rsid w:val="00515656"/>
    <w:rsid w:val="00665069"/>
    <w:rsid w:val="006A6847"/>
    <w:rsid w:val="007002A2"/>
    <w:rsid w:val="0074396A"/>
    <w:rsid w:val="007B6657"/>
    <w:rsid w:val="007C75BF"/>
    <w:rsid w:val="007F26FC"/>
    <w:rsid w:val="00842CEB"/>
    <w:rsid w:val="008F03DE"/>
    <w:rsid w:val="008F3AD6"/>
    <w:rsid w:val="009B4456"/>
    <w:rsid w:val="009C0FF2"/>
    <w:rsid w:val="009F62F2"/>
    <w:rsid w:val="00A5292A"/>
    <w:rsid w:val="00B310F0"/>
    <w:rsid w:val="00BB4F73"/>
    <w:rsid w:val="00BE6E59"/>
    <w:rsid w:val="00C85781"/>
    <w:rsid w:val="00C9120F"/>
    <w:rsid w:val="00CA28DD"/>
    <w:rsid w:val="00EB3FAB"/>
    <w:rsid w:val="00EF7C9A"/>
    <w:rsid w:val="00F1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MOTIKA PRODUKT d.o.o. za ugostiteljstvo i turizam</izvorni_sadrzaj>
    <derivirana_varijabla naziv="DomainObject.Predmet.ProtustrankaFormated_1">  MOTIKA PRODUKT d.o.o. za ugostiteljstvo i turizam</derivirana_varijabla>
  </DomainObject.Predmet.ProtustrankaFormated>
  <DomainObject.Predmet.ProtustrankaFormatedOIB>
    <izvorni_sadrzaj>  MOTIKA PRODUKT d.o.o. za ugostiteljstvo i turizam, OIB 74162757297</izvorni_sadrzaj>
    <derivirana_varijabla naziv="DomainObject.Predmet.ProtustrankaFormatedOIB_1">  MOTIKA PRODUKT d.o.o. za ugostiteljstvo i turizam, OIB 74162757297</derivirana_varijabla>
  </DomainObject.Predmet.ProtustrankaFormatedOIB>
  <DomainObject.Predmet.ProtustrankaFormatedWithAdress>
    <izvorni_sadrzaj> MOTIKA PRODUKT d.o.o. za ugostiteljstvo i turizam, Dr. Franje Tuđmana 53, 23244 Starigrad</izvorni_sadrzaj>
    <derivirana_varijabla naziv="DomainObject.Predmet.ProtustrankaFormatedWithAdress_1"> MOTIKA PRODUKT d.o.o. za ugostiteljstvo i turizam, Dr. Franje Tuđmana 53, 23244 Starigrad</derivirana_varijabla>
  </DomainObject.Predmet.ProtustrankaFormatedWithAdress>
  <DomainObject.Predmet.ProtustrankaFormatedWithAdressOIB>
    <izvorni_sadrzaj> MOTIKA PRODUKT d.o.o. za ugostiteljstvo i turizam, OIB 74162757297, Dr. Franje Tuđmana 53, 23244 Starigrad</izvorni_sadrzaj>
    <derivirana_varijabla naziv="DomainObject.Predmet.ProtustrankaFormatedWithAdressOIB_1"> MOTIKA PRODUKT d.o.o. za ugostiteljstvo i turizam, OIB 74162757297, Dr. Franje Tuđmana 53, 23244 Starigrad</derivirana_varijabla>
  </DomainObject.Predmet.ProtustrankaFormatedWithAdressOIB>
  <DomainObject.Predmet.ProtustrankaWithAdress>
    <izvorni_sadrzaj>MOTIKA PRODUKT d.o.o. za ugostiteljstvo i turizam Dr. Franje Tuđmana 53, 23244 Starigrad</izvorni_sadrzaj>
    <derivirana_varijabla naziv="DomainObject.Predmet.ProtustrankaWithAdress_1">MOTIKA PRODUKT d.o.o. za ugostiteljstvo i turizam Dr. Franje Tuđmana 53, 23244 Starigrad</derivirana_varijabla>
  </DomainObject.Predmet.ProtustrankaWithAdress>
  <DomainObject.Predmet.ProtustrankaWithAdressOIB>
    <izvorni_sadrzaj>MOTIKA PRODUKT d.o.o. za ugostiteljstvo i turizam, OIB 74162757297, Dr. Franje Tuđmana 53, 23244 Starigrad</izvorni_sadrzaj>
    <derivirana_varijabla naziv="DomainObject.Predmet.ProtustrankaWithAdressOIB_1">MOTIKA PRODUKT d.o.o. za ugostiteljstvo i turizam, OIB 74162757297, Dr. Franje Tuđmana 53, 23244 Starigrad</derivirana_varijabla>
  </DomainObject.Predmet.ProtustrankaWithAdressOIB>
  <DomainObject.Predmet.ProtustrankaNazivFormated>
    <izvorni_sadrzaj>MOTIKA PRODUKT d.o.o. za ugostiteljstvo i turizam</izvorni_sadrzaj>
    <derivirana_varijabla naziv="DomainObject.Predmet.ProtustrankaNazivFormated_1">MOTIKA PRODUKT d.o.o. za ugostiteljstvo i turizam</derivirana_varijabla>
  </DomainObject.Predmet.ProtustrankaNazivFormated>
  <DomainObject.Predmet.ProtustrankaNazivFormatedOIB>
    <izvorni_sadrzaj>MOTIKA PRODUKT d.o.o. za ugostiteljstvo i turizam, OIB 74162757297</izvorni_sadrzaj>
    <derivirana_varijabla naziv="DomainObject.Predmet.ProtustrankaNazivFormatedOIB_1">MOTIKA PRODUKT d.o.o. za ugostiteljstvo i turizam, OIB 74162757297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64480.29</izvorni_sadrzaj>
    <derivirana_varijabla naziv="DomainObject.Predmet.TrenutnaVrijednost_1">64480.29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MOTIKA PRODUKT d.o.o. za ugostiteljstvo i turizam</item>
    </izvorni_sadrzaj>
    <derivirana_varijabla naziv="DomainObject.Predmet.ProtuStrankaListFormated_1">
      <item>MOTIKA PRODUKT d.o.o. za ugostiteljstvo i turizam</item>
    </derivirana_varijabla>
  </DomainObject.Predmet.ProtuStrankaListFormated>
  <DomainObject.Predmet.ProtuStrankaListFormatedOIB>
    <izvorni_sadrzaj>
      <item>MOTIKA PRODUKT d.o.o. za ugostiteljstvo i turizam, OIB 74162757297</item>
    </izvorni_sadrzaj>
    <derivirana_varijabla naziv="DomainObject.Predmet.ProtuStrankaListFormatedOIB_1">
      <item>MOTIKA PRODUKT d.o.o. za ugostiteljstvo i turizam, OIB 74162757297</item>
    </derivirana_varijabla>
  </DomainObject.Predmet.ProtuStrankaListFormatedOIB>
  <DomainObject.Predmet.ProtuStrankaListFormatedWithAdress>
    <izvorni_sadrzaj>
      <item>MOTIKA PRODUKT d.o.o. za ugostiteljstvo i turizam, Dr. Franje Tuđmana 53, 23244 Starigrad</item>
    </izvorni_sadrzaj>
    <derivirana_varijabla naziv="DomainObject.Predmet.ProtuStrankaListFormatedWithAdress_1">
      <item>MOTIKA PRODUKT d.o.o. za ugostiteljstvo i turizam, Dr. Franje Tuđmana 53, 23244 Starigrad</item>
    </derivirana_varijabla>
  </DomainObject.Predmet.ProtuStrankaListFormatedWithAdress>
  <DomainObject.Predmet.ProtuStrankaListFormatedWithAdressOIB>
    <izvorni_sadrzaj>
      <item>MOTIKA PRODUKT d.o.o. za ugostiteljstvo i turizam, OIB 74162757297, Dr. Franje Tuđmana 53, 23244 Starigrad</item>
    </izvorni_sadrzaj>
    <derivirana_varijabla naziv="DomainObject.Predmet.ProtuStrankaListFormatedWithAdressOIB_1">
      <item>MOTIKA PRODUKT d.o.o. za ugostiteljstvo i turizam, OIB 74162757297, Dr. Franje Tuđmana 53, 23244 Starigrad</item>
    </derivirana_varijabla>
  </DomainObject.Predmet.ProtuStrankaListFormatedWithAdressOIB>
  <DomainObject.Predmet.ProtuStrankaListNazivFormated>
    <izvorni_sadrzaj>
      <item>MOTIKA PRODUKT d.o.o. za ugostiteljstvo i turizam</item>
    </izvorni_sadrzaj>
    <derivirana_varijabla naziv="DomainObject.Predmet.ProtuStrankaListNazivFormated_1">
      <item>MOTIKA PRODUKT d.o.o. za ugostiteljstvo i turizam</item>
    </derivirana_varijabla>
  </DomainObject.Predmet.ProtuStrankaListNazivFormated>
  <DomainObject.Predmet.ProtuStrankaListNazivFormatedOIB>
    <izvorni_sadrzaj>
      <item>MOTIKA PRODUKT d.o.o. za ugostiteljstvo i turizam, OIB 74162757297</item>
    </izvorni_sadrzaj>
    <derivirana_varijabla naziv="DomainObject.Predmet.ProtuStrankaListNazivFormatedOIB_1">
      <item>MOTIKA PRODUKT d.o.o. za ugostiteljstvo i turizam, OIB 74162757297</item>
    </derivirana_varijabla>
  </DomainObject.Predmet.ProtuStrankaListNazivFormatedOIB>
  <DomainObject.Predmet.OstaliListFormated>
    <izvorni_sadrzaj>
      <item>Matea Miletić</item>
      <item>Zoran Miletić</item>
    </izvorni_sadrzaj>
    <derivirana_varijabla naziv="DomainObject.Predmet.OstaliListFormated_1">
      <item>Matea Miletić</item>
      <item>Zoran Miletić</item>
    </derivirana_varijabla>
  </DomainObject.Predmet.OstaliListFormated>
  <DomainObject.Predmet.OstaliListFormatedOIB>
    <izvorni_sadrzaj>
      <item>Matea Miletić</item>
      <item>Zoran Miletić, OIB 16709153714</item>
    </izvorni_sadrzaj>
    <derivirana_varijabla naziv="DomainObject.Predmet.OstaliListFormatedOIB_1">
      <item>Matea Miletić</item>
      <item>Zoran Miletić, OIB 16709153714</item>
    </derivirana_varijabla>
  </DomainObject.Predmet.OstaliListFormatedOIB>
  <DomainObject.Predmet.OstaliListFormatedWithAdress>
    <izvorni_sadrzaj>
      <item>Matea Miletić, Kikićeva 13, 10000 Zagreb</item>
      <item>Zoran Miletić, Dr. Franje Tuđmana 10, 23244 Starigrad</item>
    </izvorni_sadrzaj>
    <derivirana_varijabla naziv="DomainObject.Predmet.OstaliListFormatedWithAdress_1">
      <item>Matea Miletić, Kikićeva 13, 10000 Zagreb</item>
      <item>Zoran Miletić, Dr. Franje Tuđmana 10, 23244 Starigrad</item>
    </derivirana_varijabla>
  </DomainObject.Predmet.OstaliListFormatedWithAdress>
  <DomainObject.Predmet.OstaliListFormatedWithAdressOIB>
    <izvorni_sadrzaj>
      <item>Matea Miletić, Kikićeva 13, 10000 Zagreb</item>
      <item>Zoran Miletić, OIB 16709153714, Dr. Franje Tuđmana 10, 23244 Starigrad</item>
    </izvorni_sadrzaj>
    <derivirana_varijabla naziv="DomainObject.Predmet.OstaliListFormatedWithAdressOIB_1">
      <item>Matea Miletić, Kikićeva 13, 10000 Zagreb</item>
      <item>Zoran Miletić, OIB 16709153714, Dr. Franje Tuđmana 10, 23244 Starigrad</item>
    </derivirana_varijabla>
  </DomainObject.Predmet.OstaliListFormatedWithAdressOIB>
  <DomainObject.Predmet.OstaliListNazivFormated>
    <izvorni_sadrzaj>
      <item>Matea Miletić</item>
      <item>Zoran Miletić</item>
    </izvorni_sadrzaj>
    <derivirana_varijabla naziv="DomainObject.Predmet.OstaliListNazivFormated_1">
      <item>Matea Miletić</item>
      <item>Zoran Miletić</item>
    </derivirana_varijabla>
  </DomainObject.Predmet.OstaliListNazivFormated>
  <DomainObject.Predmet.OstaliListNazivFormatedOIB>
    <izvorni_sadrzaj>
      <item>Matea Miletić</item>
      <item>Zoran Miletić, OIB 16709153714</item>
    </izvorni_sadrzaj>
    <derivirana_varijabla naziv="DomainObject.Predmet.OstaliListNazivFormatedOIB_1">
      <item>Matea Miletić</item>
      <item>Zoran Miletić, OIB 16709153714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MOTIKA PRODUKT d.o.o. za ugostiteljstvo i turizam</izvorni_sadrzaj>
    <derivirana_varijabla naziv="DomainObject.Predmet.ProtustrankaIDrugi_1">MOTIKA PRODUKT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MOTIKA PRODUKT d.o.o. za ugostiteljstvo i turizam, OIB 74162757297, Dr. Franje Tuđmana 53, 23244 Starigrad</izvorni_sadrzaj>
    <derivirana_varijabla naziv="DomainObject.Predmet.ProtustrankaIDrugiAdressOIB_1">MOTIKA PRODUKT d.o.o. za ugostiteljstvo i turizam, OIB 74162757297, Dr. Franje Tuđmana 53,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MOTIKA PRODUKT d.o.o. za ugostiteljstvo i turizam</item>
      <item>Matea Miletić</item>
      <item>Zoran Miletić</item>
    </izvorni_sadrzaj>
    <derivirana_varijabla naziv="DomainObject.Predmet.SudioniciListNaziv_1">
      <item>FINA</item>
      <item>MOTIKA PRODUKT d.o.o. za ugostiteljstvo i turizam</item>
      <item>Matea Miletić</item>
      <item>Zoran Miletić</item>
    </derivirana_varijabla>
  </DomainObject.Predmet.SudioniciListNaziv>
  <DomainObject.Predmet.SudioniciListAdressOIB>
    <izvorni_sadrzaj>
      <item>FINA, OIB 85821130368</item>
      <item>MOTIKA PRODUKT d.o.o. za ugostiteljstvo i turizam, OIB 74162757297, Dr. Franje Tuđmana 53,23244 Starigrad</item>
      <item>Matea Miletić, Kikićeva 13,10000 Zagreb</item>
      <item>Zoran Miletić, OIB 16709153714, Dr. Franje Tuđmana 10,23244 Starigrad</item>
    </izvorni_sadrzaj>
    <derivirana_varijabla naziv="DomainObject.Predmet.SudioniciListAdressOIB_1">
      <item>FINA, OIB 85821130368</item>
      <item>MOTIKA PRODUKT d.o.o. za ugostiteljstvo i turizam, OIB 74162757297, Dr. Franje Tuđmana 53,23244 Starigrad</item>
      <item>Matea Miletić, Kikićeva 13,10000 Zagreb</item>
      <item>Zoran Miletić, OIB 16709153714, Dr. Franje Tuđmana 10,23244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74162757297</item>
      <item>, OIB null</item>
      <item>, OIB 16709153714</item>
    </izvorni_sadrzaj>
    <derivirana_varijabla naziv="DomainObject.Predmet.SudioniciListNazivOIB_1">
      <item>, OIB 85821130368</item>
      <item>, OIB 74162757297</item>
      <item>, OIB null</item>
      <item>, OIB 16709153714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315</properties:Words>
  <properties:Characters>1685</properties:Characters>
  <properties:Lines>57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2015-11-10T09:36:00Z</dcterms:created>
  <dc:creator>Ardena Bajlo</dc:creator>
  <cp:lastModifiedBy>wsadmin</cp:lastModifiedBy>
  <cp:lastPrinted>2015-11-10T09:36:00Z</cp:lastPrinted>
  <dcterms:modified xmlns:xsi="http://www.w3.org/2001/XMLSchema-instance" xsi:type="dcterms:W3CDTF">2015-11-10T10:36:00Z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