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3C26EA" w14:paraId="29ee67d" w14:textId="29ee67d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3C26EA">
        <w:rPr>
          <w:sz w:val="24"/>
          <w:szCs w:val="24"/>
          <w:lang w:val="pt-BR"/>
        </w:rPr>
        <w:t>-202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DA35D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EE43B7">
        <w:rPr>
          <w:sz w:val="24"/>
          <w:szCs w:val="24"/>
        </w:rPr>
        <w:t xml:space="preserve">Arsenius d.o.o., Zagreb, Jaruščica 11, OIB: 74301282336, broj: </w:t>
      </w:r>
      <w:r w:rsidR="00B7194D">
        <w:rPr>
          <w:sz w:val="24"/>
          <w:szCs w:val="24"/>
        </w:rPr>
        <w:t>HR2923600001102487686.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Pr="00F5247C" w:rsidR="00F5247C">
        <w:rPr>
          <w:sz w:val="24"/>
          <w:szCs w:val="24"/>
        </w:rPr>
        <w:t>Arsenius d.o.o., Zagreb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4C6C56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4C6C56" w:rsidP="00400817" w:rsidRDefault="004C6C56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4C6C56" w:rsidP="00400817" w:rsidRDefault="004C6C56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4C6C56" w:rsidRDefault="009E33A3">
      <w:pPr>
        <w:pStyle w:val="Odlomakpopisa"/>
        <w:jc w:val="both"/>
        <w:rPr>
          <w:sz w:val="24"/>
          <w:szCs w:val="24"/>
        </w:rPr>
      </w:pPr>
    </w:p>
    <w:p w:rsidRPr="009E33A3" w:rsidR="004C6C56" w:rsidP="004C6C56" w:rsidRDefault="004C6C56">
      <w:pPr>
        <w:pStyle w:val="Odlomakpopisa"/>
        <w:jc w:val="both"/>
        <w:rPr>
          <w:sz w:val="24"/>
          <w:szCs w:val="24"/>
        </w:rPr>
      </w:pPr>
    </w:p>
    <w:sectPr w:rsidRPr="009E33A3" w:rsidR="004C6C5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C26EA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C6C5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194D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35D2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EE43B7"/>
    <w:rsid w:val="00F02397"/>
    <w:rsid w:val="00F44540"/>
    <w:rsid w:val="00F52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C6C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6C5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6C56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6C5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6C5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C5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C5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C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C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St-5156/2015-200</izvorni_sadrzaj>
    <derivirana_varijabla naziv="DomainObject.PredzadnjaOdlukaIzPredmeta.Oznaka_1">St-5156/2015-200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969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2019-08-19T11:07:00Z</dcterms:created>
  <dc:creator>nmarkovic</dc:creator>
  <cp:lastModifiedBy>Dijana Hadžić</cp:lastModifiedBy>
  <cp:lastPrinted>2019-08-19T13:17:00Z</cp:lastPrinted>
  <dcterms:modified xmlns:xsi="http://www.w3.org/2001/XMLSchema-instance" xsi:type="dcterms:W3CDTF">2019-08-19T13:17:00Z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(111. zaključak - vraćanje jamčevine Arsenius.docx)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