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98ff44" w14:paraId="298ff44" w:rsidRDefault="007A69B4" w:rsidP="007A69B4" w:rsidR="007A69B4">
      <w:pPr>
        <w:jc w:val="right"/>
        <w15:collapsed w:val="false"/>
      </w:pPr>
      <w:bookmarkStart w:name="_GoBack" w:id="0"/>
      <w:bookmarkEnd w:id="0"/>
      <w:r>
        <w:t>OBRAZAC  20.</w:t>
      </w:r>
    </w:p>
    <w:p w:rsidRDefault="007A69B4" w:rsidP="007A69B4" w:rsidR="007A69B4"/>
    <w:p w:rsidRDefault="007A69B4" w:rsidP="007A69B4" w:rsidR="007A69B4"/>
    <w:p w:rsidRDefault="007A69B4" w:rsidP="007A69B4" w:rsidR="007A69B4"/>
    <w:p w:rsidRDefault="007A69B4" w:rsidP="007A69B4" w:rsidR="007A69B4"/>
    <w:p w:rsidRDefault="007A69B4" w:rsidP="007A69B4" w:rsidR="007A69B4">
      <w:pPr>
        <w:jc w:val="center"/>
      </w:pPr>
    </w:p>
    <w:p w:rsidRDefault="007A69B4" w:rsidP="007A69B4" w:rsidR="007A69B4">
      <w:pPr>
        <w:jc w:val="center"/>
      </w:pPr>
      <w:r>
        <w:t>IZVJEŠĆE  STEČAJNOG  UPRAVITELJA</w:t>
      </w:r>
    </w:p>
    <w:p w:rsidRDefault="007A69B4" w:rsidP="007A69B4" w:rsidR="007A69B4">
      <w:pPr>
        <w:jc w:val="center"/>
      </w:pPr>
      <w:r>
        <w:t>O  TIJEKU  STEČAJNOG  POSTUPKA  I  O  STANJU  STEČAJNE  MASE</w:t>
      </w:r>
    </w:p>
    <w:p w:rsidRDefault="007A69B4" w:rsidP="007A69B4" w:rsidR="007A69B4">
      <w:pPr>
        <w:jc w:val="center"/>
      </w:pPr>
      <w:r>
        <w:t>(čl. 89. st. 2. Stečajnog zakona)</w:t>
      </w:r>
    </w:p>
    <w:p w:rsidRDefault="007A69B4" w:rsidP="007A69B4" w:rsidR="007A69B4">
      <w:pPr>
        <w:jc w:val="center"/>
      </w:pPr>
    </w:p>
    <w:p w:rsidRDefault="007A69B4" w:rsidP="007A69B4" w:rsidR="007A69B4"/>
    <w:p w:rsidRDefault="007A69B4" w:rsidP="007A69B4" w:rsidR="007A69B4"/>
    <w:p w:rsidRDefault="007A69B4" w:rsidP="007A69B4" w:rsidR="007A69B4">
      <w:r>
        <w:t xml:space="preserve">NADLEŽNI  TRGOVAČKI  SUD:  Trgovački sud u Zagrebu, </w:t>
      </w:r>
      <w:proofErr w:type="spellStart"/>
      <w:r>
        <w:t>Amruševa</w:t>
      </w:r>
      <w:proofErr w:type="spellEnd"/>
      <w:r>
        <w:t xml:space="preserve"> 2/II, Zagreb </w:t>
      </w:r>
    </w:p>
    <w:p w:rsidRDefault="007A69B4" w:rsidP="007A69B4" w:rsidR="007A69B4">
      <w:r>
        <w:t>POSLOVNI  BROJ:  67. St-4605/2016</w:t>
      </w:r>
    </w:p>
    <w:p w:rsidRDefault="007A69B4" w:rsidP="007A69B4" w:rsidR="007A69B4">
      <w:r>
        <w:t xml:space="preserve">STEČAJNI  DUŽNIK:  LIBERTAS  PRODUKCIJA d.o.o. u stečaju, Zagreb, </w:t>
      </w:r>
      <w:proofErr w:type="spellStart"/>
      <w:r>
        <w:t>Oporovečka</w:t>
      </w:r>
      <w:proofErr w:type="spellEnd"/>
      <w:r>
        <w:t xml:space="preserve"> 12  </w:t>
      </w:r>
    </w:p>
    <w:p w:rsidRDefault="007A69B4" w:rsidP="007A69B4" w:rsidR="007A69B4">
      <w:r>
        <w:t xml:space="preserve">                                    OIB:00149546728</w:t>
      </w:r>
    </w:p>
    <w:p w:rsidRDefault="007A69B4" w:rsidP="007A69B4" w:rsidR="007A69B4"/>
    <w:p w:rsidRDefault="007A69B4" w:rsidP="007A69B4" w:rsidR="007A69B4"/>
    <w:p w:rsidRDefault="007A69B4" w:rsidP="007A69B4" w:rsidR="007A69B4"/>
    <w:p w:rsidRDefault="007A69B4" w:rsidP="007A69B4" w:rsidR="007A69B4"/>
    <w:p w:rsidRDefault="007A69B4" w:rsidP="007A69B4" w:rsidR="007A69B4"/>
    <w:p w:rsidRDefault="007A69B4" w:rsidP="007A69B4" w:rsidR="007A69B4">
      <w:r>
        <w:t xml:space="preserve">      </w:t>
      </w:r>
    </w:p>
    <w:p w:rsidRDefault="007A69B4" w:rsidP="007A69B4" w:rsidR="007A69B4">
      <w:r>
        <w:t xml:space="preserve">U Ivancu,  12.01. 2018. godine.     </w:t>
      </w:r>
    </w:p>
    <w:p w:rsidRDefault="007A69B4" w:rsidP="007A69B4" w:rsidR="007A69B4"/>
    <w:p w:rsidRDefault="007A69B4" w:rsidP="007A69B4" w:rsidR="007A69B4"/>
    <w:p w:rsidRDefault="007A69B4" w:rsidP="007A69B4" w:rsidR="007A69B4"/>
    <w:p w:rsidRDefault="007A69B4" w:rsidP="007A69B4" w:rsidR="007A69B4"/>
    <w:p w:rsidRDefault="007A69B4" w:rsidP="007A69B4" w:rsidR="007A69B4">
      <w:r>
        <w:lastRenderedPageBreak/>
        <w:t>I)</w:t>
      </w:r>
    </w:p>
    <w:p w:rsidRDefault="007A69B4" w:rsidP="007A69B4" w:rsidR="007A69B4">
      <w:r>
        <w:t>Dana 04.05.2017.g. održano je ispitno i izvještajno ročište u stečajnom postupku nad navedenim stečajnim dužnikom a na izvještajnom ročištu skupština vjerovnika donijela je odluke da stečajni dužnik neće nastavljati s poslovanjem te ovlastila stečajnog upravitelja da pristupi naplati svih tražbina stečajnog dužnika s ovlaštenjem da u tu svrhu pokrene sve postupke i, po potrebi, angažira u pojedinim postupcima prisilne naplate odvjetnički ured.</w:t>
      </w:r>
    </w:p>
    <w:p w:rsidRDefault="007A69B4" w:rsidP="007A69B4" w:rsidR="007A69B4"/>
    <w:p w:rsidRDefault="007A69B4" w:rsidP="007A69B4" w:rsidR="007A69B4">
      <w:r>
        <w:t>II)</w:t>
      </w:r>
    </w:p>
    <w:p w:rsidRDefault="007A69B4" w:rsidP="007A69B4" w:rsidR="007A69B4">
      <w:r>
        <w:t xml:space="preserve">U prijašnjem izvješćima izvijestio sam stečajnog suca i vjerovnike o sklapanju ugovora o pristupanju dugu sa </w:t>
      </w:r>
      <w:proofErr w:type="spellStart"/>
      <w:r>
        <w:t>Črček</w:t>
      </w:r>
      <w:proofErr w:type="spellEnd"/>
      <w:r>
        <w:t xml:space="preserve"> Aleksandrom, bivšim osnivačem i odgovornom osobom stečajnog dužnika, gdje je isti pristupio dugu koju dužnici stečajnog dužnika imaju prema stečajnom dužniku na način da se obvezao da će u roku od 30 dana platiti stečajnom dužniku iznos od 98.095,00 kuna, a koji iznos predstavlja zbroj glavnica potraživanja stečajnog dužnika prema njegovim dužnicima, među kojima je i sam </w:t>
      </w:r>
      <w:proofErr w:type="spellStart"/>
      <w:r>
        <w:t>Črček</w:t>
      </w:r>
      <w:proofErr w:type="spellEnd"/>
      <w:r>
        <w:t xml:space="preserve"> Aleksandar, dok je samo kod dužnika pravne osobe </w:t>
      </w:r>
      <w:proofErr w:type="spellStart"/>
      <w:r>
        <w:t>Aleks</w:t>
      </w:r>
      <w:proofErr w:type="spellEnd"/>
      <w:r>
        <w:t xml:space="preserve"> produkcije d.o.o. Zagreb dogovoreno plaćanje zakonske zatezne kamate u iznosu od 9.095,00 kuna, kao i sklapanju Aneksa 1. </w:t>
      </w:r>
      <w:r w:rsidR="00FD157D">
        <w:t>n</w:t>
      </w:r>
      <w:r>
        <w:t>avedenog ugovora.</w:t>
      </w:r>
    </w:p>
    <w:p w:rsidRDefault="007A69B4" w:rsidP="007A69B4" w:rsidR="007A69B4">
      <w:r>
        <w:t>Unatoč tjednim kontaktima, telefonskim razgovorima i osobnim sastancima, do danas nisam uspio naplatiti preostali iznos dugovanja po navedenom ugovoru u iznosu od 61.095,00 kuna s obzirom da ni navedeni dužnik nije uspio naplatiti svoje potraživanje prema njemačkom partneru a kojem je dužan HAVC u sklopu zajedničkog projekta</w:t>
      </w:r>
      <w:r w:rsidR="00FD157D">
        <w:t xml:space="preserve"> snimanja filma</w:t>
      </w:r>
      <w:r>
        <w:t xml:space="preserve"> WINETU, snimljen</w:t>
      </w:r>
      <w:r w:rsidR="00FD157D">
        <w:t>og</w:t>
      </w:r>
      <w:r>
        <w:t xml:space="preserve"> u Hrvatskoj.</w:t>
      </w:r>
    </w:p>
    <w:p w:rsidRDefault="007A69B4" w:rsidP="007A69B4" w:rsidR="007A69B4">
      <w:r>
        <w:t xml:space="preserve">Vrlo sam strpljiv u naplati ovog potraživanja a sve iz razloga što smatram da bi s </w:t>
      </w:r>
      <w:proofErr w:type="spellStart"/>
      <w:r>
        <w:t>utuženjem</w:t>
      </w:r>
      <w:proofErr w:type="spellEnd"/>
      <w:r>
        <w:t xml:space="preserve"> potrošio i ono malo novaca što sam do sada uspio naplatiti a ne bi postigao naplatu potraživanja.</w:t>
      </w:r>
    </w:p>
    <w:p w:rsidRDefault="007A69B4" w:rsidP="007A69B4" w:rsidR="007A69B4">
      <w:r>
        <w:t>S druge strane, dužnik je kooperativan u razmjeni informacija i po mojem osobnom sudu dosta se trudi da navedeni dug i podmiri. Prema zadnjim informacijama, isti se nada da bi trebao dobiti isplatu do 22.01.2018.g.</w:t>
      </w:r>
    </w:p>
    <w:p w:rsidRDefault="007A69B4" w:rsidP="007A69B4" w:rsidR="007A69B4">
      <w:r>
        <w:t>IV)</w:t>
      </w:r>
    </w:p>
    <w:p w:rsidRDefault="007A69B4" w:rsidP="007A69B4" w:rsidR="007A69B4">
      <w:r>
        <w:t>U daljnjem tijeku ovog ste</w:t>
      </w:r>
      <w:r w:rsidR="00FD157D">
        <w:t>čajnog postupka pričekat ću do kraja siječnja na dobrovoljnu naplatu  preostalog</w:t>
      </w:r>
      <w:r>
        <w:t xml:space="preserve"> iznos</w:t>
      </w:r>
      <w:r w:rsidR="00FD157D">
        <w:t>a</w:t>
      </w:r>
      <w:r>
        <w:t xml:space="preserve"> potraživanja iz ugovora o pristupanju dugu od 61.095,00 kuna</w:t>
      </w:r>
      <w:r w:rsidR="00FD157D">
        <w:t xml:space="preserve"> kako sam naprijed naveo, a ukoliko se isto ne dogodi,</w:t>
      </w:r>
      <w:r>
        <w:t xml:space="preserve"> pristupiti </w:t>
      </w:r>
      <w:r w:rsidR="00FD157D">
        <w:t>ću radnjama za prisilnu naplatu navedenog iznosa</w:t>
      </w:r>
      <w:r>
        <w:t xml:space="preserve">. </w:t>
      </w:r>
    </w:p>
    <w:p w:rsidRDefault="00FD157D" w:rsidP="007A69B4" w:rsidR="007A69B4">
      <w:r>
        <w:t xml:space="preserve"> </w:t>
      </w:r>
    </w:p>
    <w:p w:rsidRDefault="007A69B4" w:rsidP="007A69B4" w:rsidR="007A69B4"/>
    <w:p w:rsidRDefault="007A69B4" w:rsidP="007A69B4" w:rsidR="007A69B4">
      <w:r>
        <w:t xml:space="preserve">                                                                                              STEČAJNI  UPRAVITELJ:</w:t>
      </w:r>
    </w:p>
    <w:p w:rsidRDefault="007A69B4" w:rsidP="007A69B4" w:rsidR="007A69B4"/>
    <w:p w:rsidRDefault="007A69B4" w:rsidP="007A69B4" w:rsidR="006A75F2">
      <w:r>
        <w:t xml:space="preserve">                                                                                                IVAN  HUDOLETNJAK</w:t>
      </w:r>
    </w:p>
    <w:sectPr w:rsidR="006A75F2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1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69B4"/>
    <w:rsid w:val="00440F3F"/>
    <w:rsid w:val="006A75F2"/>
    <w:rsid w:val="007A69B4"/>
    <w:rsid w:val="00E91842"/>
    <w:rsid w:val="00FD15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E9184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9184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9184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9184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9184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E9184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9184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9184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9184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9184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St-4605/2016-66</izvorni_sadrzaj>
    <derivirana_varijabla naziv="DomainObject.Oznaka_1">St-4605/2016-66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4605</izvorni_sadrzaj>
    <derivirana_varijabla naziv="DomainObject.Predmet.Broj_1">4605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svibnja 2016.</izvorni_sadrzaj>
    <derivirana_varijabla naziv="DomainObject.Predmet.DatumOsnivanja_1">31.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St-4605/2016</izvorni_sadrzaj>
    <derivirana_varijabla naziv="DomainObject.Predmet.OznakaBroj_1">St-4605/2016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PRODUKCIJA LIBERTAS d.o.o.</izvorni_sadrzaj>
    <derivirana_varijabla naziv="DomainObject.Predmet.ProtustrankaFormated_1">  PRODUKCIJA LIBERTAS d.o.o.</derivirana_varijabla>
  </DomainObject.Predmet.ProtustrankaFormated>
  <DomainObject.Predmet.ProtustrankaFormatedOIB>
    <izvorni_sadrzaj>  PRODUKCIJA LIBERTAS d.o.o., OIB 00149546728</izvorni_sadrzaj>
    <derivirana_varijabla naziv="DomainObject.Predmet.ProtustrankaFormatedOIB_1">  PRODUKCIJA LIBERTAS d.o.o., OIB 00149546728</derivirana_varijabla>
  </DomainObject.Predmet.ProtustrankaFormatedOIB>
  <DomainObject.Predmet.ProtustrankaFormatedWithAdress>
    <izvorni_sadrzaj> PRODUKCIJA LIBERTAS d.o.o., Oporovečka 12, 10000 Zagreb</izvorni_sadrzaj>
    <derivirana_varijabla naziv="DomainObject.Predmet.ProtustrankaFormatedWithAdress_1"> PRODUKCIJA LIBERTAS d.o.o., Oporovečka 12, 10000 Zagreb</derivirana_varijabla>
  </DomainObject.Predmet.ProtustrankaFormatedWithAdress>
  <DomainObject.Predmet.ProtustrankaFormatedWithAdressOIB>
    <izvorni_sadrzaj> PRODUKCIJA LIBERTAS d.o.o., OIB 00149546728, Oporovečka 12, 10000 Zagreb</izvorni_sadrzaj>
    <derivirana_varijabla naziv="DomainObject.Predmet.ProtustrankaFormatedWithAdressOIB_1"> PRODUKCIJA LIBERTAS d.o.o., OIB 00149546728, Oporovečka 12, 10000 Zagreb</derivirana_varijabla>
  </DomainObject.Predmet.ProtustrankaFormatedWithAdressOIB>
  <DomainObject.Predmet.ProtustrankaWithAdress>
    <izvorni_sadrzaj>PRODUKCIJA LIBERTAS d.o.o. Oporovečka 12, 10000 Zagreb</izvorni_sadrzaj>
    <derivirana_varijabla naziv="DomainObject.Predmet.ProtustrankaWithAdress_1">PRODUKCIJA LIBERTAS d.o.o. Oporovečka 12, 10000 Zagreb</derivirana_varijabla>
  </DomainObject.Predmet.ProtustrankaWithAdress>
  <DomainObject.Predmet.ProtustrankaWithAdressOIB>
    <izvorni_sadrzaj>PRODUKCIJA LIBERTAS d.o.o., OIB 00149546728, Oporovečka 12, 10000 Zagreb</izvorni_sadrzaj>
    <derivirana_varijabla naziv="DomainObject.Predmet.ProtustrankaWithAdressOIB_1">PRODUKCIJA LIBERTAS d.o.o., OIB 00149546728, Oporovečka 12, 10000 Zagreb</derivirana_varijabla>
  </DomainObject.Predmet.ProtustrankaWithAdressOIB>
  <DomainObject.Predmet.ProtustrankaNazivFormated>
    <izvorni_sadrzaj>PRODUKCIJA LIBERTAS d.o.o.</izvorni_sadrzaj>
    <derivirana_varijabla naziv="DomainObject.Predmet.ProtustrankaNazivFormated_1">PRODUKCIJA LIBERTAS d.o.o.</derivirana_varijabla>
  </DomainObject.Predmet.ProtustrankaNazivFormated>
  <DomainObject.Predmet.ProtustrankaNazivFormatedOIB>
    <izvorni_sadrzaj>PRODUKCIJA LIBERTAS d.o.o., OIB 00149546728</izvorni_sadrzaj>
    <derivirana_varijabla naziv="DomainObject.Predmet.ProtustrankaNazivFormatedOIB_1">PRODUKCIJA LIBERTAS d.o.o., OIB 00149546728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PRODUKCIJA LIBERTAS d.o.o.</item>
    </izvorni_sadrzaj>
    <derivirana_varijabla naziv="DomainObject.Predmet.ProtuStrankaListFormated_1">
      <item>PRODUKCIJA LIBERTAS d.o.o.</item>
    </derivirana_varijabla>
  </DomainObject.Predmet.ProtuStrankaListFormated>
  <DomainObject.Predmet.ProtuStrankaListFormatedOIB>
    <izvorni_sadrzaj>
      <item>PRODUKCIJA LIBERTAS d.o.o., OIB 00149546728</item>
    </izvorni_sadrzaj>
    <derivirana_varijabla naziv="DomainObject.Predmet.ProtuStrankaListFormatedOIB_1">
      <item>PRODUKCIJA LIBERTAS d.o.o., OIB 00149546728</item>
    </derivirana_varijabla>
  </DomainObject.Predmet.ProtuStrankaListFormatedOIB>
  <DomainObject.Predmet.ProtuStrankaListFormatedWithAdress>
    <izvorni_sadrzaj>
      <item>PRODUKCIJA LIBERTAS d.o.o., Oporovečka 12, 10000 Zagreb</item>
    </izvorni_sadrzaj>
    <derivirana_varijabla naziv="DomainObject.Predmet.ProtuStrankaListFormatedWithAdress_1">
      <item>PRODUKCIJA LIBERTAS d.o.o., Oporovečka 12, 10000 Zagreb</item>
    </derivirana_varijabla>
  </DomainObject.Predmet.ProtuStrankaListFormatedWithAdress>
  <DomainObject.Predmet.ProtuStrankaListFormatedWithAdressOIB>
    <izvorni_sadrzaj>
      <item>PRODUKCIJA LIBERTAS d.o.o., OIB 00149546728, Oporovečka 12, 10000 Zagreb</item>
    </izvorni_sadrzaj>
    <derivirana_varijabla naziv="DomainObject.Predmet.ProtuStrankaListFormatedWithAdressOIB_1">
      <item>PRODUKCIJA LIBERTAS d.o.o., OIB 00149546728, Oporovečka 12, 10000 Zagreb</item>
    </derivirana_varijabla>
  </DomainObject.Predmet.ProtuStrankaListFormatedWithAdressOIB>
  <DomainObject.Predmet.ProtuStrankaListNazivFormated>
    <izvorni_sadrzaj>
      <item>PRODUKCIJA LIBERTAS d.o.o.</item>
    </izvorni_sadrzaj>
    <derivirana_varijabla naziv="DomainObject.Predmet.ProtuStrankaListNazivFormated_1">
      <item>PRODUKCIJA LIBERTAS d.o.o.</item>
    </derivirana_varijabla>
  </DomainObject.Predmet.ProtuStrankaListNazivFormated>
  <DomainObject.Predmet.ProtuStrankaListNazivFormatedOIB>
    <izvorni_sadrzaj>
      <item>PRODUKCIJA LIBERTAS d.o.o., OIB 00149546728</item>
    </izvorni_sadrzaj>
    <derivirana_varijabla naziv="DomainObject.Predmet.ProtuStrankaListNazivFormatedOIB_1">
      <item>PRODUKCIJA LIBERTAS d.o.o., OIB 00149546728</item>
    </derivirana_varijabla>
  </DomainObject.Predmet.ProtuStrankaListNazivFormatedOIB>
  <DomainObject.Predmet.OstaliListFormated>
    <izvorni_sadrzaj>
      <item>Aleksandar Črček</item>
      <item>ERSTE&amp;STEIERMÄRKISCHE BANKA dioničko društvo</item>
      <item>ZAGREBAČKA BANKA DIONIČKO DRUŠTVO</item>
      <item>PARTNER BANKA d.d. ZAGREB</item>
    </izvorni_sadrzaj>
    <derivirana_varijabla naziv="DomainObject.Predmet.OstaliListFormated_1">
      <item>Aleksandar Črček</item>
      <item>ERSTE&amp;STEIERMÄRKISCHE BANKA dioničko društvo</item>
      <item>ZAGREBAČKA BANKA DIONIČKO DRUŠTVO</item>
      <item>PARTNER BANKA d.d. ZAGREB</item>
    </derivirana_varijabla>
  </DomainObject.Predmet.OstaliListFormated>
  <DomainObject.Predmet.OstaliListFormatedOIB>
    <izvorni_sadrzaj>
      <item>Aleksandar Črček, OIB 47131329365</item>
      <item>ERSTE&amp;STEIERMÄRKISCHE BANKA dioničko društvo, OIB 23057039320</item>
      <item>ZAGREBAČKA BANKA DIONIČKO DRUŠTVO, OIB 92963223473</item>
      <item>PARTNER BANKA d.d. ZAGREB, OIB 71221608291</item>
    </izvorni_sadrzaj>
    <derivirana_varijabla naziv="DomainObject.Predmet.OstaliListFormatedOIB_1">
      <item>Aleksandar Črček, OIB 47131329365</item>
      <item>ERSTE&amp;STEIERMÄRKISCHE BANKA dioničko društvo, OIB 23057039320</item>
      <item>ZAGREBAČKA BANKA DIONIČKO DRUŠTVO, OIB 92963223473</item>
      <item>PARTNER BANKA d.d. ZAGREB, OIB 71221608291</item>
    </derivirana_varijabla>
  </DomainObject.Predmet.OstaliListFormatedOIB>
  <DomainObject.Predmet.OstaliListFormatedWithAdress>
    <izvorni_sadrzaj>
      <item>Aleksandar Črček, Šenoina Ulica 12, 10000 Zagreb</item>
      <item>ERSTE&amp;STEIERMÄRKISCHE BANKA dioničko društvo, Jadranski Trg 3a, 51000 Rijeka</item>
      <item>ZAGREBAČKA BANKA DIONIČKO DRUŠTVO, Trg bana Josipa Jelačića 10, 10000 Zagreb</item>
      <item>PARTNER BANKA d.d. ZAGREB, Vončinina 2, 10000 Zagreb</item>
    </izvorni_sadrzaj>
    <derivirana_varijabla naziv="DomainObject.Predmet.OstaliListFormatedWithAdress_1">
      <item>Aleksandar Črček, Šenoina Ulica 12, 10000 Zagreb</item>
      <item>ERSTE&amp;STEIERMÄRKISCHE BANKA dioničko društvo, Jadranski Trg 3a, 51000 Rijeka</item>
      <item>ZAGREBAČKA BANKA DIONIČKO DRUŠTVO, Trg bana Josipa Jelačića 10, 10000 Zagreb</item>
      <item>PARTNER BANKA d.d. ZAGREB, Vončinina 2, 10000 Zagreb</item>
    </derivirana_varijabla>
  </DomainObject.Predmet.OstaliListFormatedWithAdress>
  <DomainObject.Predmet.OstaliListFormatedWithAdressOIB>
    <izvorni_sadrzaj>
      <item>Aleksandar Črček, OIB 47131329365, Šenoina Ulica 12, 10000 Zagreb</item>
      <item>ERSTE&amp;STEIERMÄRKISCHE BANKA dioničko društvo, OIB 23057039320, Jadranski Trg 3a, 51000 Rijeka</item>
      <item>ZAGREBAČKA BANKA DIONIČKO DRUŠTVO, OIB 92963223473, Trg bana Josipa Jelačića 10, 10000 Zagreb</item>
      <item>PARTNER BANKA d.d. ZAGREB, OIB 71221608291, Vončinina 2, 10000 Zagreb</item>
    </izvorni_sadrzaj>
    <derivirana_varijabla naziv="DomainObject.Predmet.OstaliListFormatedWithAdressOIB_1">
      <item>Aleksandar Črček, OIB 47131329365, Šenoina Ulica 12, 10000 Zagreb</item>
      <item>ERSTE&amp;STEIERMÄRKISCHE BANKA dioničko društvo, OIB 23057039320, Jadranski Trg 3a, 51000 Rijeka</item>
      <item>ZAGREBAČKA BANKA DIONIČKO DRUŠTVO, OIB 92963223473, Trg bana Josipa Jelačića 10, 10000 Zagreb</item>
      <item>PARTNER BANKA d.d. ZAGREB, OIB 71221608291, Vončinina 2, 10000 Zagreb</item>
    </derivirana_varijabla>
  </DomainObject.Predmet.OstaliListFormatedWithAdressOIB>
  <DomainObject.Predmet.OstaliListNazivFormated>
    <izvorni_sadrzaj>
      <item>Aleksandar Črček</item>
      <item>ERSTE&amp;STEIERMÄRKISCHE BANKA dioničko društvo</item>
      <item>ZAGREBAČKA BANKA DIONIČKO DRUŠTVO</item>
      <item>PARTNER BANKA d.d. ZAGREB</item>
    </izvorni_sadrzaj>
    <derivirana_varijabla naziv="DomainObject.Predmet.OstaliListNazivFormated_1">
      <item>Aleksandar Črček</item>
      <item>ERSTE&amp;STEIERMÄRKISCHE BANKA dioničko društvo</item>
      <item>ZAGREBAČKA BANKA DIONIČKO DRUŠTVO</item>
      <item>PARTNER BANKA d.d. ZAGREB</item>
    </derivirana_varijabla>
  </DomainObject.Predmet.OstaliListNazivFormated>
  <DomainObject.Predmet.OstaliListNazivFormatedOIB>
    <izvorni_sadrzaj>
      <item>Aleksandar Črček, OIB 47131329365</item>
      <item>ERSTE&amp;STEIERMÄRKISCHE BANKA dioničko društvo, OIB 23057039320</item>
      <item>ZAGREBAČKA BANKA DIONIČKO DRUŠTVO, OIB 92963223473</item>
      <item>PARTNER BANKA d.d. ZAGREB, OIB 71221608291</item>
    </izvorni_sadrzaj>
    <derivirana_varijabla naziv="DomainObject.Predmet.OstaliListNazivFormatedOIB_1">
      <item>Aleksandar Črček, OIB 47131329365</item>
      <item>ERSTE&amp;STEIERMÄRKISCHE BANKA dioničko društvo, OIB 23057039320</item>
      <item>ZAGREBAČKA BANKA DIONIČKO DRUŠTVO, OIB 92963223473</item>
      <item>PARTNER BANKA d.d. ZAGREB, OIB 71221608291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2018.</izvorni_sadrzaj>
    <derivirana_varijabla naziv="DomainObject.Datum_1">18.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PRODUKCIJA LIBERTAS d.o.o.</izvorni_sadrzaj>
    <derivirana_varijabla naziv="DomainObject.Predmet.ProtustrankaIDrugi_1">PRODUKCIJA LIBERTAS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PRODUKCIJA LIBERTAS d.o.o., OIB 00149546728, Oporovečka 12, 10000 Zagreb</izvorni_sadrzaj>
    <derivirana_varijabla naziv="DomainObject.Predmet.ProtustrankaIDrugiAdressOIB_1">PRODUKCIJA LIBERTAS d.o.o., OIB 00149546728, Oporovečka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PRODUKCIJA LIBERTAS d.o.o.</item>
      <item>FINA Regionalni centar Zagreb</item>
      <item>Aleksandar Črček</item>
      <item>ERSTE&amp;STEIERMÄRKISCHE BANKA dioničko društvo</item>
      <item>ZAGREBAČKA BANKA DIONIČKO DRUŠTVO</item>
      <item>PARTNER BANKA d.d. ZAGREB</item>
    </izvorni_sadrzaj>
    <derivirana_varijabla naziv="DomainObject.Predmet.SudioniciListNaziv_1">
      <item>PRODUKCIJA LIBERTAS d.o.o.</item>
      <item>FINA Regionalni centar Zagreb</item>
      <item>Aleksandar Črček</item>
      <item>ERSTE&amp;STEIERMÄRKISCHE BANKA dioničko društvo</item>
      <item>ZAGREBAČKA BANKA DIONIČKO DRUŠTVO</item>
      <item>PARTNER BANKA d.d. ZAGREB</item>
    </derivirana_varijabla>
  </DomainObject.Predmet.SudioniciListNaziv>
  <DomainObject.Predmet.SudioniciListAdressOIB>
    <izvorni_sadrzaj>
      <item>PRODUKCIJA LIBERTAS d.o.o., OIB 00149546728, Oporovečka 12,10000 Zagreb</item>
      <item>FINA Regionalni centar Zagreb, OIB 85821130368, Trg svibanjskih žrtava 1995. 1,10000 Zagreb</item>
      <item>Aleksandar Črček, OIB 47131329365, Šenoina Ulica 12,10000 Zagreb</item>
      <item>ERSTE&amp;STEIERMÄRKISCHE BANKA dioničko društvo, OIB 23057039320, Jadranski Trg 3a,51000 Rijeka</item>
      <item>ZAGREBAČKA BANKA DIONIČKO DRUŠTVO, OIB 92963223473, Trg bana Josipa Jelačića 10,10000 Zagreb</item>
      <item>PARTNER BANKA d.d. ZAGREB, OIB 71221608291, Vončinina 2,10000 Zagreb</item>
    </izvorni_sadrzaj>
    <derivirana_varijabla naziv="DomainObject.Predmet.SudioniciListAdressOIB_1">
      <item>PRODUKCIJA LIBERTAS d.o.o., OIB 00149546728, Oporovečka 12,10000 Zagreb</item>
      <item>FINA Regionalni centar Zagreb, OIB 85821130368, Trg svibanjskih žrtava 1995. 1,10000 Zagreb</item>
      <item>Aleksandar Črček, OIB 47131329365, Šenoina Ulica 12,10000 Zagreb</item>
      <item>ERSTE&amp;STEIERMÄRKISCHE BANKA dioničko društvo, OIB 23057039320, Jadranski Trg 3a,51000 Rijeka</item>
      <item>ZAGREBAČKA BANKA DIONIČKO DRUŠTVO, OIB 92963223473, Trg bana Josipa Jelačića 10,10000 Zagreb</item>
      <item>PARTNER BANKA d.d. ZAGREB, OIB 71221608291, Vončinina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00149546728</item>
      <item>, OIB 85821130368</item>
      <item>, OIB 47131329365</item>
      <item>, OIB 23057039320</item>
      <item>, OIB 92963223473</item>
      <item>, OIB 71221608291</item>
    </izvorni_sadrzaj>
    <derivirana_varijabla naziv="DomainObject.Predmet.SudioniciListNazivOIB_1">
      <item>, OIB 00149546728</item>
      <item>, OIB 85821130368</item>
      <item>, OIB 47131329365</item>
      <item>, OIB 23057039320</item>
      <item>, OIB 92963223473</item>
      <item>, OIB 71221608291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Hudoletnjak, OIB 80924395653, Zavojna ulica 3 Ivanec</item>
    </izvorni_sadrzaj>
    <derivirana_varijabla naziv="DomainObject.Predmet.StecajniUpraviteljiListAddressOIB_1">
      <item>Ivan Hudoletnjak, OIB 80924395653, Zavojna ulica 3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388</properties:Words>
  <properties:Characters>2226</properties:Characters>
  <properties:Lines>61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2018-01-18T12:54:00Z</dcterms:created>
  <dc:creator>Ivan</dc:creator>
  <cp:lastModifiedBy>Katica Franjić</cp:lastModifiedBy>
  <dcterms:modified xmlns:xsi="http://www.w3.org/2001/XMLSchema-instance" xsi:type="dcterms:W3CDTF">2018-01-18T12:55:00Z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St-4605/2016-66 / Podnesak - Izvješće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