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1ac6f" w14:paraId="721ac6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E3AC2">
        <w:t>2602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D4DDE">
        <w:t>2</w:t>
      </w:r>
      <w:r w:rsidR="00790F6F">
        <w:t>3</w:t>
      </w:r>
      <w:r w:rsidR="005D4DDE">
        <w:t>. prosinca</w:t>
      </w:r>
      <w:r w:rsidR="003E5D1C">
        <w:t xml:space="preserve"> 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4E3AC2">
        <w:t>KUPA BOSILJEVO poljoprivredna braniteljska zadruga za poljoprivredu i trgovinu, Bosiljevo, Bosiljevo 7a, MBS: 020041852, OIB: 98626606540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4E3AC2">
        <w:t>25.904,44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D4DDE">
        <w:t>2</w:t>
      </w:r>
      <w:r w:rsidR="00790F6F">
        <w:t>3</w:t>
      </w:r>
      <w:r w:rsidR="005D4DDE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D35F9"/>
    <w:rsid w:val="003E3A15"/>
    <w:rsid w:val="003E5D1C"/>
    <w:rsid w:val="00413F4C"/>
    <w:rsid w:val="004721E3"/>
    <w:rsid w:val="004B337A"/>
    <w:rsid w:val="004C3100"/>
    <w:rsid w:val="004E3AC2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D6662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31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1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1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1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1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31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1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1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1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1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2602</izvorni_sadrzaj>
    <derivirana_varijabla naziv="DomainObject.Predmet.Broj_1">2602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St-2602/2015</izvorni_sadrzaj>
    <derivirana_varijabla naziv="DomainObject.Predmet.OznakaBroj_1">St-2602/2015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Kupa Bosiljevo poljoprivredna braniteljska zadruga</izvorni_sadrzaj>
    <derivirana_varijabla naziv="DomainObject.Predmet.ProtustrankaFormated_1">  Kupa Bosiljevo poljoprivredna braniteljska zadruga</derivirana_varijabla>
  </DomainObject.Predmet.ProtustrankaFormated>
  <DomainObject.Predmet.ProtustrankaFormatedOIB>
    <izvorni_sadrzaj>  Kupa Bosiljevo poljoprivredna braniteljska zadruga, OIB 98626606540</izvorni_sadrzaj>
    <derivirana_varijabla naziv="DomainObject.Predmet.ProtustrankaFormatedOIB_1">  Kupa Bosiljevo poljoprivredna braniteljska zadruga, OIB 98626606540</derivirana_varijabla>
  </DomainObject.Predmet.ProtustrankaFormatedOIB>
  <DomainObject.Predmet.ProtustrankaFormatedWithAdress>
    <izvorni_sadrzaj> Kupa Bosiljevo poljoprivredna braniteljska zadruga, Bosiljevo 7/a, 47251 Bosiljevo</izvorni_sadrzaj>
    <derivirana_varijabla naziv="DomainObject.Predmet.ProtustrankaFormatedWithAdress_1"> Kupa Bosiljevo poljoprivredna braniteljska zadruga, Bosiljevo 7/a, 47251 Bosiljevo</derivirana_varijabla>
  </DomainObject.Predmet.ProtustrankaFormatedWithAdress>
  <DomainObject.Predmet.ProtustrankaFormatedWithAdressOIB>
    <izvorni_sadrzaj> Kupa Bosiljevo poljoprivredna braniteljska zadruga, OIB 98626606540, Bosiljevo 7/a, 47251 Bosiljevo</izvorni_sadrzaj>
    <derivirana_varijabla naziv="DomainObject.Predmet.ProtustrankaFormatedWithAdressOIB_1"> Kupa Bosiljevo poljoprivredna braniteljska zadruga, OIB 98626606540, Bosiljevo 7/a, 47251 Bosiljevo</derivirana_varijabla>
  </DomainObject.Predmet.ProtustrankaFormatedWithAdressOIB>
  <DomainObject.Predmet.ProtustrankaWithAdress>
    <izvorni_sadrzaj>Kupa Bosiljevo poljoprivredna braniteljska zadruga Bosiljevo 7/a, 47251 Bosiljevo</izvorni_sadrzaj>
    <derivirana_varijabla naziv="DomainObject.Predmet.ProtustrankaWithAdress_1">Kupa Bosiljevo poljoprivredna braniteljska zadruga Bosiljevo 7/a, 47251 Bosiljevo</derivirana_varijabla>
  </DomainObject.Predmet.ProtustrankaWithAdress>
  <DomainObject.Predmet.ProtustrankaWithAdressOIB>
    <izvorni_sadrzaj>Kupa Bosiljevo poljoprivredna braniteljska zadruga, OIB 98626606540, Bosiljevo 7/a, 47251 Bosiljevo</izvorni_sadrzaj>
    <derivirana_varijabla naziv="DomainObject.Predmet.ProtustrankaWithAdressOIB_1">Kupa Bosiljevo poljoprivredna braniteljska zadruga, OIB 98626606540, Bosiljevo 7/a, 47251 Bosiljevo</derivirana_varijabla>
  </DomainObject.Predmet.ProtustrankaWithAdressOIB>
  <DomainObject.Predmet.ProtustrankaNazivFormated>
    <izvorni_sadrzaj>Kupa Bosiljevo poljoprivredna braniteljska zadruga</izvorni_sadrzaj>
    <derivirana_varijabla naziv="DomainObject.Predmet.ProtustrankaNazivFormated_1">Kupa Bosiljevo poljoprivredna braniteljska zadruga</derivirana_varijabla>
  </DomainObject.Predmet.ProtustrankaNazivFormated>
  <DomainObject.Predmet.ProtustrankaNazivFormatedOIB>
    <izvorni_sadrzaj>Kupa Bosiljevo poljoprivredna braniteljska zadruga, OIB 98626606540</izvorni_sadrzaj>
    <derivirana_varijabla naziv="DomainObject.Predmet.ProtustrankaNazivFormatedOIB_1">Kupa Bosiljevo poljoprivredna braniteljska zadruga, OIB 98626606540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Kupa Bosiljevo poljoprivredna braniteljska zadruga</item>
    </izvorni_sadrzaj>
    <derivirana_varijabla naziv="DomainObject.Predmet.ProtuStrankaListFormated_1">
      <item>Kupa Bosiljevo poljoprivredna braniteljska zadruga</item>
    </derivirana_varijabla>
  </DomainObject.Predmet.ProtuStrankaListFormated>
  <DomainObject.Predmet.ProtuStrankaListFormatedOIB>
    <izvorni_sadrzaj>
      <item>Kupa Bosiljevo poljoprivredna braniteljska zadruga, OIB 98626606540</item>
    </izvorni_sadrzaj>
    <derivirana_varijabla naziv="DomainObject.Predmet.ProtuStrankaListFormatedOIB_1">
      <item>Kupa Bosiljevo poljoprivredna braniteljska zadruga, OIB 98626606540</item>
    </derivirana_varijabla>
  </DomainObject.Predmet.ProtuStrankaListFormatedOIB>
  <DomainObject.Predmet.ProtuStrankaListFormatedWithAdress>
    <izvorni_sadrzaj>
      <item>Kupa Bosiljevo poljoprivredna braniteljska zadruga, Bosiljevo 7/a, 47251 Bosiljevo</item>
    </izvorni_sadrzaj>
    <derivirana_varijabla naziv="DomainObject.Predmet.ProtuStrankaListFormatedWithAdress_1">
      <item>Kupa Bosiljevo poljoprivredna braniteljska zadruga, Bosiljevo 7/a, 47251 Bosiljevo</item>
    </derivirana_varijabla>
  </DomainObject.Predmet.ProtuStrankaListFormatedWithAdress>
  <DomainObject.Predmet.ProtuStrankaListFormatedWithAdressOIB>
    <izvorni_sadrzaj>
      <item>Kupa Bosiljevo poljoprivredna braniteljska zadruga, OIB 98626606540, Bosiljevo 7/a, 47251 Bosiljevo</item>
    </izvorni_sadrzaj>
    <derivirana_varijabla naziv="DomainObject.Predmet.ProtuStrankaListFormatedWithAdressOIB_1">
      <item>Kupa Bosiljevo poljoprivredna braniteljska zadruga, OIB 98626606540, Bosiljevo 7/a, 47251 Bosiljevo</item>
    </derivirana_varijabla>
  </DomainObject.Predmet.ProtuStrankaListFormatedWithAdressOIB>
  <DomainObject.Predmet.ProtuStrankaListNazivFormated>
    <izvorni_sadrzaj>
      <item>Kupa Bosiljevo poljoprivredna braniteljska zadruga</item>
    </izvorni_sadrzaj>
    <derivirana_varijabla naziv="DomainObject.Predmet.ProtuStrankaListNazivFormated_1">
      <item>Kupa Bosiljevo poljoprivredna braniteljska zadruga</item>
    </derivirana_varijabla>
  </DomainObject.Predmet.ProtuStrankaListNazivFormated>
  <DomainObject.Predmet.ProtuStrankaListNazivFormatedOIB>
    <izvorni_sadrzaj>
      <item>Kupa Bosiljevo poljoprivredna braniteljska zadruga, OIB 98626606540</item>
    </izvorni_sadrzaj>
    <derivirana_varijabla naziv="DomainObject.Predmet.ProtuStrankaListNazivFormatedOIB_1">
      <item>Kupa Bosiljevo poljoprivredna braniteljska zadruga, OIB 98626606540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Kupa Bosiljevo poljoprivredna braniteljska zadruga</izvorni_sadrzaj>
    <derivirana_varijabla naziv="DomainObject.Predmet.ProtustrankaIDrugi_1">Kupa Bosiljevo poljoprivredna braniteljska zadruga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Kupa Bosiljevo poljoprivredna braniteljska zadruga, OIB 98626606540, Bosiljevo 7/a, 47251 Bosiljevo</izvorni_sadrzaj>
    <derivirana_varijabla naziv="DomainObject.Predmet.ProtustrankaIDrugiAdressOIB_1">Kupa Bosiljevo poljoprivredna braniteljska zadruga, OIB 98626606540, Bosiljevo 7/a, 47251 Bosiljevo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Kupa Bosiljevo poljoprivredna braniteljska zadruga</item>
    </izvorni_sadrzaj>
    <derivirana_varijabla naziv="DomainObject.Predmet.SudioniciListNaziv_1">
      <item>Fina, RC Zagreb, podružnica Karlovac</item>
      <item>Kupa Bosiljevo poljoprivredna braniteljska zadruga</item>
    </derivirana_varijabla>
  </DomainObject.Predmet.SudioniciListNaziv>
  <DomainObject.Predmet.SudioniciListAdressOIB>
    <izvorni_sadrzaj>
      <item>Fina, RC Zagreb, podružnica Karlovac, OIB 85821130368, Vitezovićeva 1,47000 Karlovac</item>
      <item>Kupa Bosiljevo poljoprivredna braniteljska zadruga, OIB 98626606540, Bosiljevo 7/a,47251 Bosiljevo</item>
    </izvorni_sadrzaj>
    <derivirana_varijabla naziv="DomainObject.Predmet.SudioniciListAdressOIB_1">
      <item>Fina, RC Zagreb, podružnica Karlovac, OIB 85821130368, Vitezovićeva 1,47000 Karlovac</item>
      <item>Kupa Bosiljevo poljoprivredna braniteljska zadruga, OIB 98626606540, Bosiljevo 7/a,47251 Bosiljevo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98626606540</item>
    </izvorni_sadrzaj>
    <derivirana_varijabla naziv="DomainObject.Predmet.SudioniciListNazivOIB_1">
      <item>, OIB 85821130368</item>
      <item>, OIB 98626606540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1350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2015-12-22T12:44:00Z</dcterms:created>
  <dc:creator>ilukac</dc:creator>
  <cp:lastModifiedBy>Marija Kojić</cp:lastModifiedBy>
  <cp:lastPrinted>2015-12-22T12:41:00Z</cp:lastPrinted>
  <dcterms:modified xmlns:xsi="http://www.w3.org/2001/XMLSchema-instance" xsi:type="dcterms:W3CDTF">2015-12-23T08:19:00Z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