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a0bb5" w14:paraId="2da0bb5" w:rsidRDefault="00DF4B09" w:rsidP="00DF4B09" w:rsidR="00DF4B0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4B09" w:rsidP="00DF4B09" w:rsidR="00DF4B09" w:rsidRPr="004B7412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4B7412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DF4B09" w:rsidP="00DF4B09" w:rsidR="00DF4B0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4B7412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DF4B09" w:rsidP="00DF4B09" w:rsidR="00DF4B0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F4B09" w:rsidP="00DF4B09" w:rsidR="00DF4B09" w:rsidRPr="004B7412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DF4B09" w:rsidP="00DF4B09" w:rsidR="00DF4B0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F4B09" w:rsidP="00DF4B09" w:rsidR="00DF4B09" w:rsidRPr="005D578C">
      <w:pPr>
        <w:jc w:val="center"/>
        <w:rPr>
          <w:rFonts w:cs="Times New Roman" w:eastAsia="Times New Roman"/>
          <w:szCs w:val="24"/>
        </w:rPr>
      </w:pPr>
    </w:p>
    <w:p w:rsidRDefault="00DF4B09" w:rsidP="00DF4B09" w:rsidR="00DF4B0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F4B09" w:rsidP="00DF4B09" w:rsidR="00DF4B09" w:rsidRPr="005D578C">
      <w:pPr>
        <w:rPr>
          <w:rFonts w:cs="Times New Roman" w:eastAsia="Times New Roman"/>
          <w:szCs w:val="24"/>
        </w:rPr>
      </w:pPr>
    </w:p>
    <w:p w:rsidRDefault="00DF4B09" w:rsidP="00DF4B09" w:rsidR="00DF4B0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PRO DOMO PROJEKT j. d. o. o. Divšići (Općina Marčana), Divšići 21, OIB 56581471466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040303221,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4B7412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>. ožujka 2016.</w:t>
      </w:r>
    </w:p>
    <w:p w:rsidRDefault="00DF4B09" w:rsidP="00DF4B09" w:rsidR="00DF4B09" w:rsidRPr="005D578C">
      <w:pPr>
        <w:rPr>
          <w:rFonts w:cs="Times New Roman" w:eastAsia="Times New Roman"/>
          <w:szCs w:val="24"/>
        </w:rPr>
      </w:pPr>
    </w:p>
    <w:p w:rsidRDefault="00DF4B09" w:rsidP="00DF4B09" w:rsidR="00DF4B0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F4B09" w:rsidP="00DF4B09" w:rsidR="00DF4B09" w:rsidRPr="005D578C">
      <w:pPr>
        <w:rPr>
          <w:rFonts w:cs="Times New Roman" w:eastAsia="Times New Roman"/>
          <w:szCs w:val="24"/>
        </w:rPr>
      </w:pPr>
    </w:p>
    <w:p w:rsidRDefault="00DF4B09" w:rsidP="00DF4B09" w:rsidR="00DF4B0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PRO DOMO PROJEKT j. d. o. o. Divšići (Općina Marčana), Divšići 21, OIB 56581471466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040303221,</w:t>
      </w:r>
      <w:r w:rsidRPr="005D578C">
        <w:rPr>
          <w:rFonts w:cs="Times New Roman" w:eastAsia="Times New Roman"/>
          <w:szCs w:val="24"/>
        </w:rPr>
        <w:t xml:space="preserve"> s danom </w:t>
      </w:r>
      <w:r w:rsidR="004B7412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DF4B09" w:rsidP="00DF4B09" w:rsidR="00DF4B09" w:rsidRPr="005D578C">
      <w:pPr>
        <w:rPr>
          <w:rFonts w:cs="Times New Roman" w:eastAsia="Times New Roman"/>
          <w:szCs w:val="24"/>
        </w:rPr>
      </w:pPr>
    </w:p>
    <w:p w:rsidRDefault="00DF4B09" w:rsidP="00DF4B09" w:rsidR="00DF4B0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DF4B09" w:rsidP="00DF4B09" w:rsidR="00DF4B09">
      <w:pPr>
        <w:rPr>
          <w:rFonts w:cs="Times New Roman" w:eastAsia="Times New Roman"/>
          <w:szCs w:val="20"/>
        </w:rPr>
      </w:pPr>
    </w:p>
    <w:p w:rsidRDefault="00DF4B09" w:rsidP="00DF4B09" w:rsidR="00DF4B0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PRO DOMO PROJEKT j. d. o. o. Divšići (Općina Marčana), Divšići 21, OIB 56581471466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040303221.</w:t>
      </w:r>
    </w:p>
    <w:p w:rsidRDefault="00DF4B09" w:rsidP="00DF4B09" w:rsidR="00DF4B09">
      <w:pPr>
        <w:ind w:firstLine="709"/>
        <w:rPr>
          <w:rFonts w:cs="Times New Roman" w:eastAsia="Times New Roman"/>
          <w:szCs w:val="24"/>
        </w:rPr>
      </w:pPr>
    </w:p>
    <w:p w:rsidRDefault="00DF4B09" w:rsidP="00DF4B09" w:rsidR="00DF4B0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PRO DOMO PROJEKT j. d. o. o. Divšići (Općina Marčana), Divšići 21, OIB 56581471466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040303221.</w:t>
      </w:r>
    </w:p>
    <w:p w:rsidRDefault="00DF4B09" w:rsidP="00DF4B09" w:rsidR="00DF4B09">
      <w:pPr>
        <w:rPr>
          <w:rFonts w:cs="Times New Roman" w:eastAsia="Times New Roman"/>
          <w:szCs w:val="24"/>
        </w:rPr>
      </w:pPr>
    </w:p>
    <w:p w:rsidRDefault="00DF4B09" w:rsidP="00DF4B09" w:rsidR="00DF4B09" w:rsidRPr="005D578C">
      <w:pPr>
        <w:rPr>
          <w:rFonts w:cs="Times New Roman" w:eastAsia="Times New Roman"/>
          <w:szCs w:val="24"/>
        </w:rPr>
      </w:pPr>
    </w:p>
    <w:p w:rsidRDefault="00DF4B09" w:rsidP="00DF4B09" w:rsidR="00DF4B0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F4B09" w:rsidP="00DF4B09" w:rsidR="00DF4B09">
      <w:pPr>
        <w:ind w:firstLine="708"/>
        <w:rPr>
          <w:rFonts w:cs="Times New Roman" w:eastAsia="Times New Roman"/>
          <w:szCs w:val="24"/>
        </w:rPr>
      </w:pPr>
    </w:p>
    <w:p w:rsidRDefault="00DF4B09" w:rsidP="00DF4B09" w:rsidR="00DF4B0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PRO DOMO PROJEKT j. d. o. o. Divšići (Općina Marčana)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13.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St-1038/2015-3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F4B09" w:rsidP="00DF4B09" w:rsidR="00DF4B0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F4B09" w:rsidP="00DF4B09" w:rsidR="00DF4B09" w:rsidRPr="005D578C">
      <w:pPr>
        <w:rPr>
          <w:rFonts w:cs="Times New Roman" w:eastAsia="Times New Roman"/>
          <w:szCs w:val="24"/>
        </w:rPr>
      </w:pPr>
    </w:p>
    <w:p w:rsidRDefault="00DF4B09" w:rsidP="00DF4B09" w:rsidR="00DF4B0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4B7412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F4B09" w:rsidP="00DF4B09" w:rsidR="00DF4B09">
      <w:pPr>
        <w:rPr>
          <w:rFonts w:cs="Times New Roman" w:eastAsia="Times New Roman"/>
          <w:szCs w:val="24"/>
        </w:rPr>
      </w:pPr>
    </w:p>
    <w:p w:rsidRDefault="00DF4B09" w:rsidP="00DF4B09" w:rsidR="00DF4B0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F4B09" w:rsidP="00DF4B09" w:rsidR="00DF4B0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E8298A">
        <w:rPr>
          <w:rFonts w:cs="Times New Roman" w:eastAsia="Times New Roman"/>
          <w:szCs w:val="24"/>
        </w:rPr>
        <w:t>, v. r.</w:t>
      </w:r>
    </w:p>
    <w:p w:rsidRDefault="00DF4B09" w:rsidP="00DF4B09" w:rsidR="00DF4B09">
      <w:pPr>
        <w:jc w:val="left"/>
        <w:rPr>
          <w:rFonts w:cs="Times New Roman" w:eastAsia="Times New Roman"/>
          <w:szCs w:val="24"/>
        </w:rPr>
      </w:pPr>
    </w:p>
    <w:p w:rsidRDefault="00DF4B09" w:rsidP="00DF4B09" w:rsidR="00DF4B09" w:rsidRPr="005D578C">
      <w:pPr>
        <w:jc w:val="left"/>
        <w:rPr>
          <w:rFonts w:cs="Times New Roman" w:eastAsia="Times New Roman"/>
          <w:szCs w:val="24"/>
        </w:rPr>
      </w:pPr>
    </w:p>
    <w:p w:rsidRDefault="00DF4B09" w:rsidP="00DF4B09" w:rsidR="00DF4B0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F4B09" w:rsidP="00DF4B09" w:rsidR="00DF4B09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DF4B09" w:rsidP="00DF4B09" w:rsidR="00DF4B0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DF4B09" w:rsidP="00DF4B09" w:rsidR="00DF4B09">
      <w:pPr>
        <w:rPr>
          <w:rFonts w:cs="Times New Roman" w:eastAsia="Times New Roman"/>
          <w:szCs w:val="24"/>
        </w:rPr>
      </w:pPr>
    </w:p>
    <w:p w:rsidRDefault="00DF4B09" w:rsidP="00DF4B09" w:rsidR="00DF4B09" w:rsidRPr="005D578C">
      <w:pPr>
        <w:rPr>
          <w:rFonts w:cs="Times New Roman" w:eastAsia="Times New Roman"/>
          <w:szCs w:val="24"/>
        </w:rPr>
      </w:pPr>
    </w:p>
    <w:p w:rsidRDefault="00DF4B09" w:rsidP="00DF4B09" w:rsidR="00DF4B0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F4B09" w:rsidP="00DF4B09" w:rsidR="00DF4B0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F4B09" w:rsidP="00DF4B09" w:rsidR="00DF4B0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PRO DOMO PROJEKT j. d. o. o. Divšići (Općina Marčana), Divšići 21,</w:t>
      </w:r>
    </w:p>
    <w:p w:rsidRDefault="00DF4B09" w:rsidP="00DF4B09" w:rsidR="00DF4B0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Gordan Divšić, Divšići, Divšići 21,</w:t>
      </w:r>
    </w:p>
    <w:p w:rsidRDefault="00DF4B09" w:rsidP="00DF4B09" w:rsidR="00DF4B0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DF4B09" w:rsidP="00DF4B09" w:rsidR="00DF4B0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F4B09" w:rsidP="00DF4B09" w:rsidR="00DF4B0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Opatij, M. Tita 49, </w:t>
      </w:r>
    </w:p>
    <w:p w:rsidRDefault="00DF4B09" w:rsidP="00DF4B09" w:rsidR="00DF4B0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DF4B09" w:rsidP="00DF4B09" w:rsidR="00DF4B0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DF4B09" w:rsidP="00DF4B09" w:rsidR="00DF4B0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DF4B09" w:rsidP="00DF4B09" w:rsidR="00DF4B09"/>
    <w:p w:rsidRDefault="00DF4B09" w:rsidP="00DF4B09" w:rsidR="00DF4B09"/>
    <w:p w:rsidRDefault="00DF4B09" w:rsidP="00DF4B09" w:rsidR="00DF4B09"/>
    <w:p w:rsidRDefault="00DF4B09" w:rsidP="00DF4B09" w:rsidR="00DF4B09"/>
    <w:p w:rsidRDefault="00DF4B09" w:rsidP="00DF4B09" w:rsidR="00DF4B09"/>
    <w:p w:rsidRDefault="00DF4B09" w:rsidP="00DF4B09" w:rsidR="00DF4B09"/>
    <w:p w:rsidRDefault="00DF4B09" w:rsidP="00DF4B09" w:rsidR="00DF4B09"/>
    <w:p w:rsidRDefault="00DF4B09" w:rsidP="00DF4B09" w:rsidR="00DF4B09"/>
    <w:p w:rsidRDefault="00DF4B09" w:rsidP="00DF4B09" w:rsidR="00DF4B09"/>
    <w:p w:rsidRDefault="00DF4B09" w:rsidP="00DF4B09" w:rsidR="00DF4B09"/>
    <w:p w:rsidRDefault="00DF4B09" w:rsidP="00DF4B09" w:rsidR="00DF4B09"/>
    <w:p w:rsidRDefault="00DF4B09" w:rsidP="00DF4B09" w:rsidR="00DF4B09"/>
    <w:p w:rsidRDefault="00DF4B09" w:rsidP="00DF4B09" w:rsidR="00DF4B09"/>
    <w:p w:rsidRDefault="00DF4B09" w:rsidP="00DF4B09" w:rsidR="00DF4B09"/>
    <w:p w:rsidRDefault="00DF4B09" w:rsidP="00DF4B09" w:rsidR="00DF4B09"/>
    <w:p w:rsidRDefault="00DF4B09" w:rsidP="00DF4B09" w:rsidR="00DF4B09"/>
    <w:p w:rsidRDefault="00DF4B09" w:rsidP="00DF4B09" w:rsidR="00DF4B09"/>
    <w:p w:rsidRDefault="00DF4B09" w:rsidP="00DF4B09" w:rsidR="00DF4B09"/>
    <w:p w:rsidRDefault="00E8298A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B09" w:rsidP="00DF4B09" w:rsidR="00DF4B09">
      <w:r>
        <w:separator/>
      </w:r>
    </w:p>
  </w:endnote>
  <w:endnote w:id="0" w:type="continuationSeparator">
    <w:p w:rsidRDefault="00DF4B09" w:rsidP="00DF4B09" w:rsidR="00DF4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B09" w:rsidP="00DF4B09" w:rsidR="00DF4B09">
      <w:r>
        <w:separator/>
      </w:r>
    </w:p>
  </w:footnote>
  <w:footnote w:id="0" w:type="continuationSeparator">
    <w:p w:rsidRDefault="00DF4B09" w:rsidP="00DF4B09" w:rsidR="00DF4B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4B09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8298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St-1038/2015-5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4B09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St-1038/2015-5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1B86"/>
    <w:rsid w:val="00041B86"/>
    <w:rsid w:val="004B7412"/>
    <w:rsid w:val="0075528E"/>
    <w:rsid w:val="0079403F"/>
    <w:rsid w:val="00A60FEE"/>
    <w:rsid w:val="00DF4B09"/>
    <w:rsid w:val="00E82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4B0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F4B0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F4B0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4B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4B0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F4B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F4B0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29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98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8298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8298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8298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4B0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F4B0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F4B0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4B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4B0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F4B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F4B0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29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98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8298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8298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8298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1038</izvorni_sadrzaj>
    <derivirana_varijabla naziv="DomainObject.Predmet.Broj_1">1038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St-1038/2015</izvorni_sadrzaj>
    <derivirana_varijabla naziv="DomainObject.Predmet.OznakaBroj_1">St-1038/2015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DOMO PROJEKT j.d.o.o. DIVŠIĆI</izvorni_sadrzaj>
    <derivirana_varijabla naziv="DomainObject.Predmet.ProtustrankaFormated_1">  PRO DOMO PROJEKT j.d.o.o. DIVŠIĆI</derivirana_varijabla>
  </DomainObject.Predmet.ProtustrankaFormated>
  <DomainObject.Predmet.ProtustrankaFormatedOIB>
    <izvorni_sadrzaj>  PRO DOMO PROJEKT j.d.o.o. DIVŠIĆI, OIB 56581471466</izvorni_sadrzaj>
    <derivirana_varijabla naziv="DomainObject.Predmet.ProtustrankaFormatedOIB_1">  PRO DOMO PROJEKT j.d.o.o. DIVŠIĆI, OIB 56581471466</derivirana_varijabla>
  </DomainObject.Predmet.ProtustrankaFormatedOIB>
  <DomainObject.Predmet.ProtustrankaFormatedWithAdress>
    <izvorni_sadrzaj> PRO DOMO PROJEKT j.d.o.o. DIVŠIĆI, Divšići 21, 52207 Divšići</izvorni_sadrzaj>
    <derivirana_varijabla naziv="DomainObject.Predmet.ProtustrankaFormatedWithAdress_1"> PRO DOMO PROJEKT j.d.o.o. DIVŠIĆI, Divšići 21, 52207 Divšići</derivirana_varijabla>
  </DomainObject.Predmet.ProtustrankaFormatedWithAdress>
  <DomainObject.Predmet.ProtustrankaFormatedWithAdressOIB>
    <izvorni_sadrzaj> PRO DOMO PROJEKT j.d.o.o. DIVŠIĆI, OIB 56581471466, Divšići 21, 52207 Divšići</izvorni_sadrzaj>
    <derivirana_varijabla naziv="DomainObject.Predmet.ProtustrankaFormatedWithAdressOIB_1"> PRO DOMO PROJEKT j.d.o.o. DIVŠIĆI, OIB 56581471466, Divšići 21, 52207 Divšići</derivirana_varijabla>
  </DomainObject.Predmet.ProtustrankaFormatedWithAdressOIB>
  <DomainObject.Predmet.ProtustrankaWithAdress>
    <izvorni_sadrzaj>PRO DOMO PROJEKT j.d.o.o. DIVŠIĆI Divšići 21, 52207 Divšići</izvorni_sadrzaj>
    <derivirana_varijabla naziv="DomainObject.Predmet.ProtustrankaWithAdress_1">PRO DOMO PROJEKT j.d.o.o. DIVŠIĆI Divšići 21, 52207 Divšići</derivirana_varijabla>
  </DomainObject.Predmet.ProtustrankaWithAdress>
  <DomainObject.Predmet.ProtustrankaWithAdressOIB>
    <izvorni_sadrzaj>PRO DOMO PROJEKT j.d.o.o. DIVŠIĆI, OIB 56581471466, Divšići 21, 52207 Divšići</izvorni_sadrzaj>
    <derivirana_varijabla naziv="DomainObject.Predmet.ProtustrankaWithAdressOIB_1">PRO DOMO PROJEKT j.d.o.o. DIVŠIĆI, OIB 56581471466, Divšići 21, 52207 Divšići</derivirana_varijabla>
  </DomainObject.Predmet.ProtustrankaWithAdressOIB>
  <DomainObject.Predmet.ProtustrankaNazivFormated>
    <izvorni_sadrzaj>PRO DOMO PROJEKT j.d.o.o. DIVŠIĆI</izvorni_sadrzaj>
    <derivirana_varijabla naziv="DomainObject.Predmet.ProtustrankaNazivFormated_1">PRO DOMO PROJEKT j.d.o.o. DIVŠIĆI</derivirana_varijabla>
  </DomainObject.Predmet.ProtustrankaNazivFormated>
  <DomainObject.Predmet.ProtustrankaNazivFormatedOIB>
    <izvorni_sadrzaj>PRO DOMO PROJEKT j.d.o.o. DIVŠIĆI, OIB 56581471466</izvorni_sadrzaj>
    <derivirana_varijabla naziv="DomainObject.Predmet.ProtustrankaNazivFormatedOIB_1">PRO DOMO PROJEKT j.d.o.o. DIVŠIĆI, OIB 56581471466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61644.03</izvorni_sadrzaj>
    <derivirana_varijabla naziv="DomainObject.Predmet.TrenutnaVrijednost_1">61644.03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 DOMO PROJEKT j.d.o.o. DIVŠIĆI</item>
    </izvorni_sadrzaj>
    <derivirana_varijabla naziv="DomainObject.Predmet.ProtuStrankaListFormated_1">
      <item>PRO DOMO PROJEKT j.d.o.o. DIVŠIĆI</item>
    </derivirana_varijabla>
  </DomainObject.Predmet.ProtuStrankaListFormated>
  <DomainObject.Predmet.ProtuStrankaListFormatedOIB>
    <izvorni_sadrzaj>
      <item>PRO DOMO PROJEKT j.d.o.o. DIVŠIĆI, OIB 56581471466</item>
    </izvorni_sadrzaj>
    <derivirana_varijabla naziv="DomainObject.Predmet.ProtuStrankaListFormatedOIB_1">
      <item>PRO DOMO PROJEKT j.d.o.o. DIVŠIĆI, OIB 56581471466</item>
    </derivirana_varijabla>
  </DomainObject.Predmet.ProtuStrankaListFormatedOIB>
  <DomainObject.Predmet.ProtuStrankaListFormatedWithAdress>
    <izvorni_sadrzaj>
      <item>PRO DOMO PROJEKT j.d.o.o. DIVŠIĆI, Divšići 21, 52207 Divšići</item>
    </izvorni_sadrzaj>
    <derivirana_varijabla naziv="DomainObject.Predmet.ProtuStrankaListFormatedWithAdress_1">
      <item>PRO DOMO PROJEKT j.d.o.o. DIVŠIĆI, Divšići 21, 52207 Divšići</item>
    </derivirana_varijabla>
  </DomainObject.Predmet.ProtuStrankaListFormatedWithAdress>
  <DomainObject.Predmet.ProtuStrankaListFormatedWithAdressOIB>
    <izvorni_sadrzaj>
      <item>PRO DOMO PROJEKT j.d.o.o. DIVŠIĆI, OIB 56581471466, Divšići 21, 52207 Divšići</item>
    </izvorni_sadrzaj>
    <derivirana_varijabla naziv="DomainObject.Predmet.ProtuStrankaListFormatedWithAdressOIB_1">
      <item>PRO DOMO PROJEKT j.d.o.o. DIVŠIĆI, OIB 56581471466, Divšići 21, 52207 Divšići</item>
    </derivirana_varijabla>
  </DomainObject.Predmet.ProtuStrankaListFormatedWithAdressOIB>
  <DomainObject.Predmet.ProtuStrankaListNazivFormated>
    <izvorni_sadrzaj>
      <item>PRO DOMO PROJEKT j.d.o.o. DIVŠIĆI</item>
    </izvorni_sadrzaj>
    <derivirana_varijabla naziv="DomainObject.Predmet.ProtuStrankaListNazivFormated_1">
      <item>PRO DOMO PROJEKT j.d.o.o. DIVŠIĆI</item>
    </derivirana_varijabla>
  </DomainObject.Predmet.ProtuStrankaListNazivFormated>
  <DomainObject.Predmet.ProtuStrankaListNazivFormatedOIB>
    <izvorni_sadrzaj>
      <item>PRO DOMO PROJEKT j.d.o.o. DIVŠIĆI, OIB 56581471466</item>
    </izvorni_sadrzaj>
    <derivirana_varijabla naziv="DomainObject.Predmet.ProtuStrankaListNazivFormatedOIB_1">
      <item>PRO DOMO PROJEKT j.d.o.o. DIVŠIĆI, OIB 56581471466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 DOMO PROJEKT j.d.o.o. DIVŠIĆI</izvorni_sadrzaj>
    <derivirana_varijabla naziv="DomainObject.Predmet.ProtustrankaIDrugi_1">PRO DOMO PROJEKT j.d.o.o. DIVŠIĆI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PRO DOMO PROJEKT j.d.o.o. DIVŠIĆI, OIB 56581471466, Divšići 21, 52207 Divšići</izvorni_sadrzaj>
    <derivirana_varijabla naziv="DomainObject.Predmet.ProtustrankaIDrugiAdressOIB_1">PRO DOMO PROJEKT j.d.o.o. DIVŠIĆI, OIB 56581471466, Divšići 21, 52207 Divšići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 DOMO PROJEKT j.d.o.o. DIVŠIĆI</item>
    </izvorni_sadrzaj>
    <derivirana_varijabla naziv="DomainObject.Predmet.SudioniciListNaziv_1">
      <item>FINANCIJSKA AGENCIJA, RC RIJEKA, PODRUŽNICA PULA, PULA</item>
      <item>PRO DOMO PROJEKT j.d.o.o. DIVŠIĆI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PRO DOMO PROJEKT j.d.o.o. DIVŠIĆI, OIB 56581471466, Divšići 21,52207 Divšići</item>
    </izvorni_sadrzaj>
    <derivirana_varijabla naziv="DomainObject.Predmet.SudioniciListAdressOIB_1">
      <item>FINANCIJSKA AGENCIJA, RC RIJEKA, PODRUŽNICA PULA, PULA, OIB 85821130368, Giardini 5,52100 Pula</item>
      <item>PRO DOMO PROJEKT j.d.o.o. DIVŠIĆI, OIB 56581471466, Divšići 21,52207 Divšići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56581471466</item>
    </izvorni_sadrzaj>
    <derivirana_varijabla naziv="DomainObject.Predmet.SudioniciListNazivOIB_1">
      <item>, OIB 85821130368</item>
      <item>, OIB 56581471466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596</properties:Words>
  <properties:Characters>3148</properties:Characters>
  <properties:Lines>96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2016-03-18T08:33:00Z</dcterms:created>
  <dc:creator>Mihaela Kaligari</dc:creator>
  <dc:description/>
  <cp:keywords/>
  <cp:lastModifiedBy>Jasmina Matika</cp:lastModifiedBy>
  <cp:lastPrinted>2016-03-31T05:53:00Z</cp:lastPrinted>
  <dcterms:modified xmlns:xsi="http://www.w3.org/2001/XMLSchema-instance" xsi:type="dcterms:W3CDTF">2016-03-31T08:29:00Z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