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0cc9" w14:paraId="9630cc9" w:rsidRDefault="00BE68A8" w:rsidP="00BD7F4E" w:rsidR="00BE68A8">
      <w:pPr>
        <w:jc w:val="right"/>
        <w15:collapsed w:val="false"/>
      </w:pPr>
      <w:bookmarkStart w:name="_GoBack" w:id="0"/>
      <w:bookmarkEnd w:id="0"/>
    </w:p>
    <w:p w:rsidRDefault="006F226E" w:rsidP="00BD7F4E" w:rsidR="00BD7F4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291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43</w:t>
      </w:r>
      <w:proofErr w:type="spellEnd"/>
    </w:p>
    <w:p w:rsidRDefault="00BD7F4E" w:rsidP="00BD7F4E" w:rsidR="00BD7F4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F4E" w:rsidP="00BD7F4E" w:rsidR="00BD7F4E" w:rsidRPr="00D21A2C"/>
    <w:p w:rsidRDefault="00BD7F4E" w:rsidP="00BD7F4E" w:rsidR="00BD7F4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7F4E" w:rsidP="00BD7F4E" w:rsidR="00BD7F4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D7F4E" w:rsidP="00BD7F4E" w:rsidR="00BD7F4E" w:rsidRPr="005A0C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7F4E" w:rsidP="00BD7F4E" w:rsidR="00BD7F4E">
      <w:pPr>
        <w:jc w:val="center"/>
      </w:pPr>
    </w:p>
    <w:p w:rsidRDefault="00BD7F4E" w:rsidP="00BD7F4E" w:rsidR="00BD7F4E">
      <w:pPr>
        <w:jc w:val="center"/>
      </w:pPr>
    </w:p>
    <w:p w:rsidRDefault="00BD7F4E" w:rsidP="00BD7F4E" w:rsidR="00BD7F4E">
      <w:pPr>
        <w:jc w:val="center"/>
      </w:pPr>
      <w:r>
        <w:t>R E P U B L I K A   H R V A T S K A</w:t>
      </w:r>
    </w:p>
    <w:p w:rsidRDefault="00BD7F4E" w:rsidP="00BD7F4E" w:rsidR="00BD7F4E">
      <w:pPr>
        <w:jc w:val="center"/>
      </w:pPr>
      <w:r>
        <w:t>R J E Š E N J E</w:t>
      </w:r>
    </w:p>
    <w:p w:rsidRDefault="00BD7F4E" w:rsidP="00BD7F4E" w:rsidR="00BD7F4E">
      <w:pPr>
        <w:jc w:val="both"/>
      </w:pPr>
    </w:p>
    <w:p w:rsidRDefault="00BE68A8" w:rsidP="00BD7F4E" w:rsidR="00BE68A8">
      <w:pPr>
        <w:jc w:val="both"/>
      </w:pPr>
    </w:p>
    <w:p w:rsidRDefault="00BD7F4E" w:rsidP="00BD7F4E" w:rsidR="00BD7F4E">
      <w:pPr>
        <w:ind w:firstLine="708"/>
        <w:jc w:val="both"/>
      </w:pPr>
      <w:r>
        <w:t xml:space="preserve">Trgovački sud u Osijeku, po sucu Jadranki Herman, kao stečajnom sucu, u stečajnom postupku nad dužnikom GEODETSKI ZAVOD d.d. za projektiranje i izvođenje geodetskih radova, u stečaju,  Osijek, L. </w:t>
      </w:r>
      <w:proofErr w:type="spellStart"/>
      <w:r>
        <w:t>Jagera</w:t>
      </w:r>
      <w:proofErr w:type="spellEnd"/>
      <w:r>
        <w:t xml:space="preserve"> 4,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030028732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80480339029</w:t>
      </w:r>
      <w:proofErr w:type="spellEnd"/>
      <w:r>
        <w:t xml:space="preserve">, dana </w:t>
      </w:r>
      <w:proofErr w:type="spellStart"/>
      <w:r>
        <w:t>07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                                      </w:t>
      </w:r>
    </w:p>
    <w:p w:rsidRDefault="00BD7F4E" w:rsidP="00BD7F4E" w:rsidR="00BD7F4E">
      <w:pPr>
        <w:jc w:val="both"/>
      </w:pPr>
    </w:p>
    <w:p w:rsidRDefault="00BD7F4E" w:rsidP="00BD7F4E" w:rsidR="00BD7F4E">
      <w:pPr>
        <w:jc w:val="center"/>
      </w:pPr>
      <w:r>
        <w:t>r i j e š i o   j e</w:t>
      </w:r>
    </w:p>
    <w:p w:rsidRDefault="00D90419" w:rsidR="00D90419">
      <w:pPr>
        <w:jc w:val="both"/>
      </w:pPr>
    </w:p>
    <w:p w:rsidRDefault="00BE68A8" w:rsidR="00BE68A8">
      <w:pPr>
        <w:jc w:val="both"/>
      </w:pPr>
    </w:p>
    <w:p w:rsidRDefault="005E146F" w:rsidP="00D0292C" w:rsidR="00D90419">
      <w:pPr>
        <w:numPr>
          <w:ilvl w:val="0"/>
          <w:numId w:val="2"/>
        </w:numPr>
        <w:jc w:val="both"/>
      </w:pPr>
      <w:r>
        <w:t xml:space="preserve">U stečajnom postupku nad dužnikom </w:t>
      </w:r>
      <w:r w:rsidR="00BD7F4E">
        <w:t xml:space="preserve">GEODETSKI ZAVOD d.d. za projektiranje i izvođenje geodetskih radova, u stečaju,  Osijek, L. </w:t>
      </w:r>
      <w:proofErr w:type="spellStart"/>
      <w:r w:rsidR="00BD7F4E">
        <w:t>Jagera</w:t>
      </w:r>
      <w:proofErr w:type="spellEnd"/>
      <w:r w:rsidR="00BD7F4E">
        <w:t xml:space="preserve"> 4, </w:t>
      </w:r>
      <w:proofErr w:type="spellStart"/>
      <w:r w:rsidR="00BD7F4E">
        <w:t>MBS</w:t>
      </w:r>
      <w:proofErr w:type="spellEnd"/>
      <w:r w:rsidR="00BD7F4E">
        <w:t xml:space="preserve">: </w:t>
      </w:r>
      <w:proofErr w:type="spellStart"/>
      <w:r w:rsidR="00BD7F4E">
        <w:t>030028732</w:t>
      </w:r>
      <w:proofErr w:type="spellEnd"/>
      <w:r w:rsidR="00BD7F4E">
        <w:t xml:space="preserve">, </w:t>
      </w:r>
      <w:proofErr w:type="spellStart"/>
      <w:r w:rsidR="00BD7F4E">
        <w:t>OIB</w:t>
      </w:r>
      <w:proofErr w:type="spellEnd"/>
      <w:r w:rsidR="00BD7F4E">
        <w:t xml:space="preserve">: </w:t>
      </w:r>
      <w:proofErr w:type="spellStart"/>
      <w:r w:rsidR="00BD7F4E">
        <w:t>80480339029</w:t>
      </w:r>
      <w:proofErr w:type="spellEnd"/>
      <w:r w:rsidR="00C73C48">
        <w:t xml:space="preserve">, </w:t>
      </w:r>
      <w:r w:rsidR="00BD7F4E">
        <w:t xml:space="preserve">odgađa se </w:t>
      </w:r>
      <w:r>
        <w:t xml:space="preserve">ročište vjerovnika na kojem </w:t>
      </w:r>
      <w:r w:rsidR="00D0292C">
        <w:t xml:space="preserve"> se ispituju prijavljene tražbine </w:t>
      </w:r>
      <w:r>
        <w:t xml:space="preserve"> </w:t>
      </w:r>
      <w:r w:rsidRPr="00D0292C">
        <w:t>(ispitno ročište)</w:t>
      </w:r>
      <w:r w:rsidR="00D0292C" w:rsidRPr="00D0292C">
        <w:t xml:space="preserve"> </w:t>
      </w:r>
      <w:r w:rsidR="00D0292C">
        <w:t xml:space="preserve">zakazano za dan </w:t>
      </w:r>
      <w:r w:rsidR="00BD7F4E">
        <w:t xml:space="preserve"> </w:t>
      </w:r>
    </w:p>
    <w:p w:rsidRDefault="005E146F" w:rsidP="005E146F" w:rsidR="00D90419">
      <w:pPr>
        <w:ind w:left="360"/>
        <w:rPr>
          <w:b/>
          <w:bCs/>
        </w:rPr>
      </w:pPr>
      <w:r>
        <w:rPr>
          <w:b/>
          <w:bCs/>
        </w:rPr>
        <w:t xml:space="preserve">                         </w:t>
      </w:r>
      <w:r w:rsidR="003A16B4">
        <w:rPr>
          <w:b/>
          <w:bCs/>
        </w:rPr>
        <w:t>dan</w:t>
      </w:r>
      <w:r w:rsidR="00D0292C">
        <w:rPr>
          <w:b/>
          <w:bCs/>
        </w:rPr>
        <w:t xml:space="preserve"> </w:t>
      </w:r>
      <w:proofErr w:type="spellStart"/>
      <w:r w:rsidR="00D0292C">
        <w:rPr>
          <w:b/>
          <w:bCs/>
        </w:rPr>
        <w:t>09</w:t>
      </w:r>
      <w:proofErr w:type="spellEnd"/>
      <w:r w:rsidR="00D8226F">
        <w:rPr>
          <w:b/>
          <w:bCs/>
        </w:rPr>
        <w:t xml:space="preserve">. studeni </w:t>
      </w:r>
      <w:proofErr w:type="spellStart"/>
      <w:r w:rsidR="00D8226F">
        <w:rPr>
          <w:b/>
          <w:bCs/>
        </w:rPr>
        <w:t>2016</w:t>
      </w:r>
      <w:proofErr w:type="spellEnd"/>
      <w:r w:rsidR="00D8226F">
        <w:rPr>
          <w:b/>
          <w:bCs/>
        </w:rPr>
        <w:t xml:space="preserve">. </w:t>
      </w:r>
      <w:r>
        <w:rPr>
          <w:b/>
          <w:bCs/>
        </w:rPr>
        <w:t xml:space="preserve"> </w:t>
      </w:r>
      <w:r w:rsidR="003A16B4">
        <w:rPr>
          <w:b/>
          <w:bCs/>
        </w:rPr>
        <w:t xml:space="preserve">godine s početkom u </w:t>
      </w:r>
      <w:proofErr w:type="spellStart"/>
      <w:r>
        <w:rPr>
          <w:b/>
          <w:bCs/>
        </w:rPr>
        <w:t>10</w:t>
      </w:r>
      <w:proofErr w:type="spellEnd"/>
      <w:r>
        <w:rPr>
          <w:b/>
          <w:bCs/>
        </w:rPr>
        <w:t>,</w:t>
      </w:r>
      <w:proofErr w:type="spellStart"/>
      <w:r w:rsidR="00D8226F">
        <w:rPr>
          <w:b/>
          <w:bCs/>
        </w:rPr>
        <w:t>3</w:t>
      </w:r>
      <w:r>
        <w:rPr>
          <w:b/>
          <w:bCs/>
        </w:rPr>
        <w:t>0</w:t>
      </w:r>
      <w:proofErr w:type="spellEnd"/>
      <w:r w:rsidR="00FA18F0">
        <w:rPr>
          <w:b/>
          <w:bCs/>
        </w:rPr>
        <w:t xml:space="preserve"> </w:t>
      </w:r>
      <w:r w:rsidR="00D90419">
        <w:rPr>
          <w:b/>
          <w:bCs/>
        </w:rPr>
        <w:t>sati,</w:t>
      </w:r>
    </w:p>
    <w:p w:rsidRDefault="00D0292C" w:rsidP="005E146F" w:rsidR="005E146F">
      <w:pPr>
        <w:jc w:val="center"/>
        <w:rPr>
          <w:b/>
        </w:rPr>
      </w:pPr>
      <w:r>
        <w:rPr>
          <w:b/>
        </w:rPr>
        <w:t>i</w:t>
      </w:r>
      <w:r w:rsidR="005E146F" w:rsidRPr="005E146F">
        <w:rPr>
          <w:b/>
        </w:rPr>
        <w:t xml:space="preserve"> izvještajno ročište</w:t>
      </w:r>
      <w:r>
        <w:rPr>
          <w:b/>
        </w:rPr>
        <w:t xml:space="preserve"> za</w:t>
      </w:r>
      <w:r w:rsidR="005E146F" w:rsidRPr="005E146F">
        <w:rPr>
          <w:b/>
        </w:rPr>
        <w:t xml:space="preserve"> isti dan, s početkom u </w:t>
      </w:r>
      <w:proofErr w:type="spellStart"/>
      <w:r w:rsidR="005E146F" w:rsidRPr="005E146F">
        <w:rPr>
          <w:b/>
        </w:rPr>
        <w:t>1</w:t>
      </w:r>
      <w:r w:rsidR="00D8226F">
        <w:rPr>
          <w:b/>
        </w:rPr>
        <w:t>1</w:t>
      </w:r>
      <w:proofErr w:type="spellEnd"/>
      <w:r w:rsidR="00D8226F">
        <w:rPr>
          <w:b/>
        </w:rPr>
        <w:t>,</w:t>
      </w:r>
      <w:proofErr w:type="spellStart"/>
      <w:r w:rsidR="00D8226F">
        <w:rPr>
          <w:b/>
        </w:rPr>
        <w:t>0</w:t>
      </w:r>
      <w:r w:rsidR="005E146F" w:rsidRPr="005E146F">
        <w:rPr>
          <w:b/>
        </w:rPr>
        <w:t>0</w:t>
      </w:r>
      <w:proofErr w:type="spellEnd"/>
      <w:r w:rsidR="005E146F" w:rsidRPr="005E146F">
        <w:rPr>
          <w:b/>
        </w:rPr>
        <w:t xml:space="preserve"> sati</w:t>
      </w:r>
      <w:r>
        <w:rPr>
          <w:b/>
        </w:rPr>
        <w:t>.</w:t>
      </w:r>
    </w:p>
    <w:p w:rsidRDefault="00D0292C" w:rsidP="005E146F" w:rsidR="00D0292C">
      <w:pPr>
        <w:jc w:val="center"/>
        <w:rPr>
          <w:b/>
        </w:rPr>
      </w:pPr>
    </w:p>
    <w:p w:rsidRDefault="00CA0A72" w:rsidP="00CA0A72" w:rsidR="00D0292C">
      <w:pPr>
        <w:pStyle w:val="Odlomakpopisa"/>
        <w:numPr>
          <w:ilvl w:val="0"/>
          <w:numId w:val="2"/>
        </w:numPr>
        <w:jc w:val="both"/>
      </w:pPr>
      <w:r>
        <w:t xml:space="preserve">U stečajnom postupku nad dužnikom GEODETSKI ZAVOD d.d. za projektiranje i izvođenje geodetskih radova, u stečaju,  Osijek, L. </w:t>
      </w:r>
      <w:proofErr w:type="spellStart"/>
      <w:r>
        <w:t>Jagera</w:t>
      </w:r>
      <w:proofErr w:type="spellEnd"/>
      <w:r>
        <w:t xml:space="preserve"> 4,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030028732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80480339029</w:t>
      </w:r>
      <w:proofErr w:type="spellEnd"/>
      <w:r>
        <w:t>, zakazuje se n</w:t>
      </w:r>
      <w:r w:rsidR="00D0292C">
        <w:t>ovo ročište</w:t>
      </w:r>
      <w:r>
        <w:t xml:space="preserve"> vjerovnika na kojem će se ispitati prijavljene tražbine (ispitno ročište) </w:t>
      </w:r>
      <w:r w:rsidR="00D0292C">
        <w:t xml:space="preserve">za  </w:t>
      </w:r>
    </w:p>
    <w:p w:rsidRDefault="00D0292C" w:rsidP="00D0292C" w:rsidR="00D0292C">
      <w:pPr>
        <w:ind w:left="360"/>
        <w:rPr>
          <w:b/>
          <w:bCs/>
        </w:rPr>
      </w:pPr>
      <w:r>
        <w:rPr>
          <w:b/>
          <w:bCs/>
        </w:rPr>
        <w:t xml:space="preserve">                         dan </w:t>
      </w:r>
      <w:proofErr w:type="spellStart"/>
      <w:r w:rsidR="00CA0A72">
        <w:rPr>
          <w:b/>
          <w:bCs/>
        </w:rPr>
        <w:t>14</w:t>
      </w:r>
      <w:proofErr w:type="spellEnd"/>
      <w:r w:rsidR="00CA0A72">
        <w:rPr>
          <w:b/>
          <w:bCs/>
        </w:rPr>
        <w:t>. prosinac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2016</w:t>
      </w:r>
      <w:proofErr w:type="spellEnd"/>
      <w:r>
        <w:rPr>
          <w:b/>
          <w:bCs/>
        </w:rPr>
        <w:t xml:space="preserve">.  godine s početkom u </w:t>
      </w:r>
      <w:proofErr w:type="spellStart"/>
      <w:r>
        <w:rPr>
          <w:b/>
          <w:bCs/>
        </w:rPr>
        <w:t>10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30</w:t>
      </w:r>
      <w:proofErr w:type="spellEnd"/>
      <w:r>
        <w:rPr>
          <w:b/>
          <w:bCs/>
        </w:rPr>
        <w:t xml:space="preserve"> sati,</w:t>
      </w:r>
    </w:p>
    <w:p w:rsidRDefault="00D0292C" w:rsidP="00D0292C" w:rsidR="00D0292C">
      <w:pPr>
        <w:jc w:val="center"/>
      </w:pPr>
      <w:r w:rsidRPr="005E146F">
        <w:rPr>
          <w:b/>
        </w:rPr>
        <w:t xml:space="preserve">a izvještajno ročište isti dan, s početkom u </w:t>
      </w:r>
      <w:proofErr w:type="spellStart"/>
      <w:r w:rsidRPr="005E146F">
        <w:rPr>
          <w:b/>
        </w:rPr>
        <w:t>1</w:t>
      </w:r>
      <w:r>
        <w:rPr>
          <w:b/>
        </w:rPr>
        <w:t>1</w:t>
      </w:r>
      <w:proofErr w:type="spellEnd"/>
      <w:r>
        <w:rPr>
          <w:b/>
        </w:rPr>
        <w:t>,</w:t>
      </w:r>
      <w:proofErr w:type="spellStart"/>
      <w:r>
        <w:rPr>
          <w:b/>
        </w:rPr>
        <w:t>0</w:t>
      </w:r>
      <w:r w:rsidRPr="005E146F">
        <w:rPr>
          <w:b/>
        </w:rPr>
        <w:t>0</w:t>
      </w:r>
      <w:proofErr w:type="spellEnd"/>
      <w:r w:rsidRPr="005E146F">
        <w:rPr>
          <w:b/>
        </w:rPr>
        <w:t xml:space="preserve"> sati,</w:t>
      </w:r>
    </w:p>
    <w:p w:rsidRDefault="00D0292C" w:rsidP="00D0292C" w:rsidR="00D0292C">
      <w:pPr>
        <w:jc w:val="both"/>
      </w:pPr>
    </w:p>
    <w:p w:rsidRDefault="00D0292C" w:rsidP="00D0292C" w:rsidR="00D0292C">
      <w:pPr>
        <w:ind w:left="708"/>
        <w:jc w:val="both"/>
      </w:pPr>
      <w:r>
        <w:t xml:space="preserve">ročište će se  održati 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CA0A72" w:rsidP="00D0292C" w:rsidR="00CA0A72">
      <w:pPr>
        <w:ind w:left="708"/>
        <w:jc w:val="both"/>
      </w:pPr>
    </w:p>
    <w:p w:rsidRDefault="00CA0A72" w:rsidP="00CA0A72" w:rsidR="005E146F">
      <w:pPr>
        <w:pStyle w:val="Odlomakpopisa"/>
        <w:numPr>
          <w:ilvl w:val="0"/>
          <w:numId w:val="2"/>
        </w:numPr>
      </w:pPr>
      <w:r>
        <w:t xml:space="preserve">Ovo rješenje objavit će se na </w:t>
      </w:r>
      <w:r w:rsidR="00D8226F">
        <w:t>mrežnim stranicama e-oglasna ploča suda</w:t>
      </w:r>
      <w:r w:rsidR="005E146F">
        <w:t xml:space="preserve">. </w:t>
      </w:r>
    </w:p>
    <w:p w:rsidRDefault="003A16B4" w:rsidP="0015318B" w:rsidR="003A16B4">
      <w:pPr>
        <w:ind w:left="1080"/>
        <w:jc w:val="both"/>
      </w:pPr>
    </w:p>
    <w:p w:rsidRDefault="005E146F" w:rsidP="0015318B" w:rsidR="005E146F">
      <w:pPr>
        <w:ind w:left="1080"/>
        <w:jc w:val="both"/>
      </w:pPr>
    </w:p>
    <w:p w:rsidRDefault="00CA0A72" w:rsidP="00CA0A72" w:rsidR="00CA0A72">
      <w:pPr>
        <w:ind w:left="1080"/>
        <w:jc w:val="center"/>
      </w:pPr>
      <w:r>
        <w:t>Obrazloženje</w:t>
      </w:r>
    </w:p>
    <w:p w:rsidRDefault="00CA0A72" w:rsidP="00CA0A72" w:rsidR="00CA0A72">
      <w:pPr>
        <w:ind w:left="1080"/>
        <w:jc w:val="center"/>
      </w:pPr>
    </w:p>
    <w:p w:rsidRDefault="00BE68A8" w:rsidP="00CA0A72" w:rsidR="00BE68A8">
      <w:pPr>
        <w:ind w:left="1080"/>
        <w:jc w:val="center"/>
      </w:pPr>
    </w:p>
    <w:p w:rsidRDefault="00CA0A72" w:rsidP="00CA0A72" w:rsidR="007A678B">
      <w:pPr>
        <w:ind w:firstLine="708"/>
        <w:jc w:val="both"/>
      </w:pPr>
      <w:r>
        <w:t>Rješenjem ovog suda St-</w:t>
      </w:r>
      <w:proofErr w:type="spellStart"/>
      <w:r>
        <w:t>291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  <w:r>
        <w:t xml:space="preserve"> od </w:t>
      </w:r>
      <w:proofErr w:type="spellStart"/>
      <w:r>
        <w:t>19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 godine otvoren je stečajni postupak nad dužnikom GEODETSKI ZAVOD d.d. za projektiranje i izvođenje geodetskih radova, u stečaju,  Osijek, L. </w:t>
      </w:r>
      <w:proofErr w:type="spellStart"/>
      <w:r>
        <w:t>Jagera</w:t>
      </w:r>
      <w:proofErr w:type="spellEnd"/>
      <w:r>
        <w:t xml:space="preserve"> 4. Istim rješenjem određeno je ročište vjerovnika na kojem će se ispitati prijavljene tražbine (ispitno ročište) za dan </w:t>
      </w:r>
      <w:proofErr w:type="spellStart"/>
      <w:r>
        <w:t>09</w:t>
      </w:r>
      <w:proofErr w:type="spellEnd"/>
      <w:r>
        <w:t xml:space="preserve">. studeni </w:t>
      </w:r>
      <w:proofErr w:type="spellStart"/>
      <w:r>
        <w:t>2016</w:t>
      </w:r>
      <w:proofErr w:type="spellEnd"/>
      <w:r>
        <w:t xml:space="preserve">. godine s početkom u </w:t>
      </w:r>
      <w:proofErr w:type="spellStart"/>
      <w:r>
        <w:t>10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 a izvještajno  ročište s početkom u </w:t>
      </w:r>
      <w:proofErr w:type="spellStart"/>
      <w:r>
        <w:t>11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sati. </w:t>
      </w:r>
    </w:p>
    <w:p w:rsidRDefault="00D7041F" w:rsidP="00CA0A72" w:rsidR="00D7041F">
      <w:pPr>
        <w:ind w:firstLine="708"/>
        <w:jc w:val="both"/>
      </w:pPr>
    </w:p>
    <w:p w:rsidRDefault="00D7041F" w:rsidP="00CA0A72" w:rsidR="00D7041F">
      <w:pPr>
        <w:ind w:firstLine="708"/>
        <w:jc w:val="both"/>
      </w:pPr>
    </w:p>
    <w:p w:rsidRDefault="00D7041F" w:rsidP="00CA0A72" w:rsidR="00D7041F">
      <w:pPr>
        <w:ind w:firstLine="708"/>
        <w:jc w:val="both"/>
      </w:pPr>
    </w:p>
    <w:p w:rsidRDefault="00D7041F" w:rsidP="00D7041F" w:rsidR="00D7041F">
      <w:pPr>
        <w:ind w:firstLine="708"/>
        <w:jc w:val="center"/>
      </w:pPr>
      <w:r>
        <w:t>2</w:t>
      </w:r>
    </w:p>
    <w:p w:rsidRDefault="00D7041F" w:rsidP="00D7041F" w:rsidR="00D7041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 w:rsidR="006F226E">
        <w:t>291</w:t>
      </w:r>
      <w:proofErr w:type="spellEnd"/>
      <w:r w:rsidR="006F226E">
        <w:t>/</w:t>
      </w:r>
      <w:proofErr w:type="spellStart"/>
      <w:r w:rsidR="006F226E">
        <w:t>16</w:t>
      </w:r>
      <w:proofErr w:type="spellEnd"/>
      <w:r w:rsidR="006F226E">
        <w:t>-</w:t>
      </w:r>
      <w:proofErr w:type="spellStart"/>
      <w:r w:rsidR="006F226E">
        <w:t>43</w:t>
      </w:r>
      <w:proofErr w:type="spellEnd"/>
    </w:p>
    <w:p w:rsidRDefault="00D7041F" w:rsidP="00D7041F" w:rsidR="00D7041F">
      <w:pPr>
        <w:ind w:firstLine="708"/>
        <w:jc w:val="center"/>
      </w:pPr>
    </w:p>
    <w:p w:rsidRDefault="00D7041F" w:rsidP="00D7041F" w:rsidR="00D7041F">
      <w:pPr>
        <w:ind w:firstLine="708"/>
        <w:jc w:val="center"/>
      </w:pPr>
    </w:p>
    <w:p w:rsidRDefault="00D7041F" w:rsidP="00D7041F" w:rsidR="00D7041F">
      <w:pPr>
        <w:ind w:firstLine="708"/>
        <w:jc w:val="center"/>
      </w:pPr>
    </w:p>
    <w:p w:rsidRDefault="007A678B" w:rsidP="00CA0A72" w:rsidR="007A678B">
      <w:pPr>
        <w:ind w:firstLine="708"/>
        <w:jc w:val="both"/>
      </w:pPr>
    </w:p>
    <w:p w:rsidRDefault="007A678B" w:rsidP="00CA0A72" w:rsidR="00CA0A72">
      <w:pPr>
        <w:ind w:firstLine="708"/>
        <w:jc w:val="both"/>
      </w:pPr>
      <w:r>
        <w:t xml:space="preserve">Stečajni upravitelj dužnika Zlatko </w:t>
      </w:r>
      <w:proofErr w:type="spellStart"/>
      <w:r>
        <w:t>Markasović</w:t>
      </w:r>
      <w:proofErr w:type="spellEnd"/>
      <w:r w:rsidR="00822412">
        <w:t xml:space="preserve"> mr</w:t>
      </w:r>
      <w:r>
        <w:t xml:space="preserve">. iur. iz Osijeka za ispitno ročište sačinio je tablice prijavljenih tražbina vjerovnika koje su objavljene na mrežnim stranicama e-oglasna ploča suda </w:t>
      </w:r>
      <w:proofErr w:type="spellStart"/>
      <w:r>
        <w:t>31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godine. </w:t>
      </w:r>
    </w:p>
    <w:p w:rsidRDefault="007A678B" w:rsidP="00CA0A72" w:rsidR="007A678B">
      <w:pPr>
        <w:ind w:firstLine="708"/>
        <w:jc w:val="both"/>
      </w:pPr>
    </w:p>
    <w:p w:rsidRDefault="007A678B" w:rsidP="00CA0A72" w:rsidR="007A678B">
      <w:pPr>
        <w:ind w:firstLine="708"/>
        <w:jc w:val="both"/>
      </w:pPr>
      <w:r>
        <w:t xml:space="preserve">Nakon analize tablica  prijavljenih tražbina sud je utvrdio nepravilnosti prilikom izrade istih, te je zaključkom naložio stečajnom upravitelju uklanjanje uočenih nedostataka. </w:t>
      </w:r>
    </w:p>
    <w:p w:rsidRDefault="00874683" w:rsidP="00CA0A72" w:rsidR="00874683">
      <w:pPr>
        <w:ind w:firstLine="708"/>
        <w:jc w:val="both"/>
      </w:pPr>
    </w:p>
    <w:p w:rsidRDefault="00874683" w:rsidP="00CA0A72" w:rsidR="00A717C7">
      <w:pPr>
        <w:ind w:firstLine="708"/>
        <w:jc w:val="both"/>
      </w:pPr>
      <w:r>
        <w:t>Kako tablice prijavljenih tražbina</w:t>
      </w:r>
      <w:r w:rsidR="00A717C7">
        <w:t xml:space="preserve"> imaju nedostatke zbog kojih se po njima ne može postupati na zakazanom ispitnom ročištu, utvrditi prijavljene tražbine vjerovnika, ročište vjerovnika </w:t>
      </w:r>
      <w:r w:rsidR="002E21B9">
        <w:t xml:space="preserve">za ispitivanje prijavljenih tražbina (ispitno ročište) odgađa se, kako bi se otklonili uočeni nedostaci prilikom ispitivanja prijavljenih tražbina vjerovnika. </w:t>
      </w:r>
    </w:p>
    <w:p w:rsidRDefault="00A717C7" w:rsidP="00CA0A72" w:rsidR="00A717C7">
      <w:pPr>
        <w:ind w:firstLine="708"/>
        <w:jc w:val="both"/>
      </w:pPr>
    </w:p>
    <w:p w:rsidRDefault="00CA0A72" w:rsidP="002E21B9" w:rsidR="00CA0A72"/>
    <w:p w:rsidRDefault="00D90419" w:rsidR="00D90419">
      <w:pPr>
        <w:jc w:val="center"/>
      </w:pPr>
      <w:r>
        <w:t>U Osijeku</w:t>
      </w:r>
      <w:r w:rsidR="0015318B">
        <w:t xml:space="preserve"> </w:t>
      </w:r>
      <w:proofErr w:type="spellStart"/>
      <w:r w:rsidR="00BC7E0B">
        <w:t>07</w:t>
      </w:r>
      <w:proofErr w:type="spellEnd"/>
      <w:r w:rsidR="00BC7E0B">
        <w:t xml:space="preserve">. studeni </w:t>
      </w:r>
      <w:r w:rsidR="00D8226F">
        <w:t xml:space="preserve"> </w:t>
      </w:r>
      <w:proofErr w:type="spellStart"/>
      <w:r w:rsidR="00D8226F">
        <w:t>2016</w:t>
      </w:r>
      <w:proofErr w:type="spellEnd"/>
      <w:r w:rsidR="00D8226F">
        <w:t xml:space="preserve">.       </w:t>
      </w:r>
    </w:p>
    <w:p w:rsidRDefault="002E21B9" w:rsidR="002E21B9">
      <w:pPr>
        <w:jc w:val="center"/>
      </w:pPr>
    </w:p>
    <w:p w:rsidRDefault="00B46D29" w:rsidR="00B46D29">
      <w:pPr>
        <w:jc w:val="both"/>
      </w:pPr>
    </w:p>
    <w:p w:rsidRDefault="00173460" w:rsidP="003A16B4" w:rsidR="003A16B4">
      <w:pPr>
        <w:jc w:val="both"/>
      </w:pPr>
      <w:r>
        <w:t>Zapisničar</w:t>
      </w:r>
    </w:p>
    <w:p w:rsidRDefault="003A16B4" w:rsidP="003A16B4" w:rsidR="00C73C48">
      <w:pPr>
        <w:jc w:val="both"/>
      </w:pPr>
      <w:r>
        <w:t>Maja Kocijan</w:t>
      </w:r>
    </w:p>
    <w:p w:rsidRDefault="00D90419" w:rsidP="003A16B4" w:rsidR="00D90419">
      <w:pPr>
        <w:jc w:val="both"/>
      </w:pPr>
      <w:r>
        <w:t xml:space="preserve">                                                                                   </w:t>
      </w:r>
      <w:r w:rsidR="00B35E7C">
        <w:t xml:space="preserve">      </w:t>
      </w:r>
      <w:r w:rsidR="003A16B4">
        <w:tab/>
      </w:r>
      <w:r w:rsidR="003A16B4">
        <w:tab/>
        <w:t>S</w:t>
      </w:r>
      <w:r>
        <w:t>TEČAJNI SUDAC</w:t>
      </w:r>
    </w:p>
    <w:p w:rsidRDefault="00D90419" w:rsidR="003A16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 </w:t>
      </w:r>
      <w:r w:rsidR="002E21B9">
        <w:t xml:space="preserve">  </w:t>
      </w:r>
      <w:r w:rsidR="003A16B4">
        <w:t xml:space="preserve"> </w:t>
      </w:r>
      <w:r w:rsidR="00173460">
        <w:t xml:space="preserve"> </w:t>
      </w:r>
      <w:r>
        <w:t>Jadranka Herman</w:t>
      </w:r>
    </w:p>
    <w:p w:rsidRDefault="002E21B9" w:rsidR="002E21B9"/>
    <w:p w:rsidRDefault="00C73C48" w:rsidR="00C73C48"/>
    <w:p w:rsidRDefault="002E21B9" w:rsidP="00C32A63" w:rsidR="00C32A63">
      <w:r>
        <w:t>POUKA</w:t>
      </w:r>
      <w:r w:rsidR="00C32A63">
        <w:t xml:space="preserve"> O PRAVNOM LIJEKU:</w:t>
      </w:r>
    </w:p>
    <w:p w:rsidRDefault="00C32A63" w:rsidP="002D41C9" w:rsidR="00B35E7C">
      <w:pPr>
        <w:jc w:val="both"/>
      </w:pPr>
      <w:r>
        <w:t>Protiv ovog rj</w:t>
      </w:r>
      <w:r w:rsidR="002D41C9">
        <w:t xml:space="preserve">ešenja nije dopuštena žalba (članak </w:t>
      </w:r>
      <w:proofErr w:type="spellStart"/>
      <w:r w:rsidR="002D41C9">
        <w:t>278</w:t>
      </w:r>
      <w:proofErr w:type="spellEnd"/>
      <w:r w:rsidR="002D41C9">
        <w:t xml:space="preserve">. </w:t>
      </w:r>
      <w:r w:rsidR="00BE68A8">
        <w:t xml:space="preserve">stav 2. Zakona o parničnom postupku  u vezi s člankom </w:t>
      </w:r>
      <w:proofErr w:type="spellStart"/>
      <w:r w:rsidR="00BE68A8">
        <w:t>10</w:t>
      </w:r>
      <w:proofErr w:type="spellEnd"/>
      <w:r w:rsidR="002D41C9">
        <w:t>. Stečajnog zakona).</w:t>
      </w:r>
    </w:p>
    <w:p w:rsidRDefault="0015318B" w:rsidR="0015318B" w:rsidRPr="001F319C"/>
    <w:p w:rsidRDefault="00173460" w:rsidP="00B35E7C" w:rsidR="00173460" w:rsidRPr="001F319C">
      <w:pPr>
        <w:tabs>
          <w:tab w:pos="6240" w:val="left"/>
        </w:tabs>
      </w:pPr>
      <w:r w:rsidRPr="001F319C">
        <w:t>DNA:</w:t>
      </w:r>
    </w:p>
    <w:p w:rsidRDefault="005E146F" w:rsidP="0015318B" w:rsidR="005E146F" w:rsidRPr="001F319C">
      <w:pPr>
        <w:numPr>
          <w:ilvl w:val="0"/>
          <w:numId w:val="5"/>
        </w:numPr>
        <w:tabs>
          <w:tab w:pos="6240" w:val="left"/>
        </w:tabs>
      </w:pPr>
      <w:r w:rsidRPr="001F319C">
        <w:t>stečajni upravitelj</w:t>
      </w:r>
      <w:r w:rsidR="00D8226F" w:rsidRPr="001F319C">
        <w:t xml:space="preserve"> </w:t>
      </w:r>
      <w:r w:rsidR="00BC7E0B">
        <w:t xml:space="preserve">Zlatko </w:t>
      </w:r>
      <w:proofErr w:type="spellStart"/>
      <w:r w:rsidR="00BC7E0B">
        <w:t>Markasović</w:t>
      </w:r>
      <w:proofErr w:type="spellEnd"/>
      <w:r w:rsidR="00BC7E0B">
        <w:t xml:space="preserve"> mr. iur. Osijek, Vijenac Ivana Meštrovića </w:t>
      </w:r>
      <w:proofErr w:type="spellStart"/>
      <w:r w:rsidR="00BC7E0B">
        <w:t>50</w:t>
      </w:r>
      <w:proofErr w:type="spellEnd"/>
    </w:p>
    <w:p w:rsidRDefault="00D8226F" w:rsidP="005E146F" w:rsidR="005E146F" w:rsidRPr="001F319C">
      <w:pPr>
        <w:numPr>
          <w:ilvl w:val="0"/>
          <w:numId w:val="5"/>
        </w:numPr>
        <w:tabs>
          <w:tab w:pos="6240" w:val="left"/>
        </w:tabs>
      </w:pPr>
      <w:r w:rsidRPr="001F319C">
        <w:t>e-og</w:t>
      </w:r>
      <w:r w:rsidR="005E146F" w:rsidRPr="001F319C">
        <w:t>lasna ploča</w:t>
      </w:r>
    </w:p>
    <w:p w:rsidRDefault="00F65B5A" w:rsidP="005E146F" w:rsidR="00F65B5A" w:rsidRPr="00B35E7C">
      <w:pPr>
        <w:tabs>
          <w:tab w:pos="6240" w:val="left"/>
        </w:tabs>
        <w:ind w:left="720"/>
      </w:pPr>
    </w:p>
    <w:sectPr w:rsidSect="00BE68A8" w:rsidR="00F65B5A" w:rsidRPr="00B35E7C">
      <w:pgSz w:code="9" w:h="16838" w:w="11906"/>
      <w:pgMar w:gutter="0" w:footer="709" w:header="709" w:left="1418" w:bottom="1078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51A71E4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904E7"/>
    <w:rsid w:val="000E4E5E"/>
    <w:rsid w:val="0015318B"/>
    <w:rsid w:val="00161BD6"/>
    <w:rsid w:val="00173460"/>
    <w:rsid w:val="001755DE"/>
    <w:rsid w:val="001F319C"/>
    <w:rsid w:val="00277380"/>
    <w:rsid w:val="00280570"/>
    <w:rsid w:val="002D41C9"/>
    <w:rsid w:val="002E21B9"/>
    <w:rsid w:val="00397533"/>
    <w:rsid w:val="003A16B4"/>
    <w:rsid w:val="003B2C17"/>
    <w:rsid w:val="00411CD5"/>
    <w:rsid w:val="004C0B79"/>
    <w:rsid w:val="00565E84"/>
    <w:rsid w:val="0058054D"/>
    <w:rsid w:val="005C6CA6"/>
    <w:rsid w:val="005E146F"/>
    <w:rsid w:val="005F1D5B"/>
    <w:rsid w:val="00670280"/>
    <w:rsid w:val="006B1BCC"/>
    <w:rsid w:val="006F226E"/>
    <w:rsid w:val="00787EEF"/>
    <w:rsid w:val="007A678B"/>
    <w:rsid w:val="007A6ABF"/>
    <w:rsid w:val="00822412"/>
    <w:rsid w:val="00874683"/>
    <w:rsid w:val="00897314"/>
    <w:rsid w:val="008977ED"/>
    <w:rsid w:val="008D6A43"/>
    <w:rsid w:val="009768DC"/>
    <w:rsid w:val="00A06E05"/>
    <w:rsid w:val="00A52B22"/>
    <w:rsid w:val="00A65909"/>
    <w:rsid w:val="00A717C7"/>
    <w:rsid w:val="00B35E7C"/>
    <w:rsid w:val="00B46D29"/>
    <w:rsid w:val="00B74F73"/>
    <w:rsid w:val="00BC7E0B"/>
    <w:rsid w:val="00BD330E"/>
    <w:rsid w:val="00BD7F4E"/>
    <w:rsid w:val="00BE68A8"/>
    <w:rsid w:val="00BF2834"/>
    <w:rsid w:val="00C32A63"/>
    <w:rsid w:val="00C73C48"/>
    <w:rsid w:val="00C86C39"/>
    <w:rsid w:val="00CA0A72"/>
    <w:rsid w:val="00CC4C8E"/>
    <w:rsid w:val="00D0292C"/>
    <w:rsid w:val="00D7041F"/>
    <w:rsid w:val="00D8226F"/>
    <w:rsid w:val="00D90419"/>
    <w:rsid w:val="00DD1FE9"/>
    <w:rsid w:val="00DF69DE"/>
    <w:rsid w:val="00F65328"/>
    <w:rsid w:val="00F65B5A"/>
    <w:rsid w:val="00F944B5"/>
    <w:rsid w:val="00FA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true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Odlomakpopisa" w:type="paragraph">
    <w:name w:val="List Paragraph"/>
    <w:basedOn w:val="Normal"/>
    <w:uiPriority w:val="34"/>
    <w:qFormat/>
    <w:rsid w:val="00D02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2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1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Odlomakpopisa" w:type="paragraph">
    <w:name w:val="List Paragraph"/>
    <w:basedOn w:val="Normal"/>
    <w:uiPriority w:val="34"/>
    <w:qFormat/>
    <w:rsid w:val="00D02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2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Zlatko Markasović, Vijenac Ivana Meštrovića 50, 31000 Osijek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Zlatko Markasović, Vijenac Ivana Meštrovića 50, 31000 Osijek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Zlatko Markasović, OIB 82230536462, Vijenac Ivana Meštrovića 50, 31000 Osijek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Zlatko Markasović, OIB 82230536462, Vijenac Ivana Meštrovića 50, 31000 Osijek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Zlatko Markasović, OIB 82230536462, Vijenac Ivana Meštrovića 50,31000 Osijek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Zlatko Markasović, OIB 82230536462, Vijenac Ivana Meštrovića 50,31000 Osijek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82230536462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82230536462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2427</properties:Characters>
  <properties:Lines>87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2016-11-07T08:58:00Z</dcterms:created>
  <dc:creator>..</dc:creator>
  <cp:lastModifiedBy>Maja Kocijan</cp:lastModifiedBy>
  <cp:lastPrinted>2016-11-07T09:18:00Z</cp:lastPrinted>
  <dcterms:modified xmlns:xsi="http://www.w3.org/2001/XMLSchema-instance" xsi:type="dcterms:W3CDTF">2016-11-08T06:58:00Z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