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5960" w14:paraId="ad0596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B61284">
        <w:t>FOOD COMMERCE j.d.o.o. Umag, Ulica V. Nazora 7</w:t>
      </w:r>
      <w:r w:rsidR="008B0966">
        <w:t xml:space="preserve">, OIB: </w:t>
      </w:r>
      <w:r w:rsidR="00B61284" w:rsidRPr="00B61284">
        <w:t>82839001114</w:t>
      </w:r>
      <w:r w:rsidR="009C4DE2" w:rsidRPr="00517510">
        <w:t xml:space="preserve">, </w:t>
      </w:r>
      <w:r w:rsidR="00B61284">
        <w:t>24</w:t>
      </w:r>
      <w:r w:rsidR="003C66A7">
        <w:t>. travnja</w:t>
      </w:r>
      <w:r w:rsidR="00B83908">
        <w:t xml:space="preserve"> 2017</w:t>
      </w:r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B61284">
        <w:t xml:space="preserve">FOOD COMMERCE j.d.o.o. Umag, Ulica V. Nazora 7, OIB: </w:t>
      </w:r>
      <w:r w:rsidR="00B61284" w:rsidRPr="00B61284">
        <w:t>82839001114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B61284">
        <w:rPr>
          <w:b/>
          <w:lang w:val="pl-PL"/>
        </w:rPr>
        <w:t>31</w:t>
      </w:r>
      <w:r w:rsidR="00A77644">
        <w:rPr>
          <w:b/>
          <w:lang w:val="pl-PL"/>
        </w:rPr>
        <w:t>. svibnja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B61284">
        <w:rPr>
          <w:b/>
          <w:lang w:val="pl-PL"/>
        </w:rPr>
        <w:t>12</w:t>
      </w:r>
      <w:r w:rsidR="00DB6EBD">
        <w:rPr>
          <w:b/>
          <w:lang w:val="pl-PL"/>
        </w:rPr>
        <w:t>:</w:t>
      </w:r>
      <w:r w:rsidR="00B61284">
        <w:rPr>
          <w:b/>
          <w:lang w:val="pl-PL"/>
        </w:rPr>
        <w:t>0</w:t>
      </w:r>
      <w:r w:rsidR="006836AD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r w:rsidR="00B61284">
        <w:t>FOOD COMMERCE j.d.o.o. Umag, Ulica V. Nazora 7</w:t>
      </w:r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B61284">
        <w:t>Vladimir Tomrecaj, Umag, Vladimira Nazora 7</w:t>
      </w:r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B61284">
        <w:t>Vladimir Tomrecaj iz Umaga, Vladimira Nazora 7</w:t>
      </w:r>
      <w:r w:rsidR="008B0966">
        <w:t xml:space="preserve">,  OIB: </w:t>
      </w:r>
      <w:r w:rsidR="00B61284">
        <w:t>90811435082</w:t>
      </w:r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B61284">
        <w:t xml:space="preserve">FOOD COMMERCE j.d.o.o. Umag, Ulica V. Nazora 7, OIB: </w:t>
      </w:r>
      <w:r w:rsidR="00B61284" w:rsidRPr="00B61284">
        <w:t>82839001114</w:t>
      </w:r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r w:rsidR="00B61284">
        <w:t>24</w:t>
      </w:r>
      <w:r w:rsidR="003C66A7">
        <w:t>. travnja</w:t>
      </w:r>
      <w:r w:rsidR="00B83908">
        <w:t xml:space="preserve"> 2017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F83143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r w:rsidR="00036951">
        <w:t>RC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r w:rsidR="00B61284">
        <w:t>FOOD COMMERCE j.d.o.o. Umag, Ulica V. Nazora 7</w:t>
      </w:r>
      <w:r w:rsidR="003C66A7">
        <w:t>,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B61284">
        <w:t>Vladimir Tomrecaj, Umag, Vladimira Nazora 7</w:t>
      </w:r>
      <w:r w:rsidR="00A77644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1 St-683/16-4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Posl.br.: 1 St-</w:t>
    </w:r>
    <w:r w:rsidR="00B61284">
      <w:t>240</w:t>
    </w:r>
    <w:r>
      <w:t>/2017-</w:t>
    </w:r>
    <w:r w:rsidR="005E4B6B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231526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5E4B6B"/>
    <w:rsid w:val="0060520A"/>
    <w:rsid w:val="006115B4"/>
    <w:rsid w:val="00617AB9"/>
    <w:rsid w:val="00636342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0966"/>
    <w:rsid w:val="008B1343"/>
    <w:rsid w:val="008B782E"/>
    <w:rsid w:val="00941ACD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D65E7"/>
    <w:rsid w:val="00AE5E08"/>
    <w:rsid w:val="00AF78BD"/>
    <w:rsid w:val="00B074A9"/>
    <w:rsid w:val="00B222F7"/>
    <w:rsid w:val="00B31B75"/>
    <w:rsid w:val="00B61284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33079"/>
    <w:rsid w:val="00D41ACB"/>
    <w:rsid w:val="00D5275E"/>
    <w:rsid w:val="00DB6EBD"/>
    <w:rsid w:val="00DD392E"/>
    <w:rsid w:val="00DF28E8"/>
    <w:rsid w:val="00E202FE"/>
    <w:rsid w:val="00E3405F"/>
    <w:rsid w:val="00E86D4A"/>
    <w:rsid w:val="00EC5530"/>
    <w:rsid w:val="00F13DFF"/>
    <w:rsid w:val="00F2533B"/>
    <w:rsid w:val="00F83143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4A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4A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4A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4A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4A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4A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4A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4A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COMMERCE j.d.o.o. UMAG</izvorni_sadrzaj>
    <derivirana_varijabla naziv="DomainObject.Predmet.ProtustrankaFormated_1">  FOOD COMMERCE j.d.o.o. UMAG</derivirana_varijabla>
  </DomainObject.Predmet.ProtustrankaFormated>
  <DomainObject.Predmet.ProtustrankaFormatedOIB>
    <izvorni_sadrzaj>  FOOD COMMERCE j.d.o.o. UMAG, OIB 82839001114</izvorni_sadrzaj>
    <derivirana_varijabla naziv="DomainObject.Predmet.ProtustrankaFormatedOIB_1">  FOOD COMMERCE j.d.o.o. UMAG, OIB 82839001114</derivirana_varijabla>
  </DomainObject.Predmet.ProtustrankaFormatedOIB>
  <DomainObject.Predmet.ProtustrankaFormatedWithAdress>
    <izvorni_sadrzaj> FOOD COMMERCE j.d.o.o. UMAG, Ulica V. Nazora 7, 52470 Umag</izvorni_sadrzaj>
    <derivirana_varijabla naziv="DomainObject.Predmet.ProtustrankaFormatedWithAdress_1"> FOOD COMMERCE j.d.o.o. UMAG, Ulica V. Nazora 7, 52470 Umag</derivirana_varijabla>
  </DomainObject.Predmet.ProtustrankaFormatedWithAdress>
  <DomainObject.Predmet.ProtustrankaFormatedWithAdressOIB>
    <izvorni_sadrzaj> FOOD COMMERCE j.d.o.o. UMAG, OIB 82839001114, Ulica V. Nazora 7, 52470 Umag</izvorni_sadrzaj>
    <derivirana_varijabla naziv="DomainObject.Predmet.ProtustrankaFormatedWithAdressOIB_1"> FOOD COMMERCE j.d.o.o. UMAG, OIB 82839001114, Ulica V. Nazora 7, 52470 Umag</derivirana_varijabla>
  </DomainObject.Predmet.ProtustrankaFormatedWithAdressOIB>
  <DomainObject.Predmet.ProtustrankaWithAdress>
    <izvorni_sadrzaj>FOOD COMMERCE j.d.o.o. UMAG Ulica V. Nazora 7, 52470 Umag</izvorni_sadrzaj>
    <derivirana_varijabla naziv="DomainObject.Predmet.ProtustrankaWithAdress_1">FOOD COMMERCE j.d.o.o. UMAG Ulica V. Nazora 7, 52470 Umag</derivirana_varijabla>
  </DomainObject.Predmet.ProtustrankaWithAdress>
  <DomainObject.Predmet.ProtustrankaWithAdressOIB>
    <izvorni_sadrzaj>FOOD COMMERCE j.d.o.o. UMAG, OIB 82839001114, Ulica V. Nazora 7, 52470 Umag</izvorni_sadrzaj>
    <derivirana_varijabla naziv="DomainObject.Predmet.ProtustrankaWithAdressOIB_1">FOOD COMMERCE j.d.o.o. UMAG, OIB 82839001114, Ulica V. Nazora 7, 52470 Umag</derivirana_varijabla>
  </DomainObject.Predmet.ProtustrankaWithAdressOIB>
  <DomainObject.Predmet.ProtustrankaNazivFormated>
    <izvorni_sadrzaj>FOOD COMMERCE j.d.o.o. UMAG</izvorni_sadrzaj>
    <derivirana_varijabla naziv="DomainObject.Predmet.ProtustrankaNazivFormated_1">FOOD COMMERCE j.d.o.o. UMAG</derivirana_varijabla>
  </DomainObject.Predmet.ProtustrankaNazivFormated>
  <DomainObject.Predmet.ProtustrankaNazivFormatedOIB>
    <izvorni_sadrzaj>FOOD COMMERCE j.d.o.o. UMAG, OIB 82839001114</izvorni_sadrzaj>
    <derivirana_varijabla naziv="DomainObject.Predmet.ProtustrankaNazivFormatedOIB_1">FOOD COMMERCE j.d.o.o. UMAG, OIB 82839001114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30006.88</izvorni_sadrzaj>
    <derivirana_varijabla naziv="DomainObject.Predmet.TrenutnaVrijednost_1">30006.88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FOOD COMMERCE j.d.o.o. UMAG</item>
    </izvorni_sadrzaj>
    <derivirana_varijabla naziv="DomainObject.Predmet.ProtuStrankaListFormated_1">
      <item>FOOD COMMERCE j.d.o.o. UMAG</item>
    </derivirana_varijabla>
  </DomainObject.Predmet.ProtuStrankaListFormated>
  <DomainObject.Predmet.ProtuStrankaListFormatedOIB>
    <izvorni_sadrzaj>
      <item>FOOD COMMERCE j.d.o.o. UMAG, OIB 82839001114</item>
    </izvorni_sadrzaj>
    <derivirana_varijabla naziv="DomainObject.Predmet.ProtuStrankaListFormatedOIB_1">
      <item>FOOD COMMERCE j.d.o.o. UMAG, OIB 82839001114</item>
    </derivirana_varijabla>
  </DomainObject.Predmet.ProtuStrankaListFormatedOIB>
  <DomainObject.Predmet.ProtuStrankaListFormatedWithAdress>
    <izvorni_sadrzaj>
      <item>FOOD COMMERCE j.d.o.o. UMAG, Ulica V. Nazora 7, 52470 Umag</item>
    </izvorni_sadrzaj>
    <derivirana_varijabla naziv="DomainObject.Predmet.ProtuStrankaListFormatedWithAdress_1">
      <item>FOOD COMMERCE j.d.o.o. UMAG, Ulica V. Nazora 7, 52470 Umag</item>
    </derivirana_varijabla>
  </DomainObject.Predmet.ProtuStrankaListFormatedWithAdress>
  <DomainObject.Predmet.ProtuStrankaListFormatedWithAdressOIB>
    <izvorni_sadrzaj>
      <item>FOOD COMMERCE j.d.o.o. UMAG, OIB 82839001114, Ulica V. Nazora 7, 52470 Umag</item>
    </izvorni_sadrzaj>
    <derivirana_varijabla naziv="DomainObject.Predmet.ProtuStrankaListFormatedWithAdressOIB_1">
      <item>FOOD COMMERCE j.d.o.o. UMAG, OIB 82839001114, Ulica V. Nazora 7, 52470 Umag</item>
    </derivirana_varijabla>
  </DomainObject.Predmet.ProtuStrankaListFormatedWithAdressOIB>
  <DomainObject.Predmet.ProtuStrankaListNazivFormated>
    <izvorni_sadrzaj>
      <item>FOOD COMMERCE j.d.o.o. UMAG</item>
    </izvorni_sadrzaj>
    <derivirana_varijabla naziv="DomainObject.Predmet.ProtuStrankaListNazivFormated_1">
      <item>FOOD COMMERCE j.d.o.o. UMAG</item>
    </derivirana_varijabla>
  </DomainObject.Predmet.ProtuStrankaListNazivFormated>
  <DomainObject.Predmet.ProtuStrankaListNazivFormatedOIB>
    <izvorni_sadrzaj>
      <item>FOOD COMMERCE j.d.o.o. UMAG, OIB 82839001114</item>
    </izvorni_sadrzaj>
    <derivirana_varijabla naziv="DomainObject.Predmet.ProtuStrankaListNazivFormatedOIB_1">
      <item>FOOD COMMERCE j.d.o.o. UMAG, OIB 82839001114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FOOD COMMERCE j.d.o.o. UMAG</izvorni_sadrzaj>
    <derivirana_varijabla naziv="DomainObject.Predmet.ProtustrankaIDrugi_1">FOOD COMMERCE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FOOD COMMERCE j.d.o.o. UMAG, OIB 82839001114, Ulica V. Nazora 7, 52470 Umag</izvorni_sadrzaj>
    <derivirana_varijabla naziv="DomainObject.Predmet.ProtustrankaIDrugiAdressOIB_1">FOOD COMMERCE j.d.o.o. UMAG, OIB 82839001114, Ulica V.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FOOD COMMERCE j.d.o.o. UMAG</item>
    </izvorni_sadrzaj>
    <derivirana_varijabla naziv="DomainObject.Predmet.SudioniciListNaziv_1">
      <item>FINANCIJSKA AGENCIJA, RC RIJEKA, PODRUŽNICA PULA, PULA</item>
      <item>FOOD COMMERCE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FOOD COMMERCE j.d.o.o. UMAG, OIB 82839001114, Ulica V. Nazora 7,52470 Umag</item>
    </izvorni_sadrzaj>
    <derivirana_varijabla naziv="DomainObject.Predmet.SudioniciListAdressOIB_1">
      <item>FINANCIJSKA AGENCIJA, RC RIJEKA, PODRUŽNICA PULA, PULA, OIB 85821130368, Giardini 5,52100 Pula</item>
      <item>FOOD COMMERCE j.d.o.o. UMAG, OIB 82839001114, Ulica V. Nazora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82839001114</item>
    </izvorni_sadrzaj>
    <derivirana_varijabla naziv="DomainObject.Predmet.SudioniciListNazivOIB_1">
      <item>, OIB 85821130368</item>
      <item>, OIB 82839001114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1377</properties:Characters>
  <properties:Lines>45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2017-04-24T08:46:00Z</dcterms:created>
  <dc:creator>Jasmina Matika</dc:creator>
  <cp:lastModifiedBy>Lorena Paris Aničić</cp:lastModifiedBy>
  <cp:lastPrinted>2017-04-24T08:51:00Z</cp:lastPrinted>
  <dcterms:modified xmlns:xsi="http://www.w3.org/2001/XMLSchema-instance" xsi:type="dcterms:W3CDTF">2017-04-24T08:52:00Z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