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997b" w14:paraId="5a4997b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A31CE3">
        <w:rPr>
          <w:b/>
        </w:rPr>
        <w:t>1</w:t>
      </w:r>
      <w:r w:rsidR="004B188B">
        <w:rPr>
          <w:b/>
        </w:rPr>
        <w:t>7</w:t>
      </w:r>
      <w:r w:rsidR="008F60DB">
        <w:rPr>
          <w:b/>
        </w:rPr>
        <w:t>56</w:t>
      </w:r>
      <w:r w:rsidR="00227BE6" w:rsidRPr="00227BE6">
        <w:rPr>
          <w:b/>
        </w:rPr>
        <w:t>/201</w:t>
      </w:r>
      <w:r w:rsidR="00AD6F15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8F60DB" w:rsidRPr="008F60DB">
        <w:t>ŽIVOTNA ENERGIJA d.o.o. za trgovinu, Hrvatske mornarice 1i, Split, OIB: 93187049765, MBS: 060270938</w:t>
      </w:r>
      <w:r w:rsidRPr="008F7C03">
        <w:t xml:space="preserve">, dana </w:t>
      </w:r>
      <w:r w:rsidR="00A77C83">
        <w:t>1</w:t>
      </w:r>
      <w:r w:rsidR="005577B3">
        <w:t>7</w:t>
      </w:r>
      <w:r w:rsidRPr="008F7C03">
        <w:t xml:space="preserve">. </w:t>
      </w:r>
      <w:r w:rsidR="00EF0A13">
        <w:t>s</w:t>
      </w:r>
      <w:r w:rsidR="005577B3">
        <w:t>rp</w:t>
      </w:r>
      <w:r w:rsidR="00EF0A13">
        <w:t>nj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8F60DB" w:rsidRPr="008F60DB">
        <w:t>ŽIVOTNA ENERGIJA d.o.o. za trgovinu, Hrvatske mornarice 1i, Split, OIB: 93187049765, MBS: 060270938</w:t>
      </w:r>
      <w:r w:rsidR="008F60DB">
        <w:t xml:space="preserve"> </w:t>
      </w:r>
      <w:r w:rsidRPr="008F7C03">
        <w:t>da u roku od 15 dana solidarno uplate na sudski depozit ovog suda br. HR1623900011300000664, otvoren kod Hrvatske poštanske banke d.d. Zagreb, pozivom na broj 10-</w:t>
      </w:r>
      <w:r w:rsidR="00A31CE3">
        <w:t>1</w:t>
      </w:r>
      <w:r w:rsidR="004B188B">
        <w:t>7</w:t>
      </w:r>
      <w:r w:rsidR="008F60DB">
        <w:t>56</w:t>
      </w:r>
      <w:r w:rsidR="005A5C16">
        <w:t>201</w:t>
      </w:r>
      <w:r w:rsidR="00AD6F15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A31CE3">
        <w:t>1</w:t>
      </w:r>
      <w:r w:rsidR="004B188B">
        <w:t>7</w:t>
      </w:r>
      <w:r w:rsidR="008F60DB">
        <w:t>56</w:t>
      </w:r>
      <w:r w:rsidR="005A5C16">
        <w:t>/</w:t>
      </w:r>
      <w:r w:rsidR="005577B3">
        <w:t>20</w:t>
      </w:r>
      <w:r w:rsidR="005A5C16">
        <w:t>1</w:t>
      </w:r>
      <w:r w:rsidR="00AD6F15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8F60DB" w:rsidP="008F60DB" w:rsidR="008F60DB">
      <w:pPr>
        <w:ind w:firstLine="708"/>
        <w:jc w:val="both"/>
      </w:pPr>
      <w:r>
        <w:t>Financijska agencija RC Split, je podnijela ovom sudu prijedlog za provedbu skraćenog stečajnog postupka nad dužnikom. U prijedlogu se u bitnome navodi da na dan 01. rujna 2015. godine dužnik u Očevidniku redoslijeda osnova za plaćanje ima evidentirane neizvršene osnove za plaćanje u neprekinutom razdoblju od 1245 dana u ukupnom iznosu od 329.471,32 kuna, da nema zaposlenih, da nema otvorene račune. kao i da nema zaplijenjenih sredstava na ime predujma za namirenje troškova stečajnog postupka.</w:t>
      </w:r>
    </w:p>
    <w:p w:rsidRDefault="008F60DB" w:rsidP="008F60DB" w:rsidR="008F60DB">
      <w:pPr>
        <w:ind w:firstLine="708"/>
        <w:jc w:val="both"/>
      </w:pPr>
    </w:p>
    <w:p w:rsidRDefault="008F60DB" w:rsidP="008F60DB" w:rsidR="00A31CE3">
      <w:pPr>
        <w:ind w:firstLine="708"/>
        <w:jc w:val="both"/>
      </w:pPr>
      <w:r>
        <w:t>Dana 13. lipnja 2016.g. naslovni sud je rješenjem pod podl.br. St-1258/2015 obustavio skraćeni stečajni postupak nad dužnikom ŽIVOTNA ENERGIJA d.o.o. za trgovinu, Hrvatske mornarice 1i, 21000 Split, OIB: 93187049765, MBS: 060270938, te utvrdio da će se postupak voditi pod novim poslovnim brojem.</w:t>
      </w:r>
    </w:p>
    <w:p w:rsidRDefault="004B188B" w:rsidP="004B188B" w:rsidR="004B188B">
      <w:pPr>
        <w:ind w:firstLine="708"/>
        <w:jc w:val="both"/>
      </w:pPr>
    </w:p>
    <w:p w:rsidRDefault="004F2D4C" w:rsidP="00847EE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5577B3">
        <w:t>06</w:t>
      </w:r>
      <w:r>
        <w:t xml:space="preserve">. </w:t>
      </w:r>
      <w:r w:rsidR="005577B3">
        <w:t>srp</w:t>
      </w:r>
      <w:r w:rsidR="00EF0A13">
        <w:t>nja 2018</w:t>
      </w:r>
      <w:r w:rsidR="00A31CE3">
        <w:t>.g. zastupnik</w:t>
      </w:r>
      <w:r>
        <w:t xml:space="preserve"> po zakonu dužnika </w:t>
      </w:r>
      <w:r w:rsidR="00EF0A13">
        <w:t>ni</w:t>
      </w:r>
      <w:r w:rsidR="00A31CE3">
        <w:t>je pristupio</w:t>
      </w:r>
      <w:r w:rsidR="005577B3">
        <w:t xml:space="preserve"> ni</w:t>
      </w:r>
      <w:r w:rsidR="00A31CE3">
        <w:t>ti dostavio</w:t>
      </w:r>
      <w:r w:rsidR="00EF0A13">
        <w:t xml:space="preserve"> potrebnu dokumentaciju o imovini dužnika</w:t>
      </w:r>
      <w:r w:rsidR="00847EE5">
        <w:t xml:space="preserve">. </w:t>
      </w:r>
      <w:r w:rsidR="00DB7E00">
        <w:t>S</w:t>
      </w:r>
      <w:r w:rsidR="00C87C9C">
        <w:t>ud je</w:t>
      </w:r>
      <w:r w:rsidR="00EF0A13">
        <w:t xml:space="preserve"> stoga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</w:t>
      </w:r>
      <w:r w:rsidR="008F60DB">
        <w:t>Općinski</w:t>
      </w:r>
      <w:r w:rsidR="00C87C9C">
        <w:t xml:space="preserve"> s</w:t>
      </w:r>
      <w:r w:rsidR="003D7561">
        <w:t>uda</w:t>
      </w:r>
      <w:r w:rsidR="004B188B">
        <w:t xml:space="preserve"> u Splitu </w:t>
      </w:r>
      <w:r w:rsidR="008F60DB">
        <w:t>nije odgovorio traženju suda</w:t>
      </w:r>
      <w:r w:rsidR="004B188B">
        <w:t>,</w:t>
      </w:r>
      <w:r w:rsidR="003D7561">
        <w:t xml:space="preserve"> </w:t>
      </w:r>
      <w:r w:rsidR="00DB7E00">
        <w:t xml:space="preserve">a </w:t>
      </w:r>
      <w:r w:rsidR="00E678F8">
        <w:t xml:space="preserve">iz potvrde </w:t>
      </w:r>
      <w:r w:rsidR="005577B3" w:rsidRPr="005577B3">
        <w:t xml:space="preserve">Centra za vozila Hrvatske d.d. </w:t>
      </w:r>
      <w:r w:rsidR="00E678F8">
        <w:t xml:space="preserve"> je vidljivo da dužnik</w:t>
      </w:r>
      <w:r w:rsidR="00847EE5">
        <w:t xml:space="preserve"> nije</w:t>
      </w:r>
      <w:r w:rsidR="00E678F8">
        <w:t xml:space="preserve"> evidentiran kao vlasnik vozila</w:t>
      </w:r>
      <w:r w:rsidR="00C87C9C">
        <w:t xml:space="preserve">. </w:t>
      </w:r>
      <w:r>
        <w:t xml:space="preserve">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4B188B">
        <w:t>05</w:t>
      </w:r>
      <w:r w:rsidR="009D2ECC">
        <w:t>.</w:t>
      </w:r>
      <w:r w:rsidR="004B188B">
        <w:t>07</w:t>
      </w:r>
      <w:r w:rsidR="00EF0A13">
        <w:t>.2018</w:t>
      </w:r>
      <w:r w:rsidR="004F2D4C">
        <w:t xml:space="preserve">.g. (l.s. </w:t>
      </w:r>
      <w:r w:rsidR="008F60DB">
        <w:t>37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8F60DB">
        <w:t>2282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</w:t>
      </w:r>
      <w:r>
        <w:lastRenderedPageBreak/>
        <w:t>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EF0A13">
        <w:rPr>
          <w:b/>
        </w:rPr>
        <w:t>1</w:t>
      </w:r>
      <w:r w:rsidR="005577B3">
        <w:rPr>
          <w:b/>
        </w:rPr>
        <w:t>7</w:t>
      </w:r>
      <w:r w:rsidR="00005071" w:rsidRPr="00005071">
        <w:rPr>
          <w:b/>
        </w:rPr>
        <w:t xml:space="preserve">. </w:t>
      </w:r>
      <w:r w:rsidR="00EF0A13">
        <w:rPr>
          <w:b/>
        </w:rPr>
        <w:t>s</w:t>
      </w:r>
      <w:r w:rsidR="005577B3">
        <w:rPr>
          <w:b/>
        </w:rPr>
        <w:t>rp</w:t>
      </w:r>
      <w:r w:rsidR="00EF0A13">
        <w:rPr>
          <w:b/>
        </w:rPr>
        <w:t>nja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7779F3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A31CE3">
      <w:rPr>
        <w:rFonts w:hAnsi="Book Antiqua" w:ascii="Book Antiqua"/>
        <w:b/>
        <w:sz w:val="20"/>
        <w:szCs w:val="20"/>
      </w:rPr>
      <w:t>1</w:t>
    </w:r>
    <w:r w:rsidR="004B188B">
      <w:rPr>
        <w:rFonts w:hAnsi="Book Antiqua" w:ascii="Book Antiqua"/>
        <w:b/>
        <w:sz w:val="20"/>
        <w:szCs w:val="20"/>
      </w:rPr>
      <w:t>7</w:t>
    </w:r>
    <w:r w:rsidR="008F60DB">
      <w:rPr>
        <w:rFonts w:hAnsi="Book Antiqua" w:ascii="Book Antiqua"/>
        <w:b/>
        <w:sz w:val="20"/>
        <w:szCs w:val="20"/>
      </w:rPr>
      <w:t>56</w:t>
    </w:r>
    <w:r w:rsidR="005A5C16">
      <w:rPr>
        <w:rFonts w:hAnsi="Book Antiqua" w:ascii="Book Antiqua"/>
        <w:b/>
        <w:sz w:val="20"/>
        <w:szCs w:val="20"/>
      </w:rPr>
      <w:t>/201</w:t>
    </w:r>
    <w:r w:rsidR="00AD6F15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779F3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77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9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9F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9F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9F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77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9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9F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9F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9F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1756</izvorni_sadrzaj>
    <derivirana_varijabla naziv="DomainObject.Predmet.Broj_1">1756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St-1756/2016</izvorni_sadrzaj>
    <derivirana_varijabla naziv="DomainObject.Predmet.OznakaBroj_1">St-1756/2016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ŽIVOTNA ENERGIJA d.o.o. za trgovinu</izvorni_sadrzaj>
    <derivirana_varijabla naziv="DomainObject.Predmet.ProtustrankaFormated_1">  ŽIVOTNA ENERGIJA d.o.o. za trgovinu</derivirana_varijabla>
  </DomainObject.Predmet.ProtustrankaFormated>
  <DomainObject.Predmet.ProtustrankaFormatedOIB>
    <izvorni_sadrzaj>  ŽIVOTNA ENERGIJA d.o.o. za trgovinu, OIB 93187049765</izvorni_sadrzaj>
    <derivirana_varijabla naziv="DomainObject.Predmet.ProtustrankaFormatedOIB_1">  ŽIVOTNA ENERGIJA d.o.o. za trgovinu, OIB 93187049765</derivirana_varijabla>
  </DomainObject.Predmet.ProtustrankaFormatedOIB>
  <DomainObject.Predmet.ProtustrankaFormatedWithAdress>
    <izvorni_sadrzaj> ŽIVOTNA ENERGIJA d.o.o. za trgovinu, Hrvatske mornarice 1i, 21000 Split</izvorni_sadrzaj>
    <derivirana_varijabla naziv="DomainObject.Predmet.ProtustrankaFormatedWithAdress_1"> ŽIVOTNA ENERGIJA d.o.o. za trgovinu, Hrvatske mornarice 1i, 21000 Split</derivirana_varijabla>
  </DomainObject.Predmet.ProtustrankaFormatedWithAdress>
  <DomainObject.Predmet.ProtustrankaFormatedWithAdressOIB>
    <izvorni_sadrzaj> ŽIVOTNA ENERGIJA d.o.o. za trgovinu, OIB 93187049765, Hrvatske mornarice 1i, 21000 Split</izvorni_sadrzaj>
    <derivirana_varijabla naziv="DomainObject.Predmet.ProtustrankaFormatedWithAdressOIB_1"> ŽIVOTNA ENERGIJA d.o.o. za trgovinu, OIB 93187049765, Hrvatske mornarice 1i, 21000 Split</derivirana_varijabla>
  </DomainObject.Predmet.ProtustrankaFormatedWithAdressOIB>
  <DomainObject.Predmet.ProtustrankaWithAdress>
    <izvorni_sadrzaj>ŽIVOTNA ENERGIJA d.o.o. za trgovinu Hrvatske mornarice 1i, 21000 Split</izvorni_sadrzaj>
    <derivirana_varijabla naziv="DomainObject.Predmet.ProtustrankaWithAdress_1">ŽIVOTNA ENERGIJA d.o.o. za trgovinu Hrvatske mornarice 1i, 21000 Split</derivirana_varijabla>
  </DomainObject.Predmet.ProtustrankaWithAdress>
  <DomainObject.Predmet.ProtustrankaWithAdressOIB>
    <izvorni_sadrzaj>ŽIVOTNA ENERGIJA d.o.o. za trgovinu, OIB 93187049765, Hrvatske mornarice 1i, 21000 Split</izvorni_sadrzaj>
    <derivirana_varijabla naziv="DomainObject.Predmet.ProtustrankaWithAdressOIB_1">ŽIVOTNA ENERGIJA d.o.o. za trgovinu, OIB 93187049765, Hrvatske mornarice 1i, 21000 Split</derivirana_varijabla>
  </DomainObject.Predmet.ProtustrankaWithAdressOIB>
  <DomainObject.Predmet.ProtustrankaNazivFormated>
    <izvorni_sadrzaj>ŽIVOTNA ENERGIJA d.o.o. za trgovinu</izvorni_sadrzaj>
    <derivirana_varijabla naziv="DomainObject.Predmet.ProtustrankaNazivFormated_1">ŽIVOTNA ENERGIJA d.o.o. za trgovinu</derivirana_varijabla>
  </DomainObject.Predmet.ProtustrankaNazivFormated>
  <DomainObject.Predmet.ProtustrankaNazivFormatedOIB>
    <izvorni_sadrzaj>ŽIVOTNA ENERGIJA d.o.o. za trgovinu, OIB 93187049765</izvorni_sadrzaj>
    <derivirana_varijabla naziv="DomainObject.Predmet.ProtustrankaNazivFormatedOIB_1">ŽIVOTNA ENERGIJA d.o.o. za trgovinu, OIB 93187049765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329471.32</izvorni_sadrzaj>
    <derivirana_varijabla naziv="DomainObject.Predmet.TrenutnaVrijednost_1">329471.32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ŽIVOTNA ENERGIJA d.o.o. za trgovinu</item>
    </izvorni_sadrzaj>
    <derivirana_varijabla naziv="DomainObject.Predmet.ProtuStrankaListFormated_1">
      <item>ŽIVOTNA ENERGIJA d.o.o. za trgovinu</item>
    </derivirana_varijabla>
  </DomainObject.Predmet.ProtuStrankaListFormated>
  <DomainObject.Predmet.ProtuStrankaListFormatedOIB>
    <izvorni_sadrzaj>
      <item>ŽIVOTNA ENERGIJA d.o.o. za trgovinu, OIB 93187049765</item>
    </izvorni_sadrzaj>
    <derivirana_varijabla naziv="DomainObject.Predmet.ProtuStrankaListFormatedOIB_1">
      <item>ŽIVOTNA ENERGIJA d.o.o. za trgovinu, OIB 93187049765</item>
    </derivirana_varijabla>
  </DomainObject.Predmet.ProtuStrankaListFormatedOIB>
  <DomainObject.Predmet.ProtuStrankaListFormatedWithAdress>
    <izvorni_sadrzaj>
      <item>ŽIVOTNA ENERGIJA d.o.o. za trgovinu, Hrvatske mornarice 1i, 21000 Split</item>
    </izvorni_sadrzaj>
    <derivirana_varijabla naziv="DomainObject.Predmet.ProtuStrankaListFormatedWithAdress_1">
      <item>ŽIVOTNA ENERGIJA d.o.o. za trgovinu, Hrvatske mornarice 1i, 21000 Split</item>
    </derivirana_varijabla>
  </DomainObject.Predmet.ProtuStrankaListFormatedWithAdress>
  <DomainObject.Predmet.ProtuStrankaListFormatedWithAdressOIB>
    <izvorni_sadrzaj>
      <item>ŽIVOTNA ENERGIJA d.o.o. za trgovinu, OIB 93187049765, Hrvatske mornarice 1i, 21000 Split</item>
    </izvorni_sadrzaj>
    <derivirana_varijabla naziv="DomainObject.Predmet.ProtuStrankaListFormatedWithAdressOIB_1">
      <item>ŽIVOTNA ENERGIJA d.o.o. za trgovinu, OIB 93187049765, Hrvatske mornarice 1i, 21000 Split</item>
    </derivirana_varijabla>
  </DomainObject.Predmet.ProtuStrankaListFormatedWithAdressOIB>
  <DomainObject.Predmet.ProtuStrankaListNazivFormated>
    <izvorni_sadrzaj>
      <item>ŽIVOTNA ENERGIJA d.o.o. za trgovinu</item>
    </izvorni_sadrzaj>
    <derivirana_varijabla naziv="DomainObject.Predmet.ProtuStrankaListNazivFormated_1">
      <item>ŽIVOTNA ENERGIJA d.o.o. za trgovinu</item>
    </derivirana_varijabla>
  </DomainObject.Predmet.ProtuStrankaListNazivFormated>
  <DomainObject.Predmet.ProtuStrankaListNazivFormatedOIB>
    <izvorni_sadrzaj>
      <item>ŽIVOTNA ENERGIJA d.o.o. za trgovinu, OIB 93187049765</item>
    </izvorni_sadrzaj>
    <derivirana_varijabla naziv="DomainObject.Predmet.ProtuStrankaListNazivFormatedOIB_1">
      <item>ŽIVOTNA ENERGIJA d.o.o. za trgovinu, OIB 93187049765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ŽIVOTNA ENERGIJA d.o.o. za trgovinu</izvorni_sadrzaj>
    <derivirana_varijabla naziv="DomainObject.Predmet.ProtustrankaIDrugi_1">ŽIVOTNA ENERGIJA d.o.o. za trgovinu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ŽIVOTNA ENERGIJA d.o.o. za trgovinu, OIB 93187049765, Hrvatske mornarice 1i, 21000 Split</izvorni_sadrzaj>
    <derivirana_varijabla naziv="DomainObject.Predmet.ProtustrankaIDrugiAdressOIB_1">ŽIVOTNA ENERGIJA d.o.o. za trgovinu, OIB 93187049765, Hrvatske mornarice 1i,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ŽIVOTNA ENERGIJA d.o.o. za trgovinu</item>
      <item>RH, Ministarstvo financija</item>
      <item>Županijsko državno odvjetništvo</item>
    </izvorni_sadrzaj>
    <derivirana_varijabla naziv="DomainObject.Predmet.SudioniciListNaziv_1">
      <item>ŽIVOTNA ENERGIJA d.o.o. za trgovinu</item>
      <item>RH, Ministarstvo financija</item>
      <item>Županijsko državno odvjetništvo</item>
    </derivirana_varijabla>
  </DomainObject.Predmet.SudioniciListNaziv>
  <DomainObject.Predmet.SudioniciListAdressOIB>
    <izvorni_sadrzaj>
      <item>ŽIVOTNA ENERGIJA d.o.o. za trgovinu, OIB 93187049765, Hrvatske mornarice 1i,21000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ŽIVOTNA ENERGIJA d.o.o. za trgovinu, OIB 93187049765, Hrvatske mornarice 1i,21000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93187049765</item>
      <item>, OIB 18683136487</item>
      <item>, OIB 70793241859</item>
    </izvorni_sadrzaj>
    <derivirana_varijabla naziv="DomainObject.Predmet.SudioniciListNazivOIB_1">
      <item>, OIB 93187049765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4F24AD-6078-4623-82D9-DE9F93AFAD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876</properties:Words>
  <properties:Characters>4926</properties:Characters>
  <properties:Lines>129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2018-07-17T09:01:00Z</dcterms:created>
  <dc:creator>Katarina Franković</dc:creator>
  <cp:lastModifiedBy>Katarina Franković</cp:lastModifiedBy>
  <cp:lastPrinted>2018-05-18T09:42:00Z</cp:lastPrinted>
  <dcterms:modified xmlns:xsi="http://www.w3.org/2001/XMLSchema-instance" xsi:type="dcterms:W3CDTF">2018-07-17T09:03:00Z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(1756 -16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