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182ec" w14:paraId="b5182ec" w:rsidRDefault="00E12739" w:rsidP="006E70B2" w:rsidR="006E70B2" w:rsidRPr="001659A6">
      <w:pPr>
        <w15:collapsed w:val="false"/>
        <w:rPr>
          <w:bCs/>
        </w:rPr>
      </w:pPr>
      <w:bookmarkStart w:name="_GoBack" w:id="0"/>
      <w:bookmarkEnd w:id="0"/>
      <w:r w:rsidRPr="001659A6">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1659A6">
        <w:rPr>
          <w:noProof/>
        </w:rPr>
        <w:t xml:space="preserve">       </w:t>
      </w:r>
    </w:p>
    <w:p w:rsidRDefault="006E70B2" w:rsidP="006E70B2" w:rsidR="006E70B2" w:rsidRPr="001659A6">
      <w:pPr>
        <w:pStyle w:val="Naslov1"/>
        <w:rPr>
          <w:rFonts w:cs="Times New Roman" w:hAnsi="Times New Roman" w:ascii="Times New Roman"/>
          <w:b w:val="false"/>
        </w:rPr>
      </w:pPr>
      <w:r w:rsidRPr="001659A6">
        <w:rPr>
          <w:rFonts w:cs="Times New Roman" w:hAnsi="Times New Roman" w:ascii="Times New Roman"/>
          <w:b w:val="false"/>
        </w:rPr>
        <w:t xml:space="preserve">REPUBLIKA HRVATSKA </w:t>
      </w:r>
    </w:p>
    <w:p w:rsidRDefault="006E70B2" w:rsidP="006E70B2" w:rsidR="006E70B2" w:rsidRPr="001659A6">
      <w:pPr>
        <w:rPr>
          <w:bCs/>
        </w:rPr>
      </w:pPr>
      <w:r w:rsidRPr="001659A6">
        <w:rPr>
          <w:bCs/>
        </w:rPr>
        <w:t>TRGOVAČKI SUD U ZAGREBU</w:t>
      </w:r>
    </w:p>
    <w:p w:rsidRDefault="006E70B2" w:rsidP="006E70B2" w:rsidR="006E70B2" w:rsidRPr="001659A6">
      <w:pPr>
        <w:rPr>
          <w:bCs/>
        </w:rPr>
      </w:pPr>
      <w:r w:rsidRPr="001659A6">
        <w:rPr>
          <w:bCs/>
        </w:rPr>
        <w:t>Zagreb, Amruševa 2/II</w:t>
      </w:r>
      <w:r w:rsidRPr="001659A6">
        <w:rPr>
          <w:bCs/>
        </w:rPr>
        <w:tab/>
      </w:r>
      <w:r w:rsidRPr="001659A6">
        <w:rPr>
          <w:bCs/>
        </w:rPr>
        <w:tab/>
      </w:r>
      <w:r w:rsidRPr="001659A6">
        <w:rPr>
          <w:bCs/>
        </w:rPr>
        <w:tab/>
      </w:r>
      <w:r w:rsidRPr="001659A6">
        <w:rPr>
          <w:bCs/>
        </w:rPr>
        <w:tab/>
      </w:r>
      <w:r w:rsidRPr="001659A6">
        <w:rPr>
          <w:bCs/>
        </w:rPr>
        <w:tab/>
      </w:r>
      <w:r w:rsidRPr="001659A6">
        <w:rPr>
          <w:bCs/>
        </w:rPr>
        <w:tab/>
      </w:r>
    </w:p>
    <w:p w:rsidRDefault="006E70B2" w:rsidP="006E70B2" w:rsidR="006E70B2" w:rsidRPr="001659A6">
      <w:pPr>
        <w:rPr>
          <w:bCs/>
        </w:rPr>
      </w:pPr>
    </w:p>
    <w:p w:rsidRDefault="006E70B2" w:rsidP="006E70B2" w:rsidR="006E70B2" w:rsidRPr="001659A6">
      <w:pPr>
        <w:jc w:val="center"/>
        <w:rPr>
          <w:bCs/>
        </w:rPr>
      </w:pPr>
      <w:r w:rsidRPr="001659A6">
        <w:rPr>
          <w:bCs/>
        </w:rPr>
        <w:t xml:space="preserve">R E P U B L I K A   H R V A T S K A </w:t>
      </w:r>
    </w:p>
    <w:p w:rsidRDefault="006E70B2" w:rsidP="006E70B2" w:rsidR="006E70B2" w:rsidRPr="001659A6">
      <w:pPr>
        <w:pStyle w:val="Naslov2"/>
        <w:rPr>
          <w:rFonts w:cs="Times New Roman" w:hAnsi="Times New Roman" w:ascii="Times New Roman"/>
          <w:b w:val="false"/>
        </w:rPr>
      </w:pPr>
      <w:r w:rsidRPr="001659A6">
        <w:rPr>
          <w:rFonts w:cs="Times New Roman" w:hAnsi="Times New Roman" w:ascii="Times New Roman"/>
          <w:b w:val="false"/>
        </w:rPr>
        <w:t>R J E Š E NJ E</w:t>
      </w:r>
    </w:p>
    <w:p w:rsidRDefault="006E70B2" w:rsidP="006E70B2" w:rsidR="006E70B2" w:rsidRPr="001659A6"/>
    <w:p w:rsidRDefault="006E70B2" w:rsidP="008D5206" w:rsidR="00B76482" w:rsidRPr="001659A6">
      <w:pPr>
        <w:ind w:firstLine="708"/>
        <w:jc w:val="both"/>
      </w:pPr>
      <w:r w:rsidRPr="001659A6">
        <w:rPr>
          <w:bCs/>
        </w:rPr>
        <w:t>Trgovački sud u Zagrebu, p</w:t>
      </w:r>
      <w:r w:rsidRPr="001659A6">
        <w:t xml:space="preserve">o sucu toga suda Vesni Sremac Šoštar, a povodom prijedloga predlagatelja </w:t>
      </w:r>
      <w:r w:rsidR="00F64967" w:rsidRPr="001659A6">
        <w:t>FINA, Regionalni centar Zagreb, Trg svibanjskih žrtava 1995. 1., OIB: 85821130368</w:t>
      </w:r>
      <w:r w:rsidR="000B1511" w:rsidRPr="001659A6">
        <w:t xml:space="preserve">, </w:t>
      </w:r>
      <w:r w:rsidRPr="001659A6">
        <w:t>radi otvaranja stečajnog postupka nad stečajnim</w:t>
      </w:r>
      <w:r w:rsidR="003278FF" w:rsidRPr="001659A6">
        <w:t xml:space="preserve"> dužnikom</w:t>
      </w:r>
      <w:r w:rsidR="00EA3D2F" w:rsidRPr="001659A6">
        <w:t xml:space="preserve"> </w:t>
      </w:r>
      <w:r w:rsidR="008D5206" w:rsidRPr="001659A6">
        <w:t>ŽUMBERČANKA d.o.o., Brestovje, Kumrovečka 8, OIB: 70236391213</w:t>
      </w:r>
      <w:r w:rsidR="00EA3D2F" w:rsidRPr="001659A6">
        <w:t>,</w:t>
      </w:r>
      <w:r w:rsidR="009732E8" w:rsidRPr="001659A6">
        <w:rPr>
          <w:rFonts w:eastAsiaTheme="minorEastAsia"/>
        </w:rPr>
        <w:t xml:space="preserve"> </w:t>
      </w:r>
      <w:r w:rsidRPr="001659A6">
        <w:t xml:space="preserve">dana </w:t>
      </w:r>
      <w:r w:rsidR="001659A6" w:rsidRPr="001659A6">
        <w:t>27. kolovoza 2018. godine</w:t>
      </w:r>
    </w:p>
    <w:p w:rsidRDefault="006E70B2" w:rsidP="006E70B2" w:rsidR="006E70B2" w:rsidRPr="001659A6">
      <w:pPr>
        <w:jc w:val="center"/>
        <w:rPr>
          <w:bCs/>
        </w:rPr>
      </w:pPr>
      <w:r w:rsidRPr="001659A6">
        <w:rPr>
          <w:bCs/>
        </w:rPr>
        <w:t xml:space="preserve">r i j e š i o   j e </w:t>
      </w:r>
    </w:p>
    <w:p w:rsidRDefault="006E70B2" w:rsidP="008A0BC7" w:rsidR="006E70B2" w:rsidRPr="001659A6">
      <w:pPr>
        <w:jc w:val="both"/>
        <w:rPr>
          <w:bCs/>
        </w:rPr>
      </w:pPr>
    </w:p>
    <w:p w:rsidRDefault="006E70B2" w:rsidP="00CE4624" w:rsidR="006E70B2" w:rsidRPr="001659A6">
      <w:pPr>
        <w:jc w:val="both"/>
        <w:rPr>
          <w:bCs/>
        </w:rPr>
      </w:pPr>
      <w:r w:rsidRPr="001659A6">
        <w:rPr>
          <w:bCs/>
        </w:rPr>
        <w:tab/>
        <w:t>1.</w:t>
      </w:r>
      <w:r w:rsidRPr="001659A6">
        <w:rPr>
          <w:bCs/>
        </w:rPr>
        <w:tab/>
      </w:r>
      <w:r w:rsidRPr="001659A6">
        <w:t>Otvara se</w:t>
      </w:r>
      <w:r w:rsidR="00ED2011" w:rsidRPr="001659A6">
        <w:t xml:space="preserve"> stečajni postupak nad</w:t>
      </w:r>
      <w:r w:rsidR="00137286" w:rsidRPr="001659A6">
        <w:t xml:space="preserve"> dužnikom</w:t>
      </w:r>
      <w:r w:rsidR="00ED2011" w:rsidRPr="001659A6">
        <w:t xml:space="preserve"> </w:t>
      </w:r>
      <w:r w:rsidR="008D5206" w:rsidRPr="001659A6">
        <w:t>ŽUMBERČANKA d.o.o., Brestovje, Kumrovečka 8, OIB: 70236391213</w:t>
      </w:r>
      <w:r w:rsidRPr="001659A6">
        <w:t>.</w:t>
      </w:r>
    </w:p>
    <w:p w:rsidRDefault="006E70B2" w:rsidP="00CE4624" w:rsidR="006F46C8" w:rsidRPr="001659A6">
      <w:pPr>
        <w:jc w:val="both"/>
      </w:pPr>
      <w:r w:rsidRPr="001659A6">
        <w:tab/>
        <w:t>2.</w:t>
      </w:r>
      <w:r w:rsidRPr="001659A6">
        <w:tab/>
        <w:t xml:space="preserve">Za stečajnog  upravitelja imenuje </w:t>
      </w:r>
      <w:r w:rsidR="00CF0CE1" w:rsidRPr="001659A6">
        <w:t xml:space="preserve">se </w:t>
      </w:r>
      <w:r w:rsidR="00CE4624" w:rsidRPr="001659A6">
        <w:t>Dejana Ivanović iz Zagreba, Sv. Mateja 124, OIB: 82361868781</w:t>
      </w:r>
      <w:r w:rsidR="008276A7" w:rsidRPr="001659A6">
        <w:t>.</w:t>
      </w:r>
    </w:p>
    <w:p w:rsidRDefault="006E70B2" w:rsidP="00CE4624" w:rsidR="006E70B2" w:rsidRPr="001659A6">
      <w:pPr>
        <w:jc w:val="both"/>
      </w:pPr>
      <w:r w:rsidRPr="001659A6">
        <w:tab/>
      </w:r>
      <w:r w:rsidRPr="001659A6">
        <w:rPr>
          <w:bCs/>
        </w:rPr>
        <w:t xml:space="preserve">3. </w:t>
      </w:r>
      <w:r w:rsidRPr="001659A6">
        <w:rPr>
          <w:bCs/>
        </w:rPr>
        <w:tab/>
      </w:r>
      <w:r w:rsidRPr="001659A6">
        <w:t xml:space="preserve">Stečajni postupak otvara se sa danom </w:t>
      </w:r>
      <w:r w:rsidR="001659A6" w:rsidRPr="001659A6">
        <w:t>27. kolovoza 2018</w:t>
      </w:r>
      <w:r w:rsidRPr="001659A6">
        <w:t xml:space="preserve">.  godine u  13:00 sati.   </w:t>
      </w:r>
    </w:p>
    <w:p w:rsidRDefault="006E70B2" w:rsidP="001659A6" w:rsidR="006E70B2" w:rsidRPr="001659A6">
      <w:pPr>
        <w:jc w:val="both"/>
      </w:pPr>
      <w:r w:rsidRPr="001659A6">
        <w:tab/>
      </w:r>
      <w:r w:rsidRPr="001659A6">
        <w:rPr>
          <w:bCs/>
        </w:rPr>
        <w:t xml:space="preserve">4. </w:t>
      </w:r>
      <w:r w:rsidRPr="001659A6">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CE4624" w:rsidRPr="001659A6">
        <w:t>Dejana Ivanović iz Zagreba, Sv. Mateja 124, OIB: 82361868781</w:t>
      </w:r>
      <w:r w:rsidR="00CA1A46" w:rsidRPr="001659A6">
        <w:t>, te dostave dokaz o uplati pristojbe za prijavu tražbine u iznosu od 2% od prijavljene tražbine, ali ne više od 500,00 kn na račun broj IBAN: HR1210010051863000160, Državni proračun, model HR64, poziv na broj 5045-20735</w:t>
      </w:r>
      <w:r w:rsidR="001E465E" w:rsidRPr="001659A6">
        <w:t>-</w:t>
      </w:r>
      <w:r w:rsidR="00097D14" w:rsidRPr="001659A6">
        <w:t>5</w:t>
      </w:r>
      <w:r w:rsidR="008D5206" w:rsidRPr="001659A6">
        <w:t>05316</w:t>
      </w:r>
      <w:r w:rsidR="00055334" w:rsidRPr="001659A6">
        <w:t>.</w:t>
      </w:r>
    </w:p>
    <w:p w:rsidRDefault="006E70B2" w:rsidP="008A0BC7" w:rsidR="006E70B2" w:rsidRPr="001659A6">
      <w:pPr>
        <w:jc w:val="both"/>
      </w:pPr>
      <w:r w:rsidRPr="001659A6">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1659A6">
      <w:pPr>
        <w:jc w:val="both"/>
      </w:pPr>
      <w:r w:rsidRPr="001659A6">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1659A6">
      <w:pPr>
        <w:jc w:val="both"/>
      </w:pPr>
      <w:r w:rsidRPr="001659A6">
        <w:tab/>
        <w:t>Prijavi tražbine je potrebno priložiti i potvrdu o uplaćenoj pristojbi prema tarifnom broju 23 st. 2.</w:t>
      </w:r>
    </w:p>
    <w:p w:rsidRDefault="006E70B2" w:rsidP="008A0BC7" w:rsidR="006E70B2" w:rsidRPr="001659A6">
      <w:pPr>
        <w:ind w:firstLine="708"/>
        <w:jc w:val="both"/>
      </w:pPr>
      <w:r w:rsidRPr="001659A6">
        <w:rPr>
          <w:bCs/>
        </w:rPr>
        <w:t xml:space="preserve">5. </w:t>
      </w:r>
      <w:r w:rsidRPr="001659A6">
        <w:rPr>
          <w:bCs/>
        </w:rPr>
        <w:tab/>
      </w:r>
      <w:r w:rsidRPr="001659A6">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1659A6">
      <w:pPr>
        <w:ind w:firstLine="708"/>
        <w:jc w:val="both"/>
      </w:pPr>
      <w:r w:rsidRPr="001659A6">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CE4624" w:rsidR="006E70B2" w:rsidRPr="001659A6">
      <w:pPr>
        <w:pStyle w:val="Uvuenotijeloteksta"/>
      </w:pPr>
      <w:r w:rsidRPr="001659A6">
        <w:t xml:space="preserve">Razlučni vjerovnici koji nisu obavijestili stečajnog upravitelja o svom razlučnom pravu ne gube pravo odvojenog namirenja iz predmeta razlučnog prava. </w:t>
      </w:r>
    </w:p>
    <w:p w:rsidRDefault="006E70B2" w:rsidP="008A0BC7" w:rsidR="006E70B2" w:rsidRPr="001659A6">
      <w:pPr>
        <w:pStyle w:val="Uvuenotijeloteksta"/>
      </w:pPr>
      <w:r w:rsidRPr="001659A6">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1659A6">
      <w:pPr>
        <w:pStyle w:val="Uvuenotijeloteksta"/>
      </w:pPr>
      <w:r w:rsidRPr="001659A6">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1659A6">
      <w:pPr>
        <w:jc w:val="both"/>
      </w:pPr>
      <w:r w:rsidRPr="001659A6">
        <w:rPr>
          <w:bCs/>
        </w:rPr>
        <w:tab/>
        <w:t xml:space="preserve">7. </w:t>
      </w:r>
      <w:r w:rsidRPr="001659A6">
        <w:t xml:space="preserve">Pozivaju se dužnikovi dužnici da svoje obveze bez odgode ispunjavaju stečajnom upravitelju za stečajnog dužnika. </w:t>
      </w:r>
    </w:p>
    <w:p w:rsidRDefault="006E70B2" w:rsidP="008A0BC7" w:rsidR="006E70B2" w:rsidRPr="001659A6">
      <w:pPr>
        <w:jc w:val="both"/>
      </w:pPr>
      <w:r w:rsidRPr="001659A6">
        <w:tab/>
      </w:r>
      <w:r w:rsidRPr="001659A6">
        <w:rPr>
          <w:bCs/>
        </w:rPr>
        <w:t xml:space="preserve">8. </w:t>
      </w:r>
      <w:r w:rsidRPr="001659A6">
        <w:t xml:space="preserve">Ročište vjerovnika na kojem se ispituju prijavljene tražbine - ispitno ročište određuje se za dan </w:t>
      </w:r>
      <w:r w:rsidR="00CE4624" w:rsidRPr="001659A6">
        <w:t>24. siječnja 2019</w:t>
      </w:r>
      <w:r w:rsidR="005C5F13" w:rsidRPr="001659A6">
        <w:t xml:space="preserve">. g. u </w:t>
      </w:r>
      <w:r w:rsidR="00CE4624" w:rsidRPr="001659A6">
        <w:t>10,00</w:t>
      </w:r>
      <w:r w:rsidR="004E4F0B" w:rsidRPr="001659A6">
        <w:t xml:space="preserve"> </w:t>
      </w:r>
      <w:r w:rsidRPr="001659A6">
        <w:t>sati, a ročište na kojem će se na temelju izvješća stečajnog upravitelja odlučiti o daljnjem tijeku stečajnog postupka – izvještajno ročište određuje se za i</w:t>
      </w:r>
      <w:r w:rsidR="005C5F13" w:rsidRPr="001659A6">
        <w:t xml:space="preserve">sti dan </w:t>
      </w:r>
      <w:r w:rsidR="00DA0909" w:rsidRPr="001659A6">
        <w:t xml:space="preserve">u </w:t>
      </w:r>
      <w:r w:rsidR="00CE4624" w:rsidRPr="001659A6">
        <w:t>10,30</w:t>
      </w:r>
      <w:r w:rsidRPr="001659A6">
        <w:t xml:space="preserve"> sati u prostorijama Trgovačkog suda u Zagrebu, </w:t>
      </w:r>
      <w:r w:rsidR="008A0BC7" w:rsidRPr="001659A6">
        <w:t>Amruševa 2/ II, DZ soba broj 55</w:t>
      </w:r>
      <w:r w:rsidRPr="001659A6">
        <w:t>/II</w:t>
      </w:r>
      <w:r w:rsidR="008A0BC7" w:rsidRPr="001659A6">
        <w:t>I</w:t>
      </w:r>
      <w:r w:rsidRPr="001659A6">
        <w:t>.</w:t>
      </w:r>
    </w:p>
    <w:p w:rsidRDefault="006E70B2" w:rsidP="008A0BC7" w:rsidR="006E70B2" w:rsidRPr="001659A6">
      <w:pPr>
        <w:ind w:firstLine="708"/>
        <w:jc w:val="both"/>
      </w:pPr>
      <w:r w:rsidRPr="001659A6">
        <w:rPr>
          <w:bCs/>
        </w:rPr>
        <w:t xml:space="preserve">9. </w:t>
      </w:r>
      <w:r w:rsidRPr="001659A6">
        <w:t xml:space="preserve">Oglas o otvaranju stečajnog postupka istaknut je na e- oglasnoj ploči ovog suda dana </w:t>
      </w:r>
      <w:r w:rsidR="001659A6" w:rsidRPr="001659A6">
        <w:t>27. kolovoza 2018</w:t>
      </w:r>
      <w:r w:rsidR="008A0BC7" w:rsidRPr="001659A6">
        <w:t xml:space="preserve">. </w:t>
      </w:r>
      <w:r w:rsidRPr="001659A6">
        <w:t xml:space="preserve">godine. </w:t>
      </w:r>
    </w:p>
    <w:p w:rsidRDefault="006E70B2" w:rsidP="008A0BC7" w:rsidR="006E70B2" w:rsidRPr="001659A6">
      <w:pPr>
        <w:ind w:firstLine="708"/>
        <w:jc w:val="both"/>
      </w:pPr>
      <w:r w:rsidRPr="001659A6">
        <w:rPr>
          <w:bCs/>
        </w:rPr>
        <w:t>10.</w:t>
      </w:r>
      <w:r w:rsidRPr="001659A6">
        <w:t xml:space="preserve"> Ovo rješenje dostavit će se u sudski registar Trgovačkog suda u Zagrebu.</w:t>
      </w:r>
    </w:p>
    <w:p w:rsidRDefault="006E70B2" w:rsidP="00F875C0" w:rsidR="00B0497E" w:rsidRPr="001659A6">
      <w:pPr>
        <w:pStyle w:val="Bezproreda"/>
        <w:ind w:firstLine="708"/>
        <w:jc w:val="both"/>
      </w:pPr>
      <w:r w:rsidRPr="001659A6">
        <w:t xml:space="preserve">11. </w:t>
      </w:r>
      <w:r w:rsidR="00E64D7D" w:rsidRPr="001659A6">
        <w:t xml:space="preserve">Nalaže se </w:t>
      </w:r>
      <w:r w:rsidR="00DE512E" w:rsidRPr="001659A6">
        <w:tab/>
      </w:r>
      <w:r w:rsidR="008D5206" w:rsidRPr="001659A6">
        <w:t xml:space="preserve">MUP, PU Zagrebačka, </w:t>
      </w:r>
      <w:r w:rsidR="00E64D7D" w:rsidRPr="001659A6">
        <w:t xml:space="preserve">da izvrši upis zabilježbe otvaranja stečajnog postupka </w:t>
      </w:r>
      <w:r w:rsidR="00C06181" w:rsidRPr="001659A6">
        <w:t xml:space="preserve">na </w:t>
      </w:r>
      <w:r w:rsidR="008D5206" w:rsidRPr="001659A6">
        <w:t>mopedu marke MALAGUTI, model F-12 50 LC. godina proizvodnje 2007., broj šasije: ZJM82010282005236, registarske oznake ZG-6680-FE, osobni automobil marke VOLKSWAGEN VARIANT 1,9 TDI, PASSAT, godina proizvodnje 2006., broj šasije: WV</w:t>
      </w:r>
      <w:r w:rsidR="00CF38BF" w:rsidRPr="001659A6">
        <w:t>WZZZ3CZ6E145692, registarske oznake ZG-4058-BM, teretni automobil marke MAGIRUS 8FL/130 M, godina proizvodnje 1980.,broj šasije 4900103115, registarske oznake ZG-6194-Aj, priključno vozilo marke PUTZMEISTER -/M 3241 D, godina proizvodnje 1994., broj šasije: 15940102461, registarske oznake ZG-4679-P, teretni automobil marke MERCEDES 2.9/310 D, godina proizvodnje 1994., broj šasije: WDB6024661P352188, registarske oznake ZG-9241</w:t>
      </w:r>
      <w:r w:rsidR="00C12B26" w:rsidRPr="001659A6">
        <w:t>I, teretni automobil marke MERCEDES 312/D SPRINTER, broj šasije: WDB9034221P990070, registarske oznake ZG-4899-AN, priključno vozilo marke BRINKMANN ESTRICH BOY/DC 260/45 C-</w:t>
      </w:r>
      <w:r w:rsidR="00400BB1" w:rsidRPr="001659A6">
        <w:t>143505, godina proizvodnje 2005., broj šasije W09DAAAATF5B10288, registarske oznake ZG-8182-DI.</w:t>
      </w:r>
    </w:p>
    <w:p w:rsidRDefault="00AF5482" w:rsidP="00AF5482" w:rsidR="00AF5482" w:rsidRPr="001659A6">
      <w:pPr>
        <w:pStyle w:val="Bezproreda"/>
        <w:ind w:firstLine="708"/>
        <w:jc w:val="both"/>
        <w:rPr>
          <w:szCs w:val="24"/>
        </w:rPr>
      </w:pPr>
    </w:p>
    <w:p w:rsidRDefault="006E70B2" w:rsidP="00EB2944" w:rsidR="006E70B2" w:rsidRPr="001659A6">
      <w:pPr>
        <w:pStyle w:val="Bezproreda"/>
        <w:ind w:firstLine="708"/>
        <w:jc w:val="center"/>
      </w:pPr>
      <w:r w:rsidRPr="001659A6">
        <w:t>Obrazloženje</w:t>
      </w:r>
    </w:p>
    <w:p w:rsidRDefault="006E70B2" w:rsidP="006E70B2" w:rsidR="006E70B2" w:rsidRPr="001659A6"/>
    <w:p w:rsidRDefault="006E70B2" w:rsidP="008D1427" w:rsidR="008D1427" w:rsidRPr="001659A6">
      <w:pPr>
        <w:jc w:val="both"/>
      </w:pPr>
      <w:r w:rsidRPr="001659A6">
        <w:tab/>
      </w:r>
      <w:r w:rsidR="002D0DFE" w:rsidRPr="001659A6">
        <w:t xml:space="preserve">Financijska </w:t>
      </w:r>
      <w:r w:rsidR="005B7E0B" w:rsidRPr="001659A6">
        <w:t xml:space="preserve">agencija </w:t>
      </w:r>
      <w:r w:rsidR="00BB44A0" w:rsidRPr="001659A6">
        <w:t xml:space="preserve">i </w:t>
      </w:r>
      <w:r w:rsidR="005B7E0B" w:rsidRPr="001659A6">
        <w:t>podnijela je</w:t>
      </w:r>
      <w:r w:rsidR="006A5CEE" w:rsidRPr="001659A6">
        <w:t xml:space="preserve"> </w:t>
      </w:r>
      <w:r w:rsidR="002D0DFE" w:rsidRPr="001659A6">
        <w:t xml:space="preserve">prijedlog za otvaranje </w:t>
      </w:r>
      <w:r w:rsidR="00D35ED5" w:rsidRPr="001659A6">
        <w:t xml:space="preserve">stečajnog postupka nad dužnikom </w:t>
      </w:r>
      <w:r w:rsidR="00400BB1" w:rsidRPr="001659A6">
        <w:t>ŽUMBERČANKA d.o.o., Brestovje, Kumrovečka 8, OIB: 70236391213</w:t>
      </w:r>
      <w:r w:rsidR="005B7E0B" w:rsidRPr="001659A6">
        <w:t xml:space="preserve">, temeljem čl. </w:t>
      </w:r>
      <w:r w:rsidR="00B76482" w:rsidRPr="001659A6">
        <w:t>444</w:t>
      </w:r>
      <w:r w:rsidR="00640C72" w:rsidRPr="001659A6">
        <w:t>.</w:t>
      </w:r>
      <w:r w:rsidR="005B7E0B" w:rsidRPr="001659A6">
        <w:t xml:space="preserve"> st. </w:t>
      </w:r>
      <w:r w:rsidR="00E87AFA" w:rsidRPr="001659A6">
        <w:t>1</w:t>
      </w:r>
      <w:r w:rsidR="005B7E0B" w:rsidRPr="001659A6">
        <w:t>.</w:t>
      </w:r>
      <w:r w:rsidR="002D0DFE" w:rsidRPr="001659A6">
        <w:t xml:space="preserve"> Stečajnog zakona (NN 71/15, u daljnjem tekstu SZ-a), u kojem se navodi da stečajni dužnik u očevidniku redoslijeda osnova za plaćanje ima evidentirane neizvršene osnove za plaća</w:t>
      </w:r>
      <w:r w:rsidR="0064140A" w:rsidRPr="001659A6">
        <w:t>nje u neprekinutom razdoblju od</w:t>
      </w:r>
      <w:r w:rsidR="00FB20D0" w:rsidRPr="001659A6">
        <w:t xml:space="preserve"> </w:t>
      </w:r>
      <w:r w:rsidR="00400BB1" w:rsidRPr="001659A6">
        <w:t>971</w:t>
      </w:r>
      <w:r w:rsidR="009A5C64" w:rsidRPr="001659A6">
        <w:t xml:space="preserve"> </w:t>
      </w:r>
      <w:r w:rsidR="002D0DFE" w:rsidRPr="001659A6">
        <w:t xml:space="preserve">dana u iznosu od </w:t>
      </w:r>
      <w:r w:rsidR="00400BB1" w:rsidRPr="001659A6">
        <w:t>420.229,47 kn</w:t>
      </w:r>
      <w:r w:rsidR="002D0DFE" w:rsidRPr="001659A6">
        <w:t xml:space="preserve">, na dan </w:t>
      </w:r>
      <w:r w:rsidR="00B76482" w:rsidRPr="001659A6">
        <w:t>01. rujna 2015</w:t>
      </w:r>
      <w:r w:rsidR="005B7E0B" w:rsidRPr="001659A6">
        <w:t>. godine</w:t>
      </w:r>
      <w:r w:rsidR="002D0DFE" w:rsidRPr="001659A6">
        <w:t>.</w:t>
      </w:r>
    </w:p>
    <w:p w:rsidRDefault="006E70B2" w:rsidP="008D1427" w:rsidR="006E70B2" w:rsidRPr="001659A6">
      <w:pPr>
        <w:jc w:val="both"/>
      </w:pPr>
      <w:r w:rsidRPr="001659A6">
        <w:tab/>
        <w:t xml:space="preserve">Rješenjem ovog suda, broj gornji </w:t>
      </w:r>
      <w:r w:rsidR="00A14774" w:rsidRPr="001659A6">
        <w:t xml:space="preserve">od </w:t>
      </w:r>
      <w:r w:rsidR="00400BB1" w:rsidRPr="001659A6">
        <w:t>13. srpnja</w:t>
      </w:r>
      <w:r w:rsidR="00C92DE9" w:rsidRPr="001659A6">
        <w:t xml:space="preserve"> </w:t>
      </w:r>
      <w:r w:rsidR="00640C72" w:rsidRPr="001659A6">
        <w:t>2017</w:t>
      </w:r>
      <w:r w:rsidRPr="001659A6">
        <w:t xml:space="preserve">. g. pokrenut je postupak radi utvrđivanja pretpostavki za otvaranje stečajnog postupka nad dužnikom (prethodni postupak) i određeno je ročište radi izjašnjenja o prijedlogu za otvaranje stečajnog postupka dana </w:t>
      </w:r>
      <w:r w:rsidR="00400BB1" w:rsidRPr="001659A6">
        <w:t xml:space="preserve">30. kolovoza </w:t>
      </w:r>
      <w:r w:rsidR="00640C72" w:rsidRPr="001659A6">
        <w:t>2017</w:t>
      </w:r>
      <w:r w:rsidR="00AB5C5F" w:rsidRPr="001659A6">
        <w:t>. g</w:t>
      </w:r>
      <w:r w:rsidR="00BB44A0" w:rsidRPr="001659A6">
        <w:t>odine</w:t>
      </w:r>
      <w:r w:rsidR="00AB5C5F" w:rsidRPr="001659A6">
        <w:t>.</w:t>
      </w:r>
    </w:p>
    <w:p w:rsidRDefault="00AB5C5F" w:rsidP="009C545A" w:rsidR="006E70B2" w:rsidRPr="001659A6">
      <w:pPr>
        <w:pStyle w:val="Tijeloteksta-uvlaka2"/>
        <w:rPr>
          <w:b w:val="false"/>
        </w:rPr>
      </w:pPr>
      <w:r w:rsidRPr="001659A6">
        <w:rPr>
          <w:b w:val="false"/>
        </w:rPr>
        <w:t>Prema potvrdi FINE</w:t>
      </w:r>
      <w:r w:rsidR="006E70B2" w:rsidRPr="001659A6">
        <w:rPr>
          <w:b w:val="false"/>
        </w:rPr>
        <w:t xml:space="preserve"> od </w:t>
      </w:r>
      <w:r w:rsidR="00814BEF" w:rsidRPr="001659A6">
        <w:rPr>
          <w:b w:val="false"/>
        </w:rPr>
        <w:t>04</w:t>
      </w:r>
      <w:r w:rsidR="00DE512E" w:rsidRPr="001659A6">
        <w:rPr>
          <w:b w:val="false"/>
        </w:rPr>
        <w:t>. svibnja 2018</w:t>
      </w:r>
      <w:r w:rsidR="006E70B2" w:rsidRPr="001659A6">
        <w:rPr>
          <w:b w:val="false"/>
        </w:rPr>
        <w:t>.g. godine žiro račun dužnika blokiran je neprekidno</w:t>
      </w:r>
      <w:r w:rsidR="001A0AA4" w:rsidRPr="001659A6">
        <w:rPr>
          <w:b w:val="false"/>
        </w:rPr>
        <w:t xml:space="preserve"> </w:t>
      </w:r>
      <w:r w:rsidR="00814BEF" w:rsidRPr="001659A6">
        <w:rPr>
          <w:b w:val="false"/>
        </w:rPr>
        <w:t>1946</w:t>
      </w:r>
      <w:r w:rsidR="00097D14" w:rsidRPr="001659A6">
        <w:rPr>
          <w:b w:val="false"/>
        </w:rPr>
        <w:t xml:space="preserve"> </w:t>
      </w:r>
      <w:r w:rsidR="006E70B2" w:rsidRPr="001659A6">
        <w:rPr>
          <w:b w:val="false"/>
        </w:rPr>
        <w:t xml:space="preserve">dana, na dan </w:t>
      </w:r>
      <w:r w:rsidR="00814BEF" w:rsidRPr="001659A6">
        <w:rPr>
          <w:b w:val="false"/>
        </w:rPr>
        <w:t>04</w:t>
      </w:r>
      <w:r w:rsidR="00DE512E" w:rsidRPr="001659A6">
        <w:rPr>
          <w:b w:val="false"/>
        </w:rPr>
        <w:t>. svibnja 2018</w:t>
      </w:r>
      <w:r w:rsidR="006E70B2" w:rsidRPr="001659A6">
        <w:rPr>
          <w:b w:val="false"/>
        </w:rPr>
        <w:t xml:space="preserve">., a nepodmirene obveze </w:t>
      </w:r>
      <w:r w:rsidR="00956E64" w:rsidRPr="001659A6">
        <w:rPr>
          <w:b w:val="false"/>
        </w:rPr>
        <w:t xml:space="preserve">iznose </w:t>
      </w:r>
      <w:r w:rsidR="00814BEF" w:rsidRPr="001659A6">
        <w:rPr>
          <w:b w:val="false"/>
        </w:rPr>
        <w:t>482.525,54</w:t>
      </w:r>
      <w:r w:rsidR="000A563B" w:rsidRPr="001659A6">
        <w:rPr>
          <w:b w:val="false"/>
        </w:rPr>
        <w:t xml:space="preserve"> </w:t>
      </w:r>
      <w:r w:rsidR="006E70B2" w:rsidRPr="001659A6">
        <w:rPr>
          <w:b w:val="false"/>
        </w:rPr>
        <w:t xml:space="preserve">kn. </w:t>
      </w:r>
    </w:p>
    <w:p w:rsidRDefault="00CE3E5E" w:rsidP="006E70B2" w:rsidR="00783F07" w:rsidRPr="001659A6">
      <w:pPr>
        <w:ind w:firstLine="708"/>
        <w:jc w:val="both"/>
      </w:pPr>
      <w:r w:rsidRPr="001659A6">
        <w:t>Spisu prileže</w:t>
      </w:r>
      <w:r w:rsidR="00783F07" w:rsidRPr="001659A6">
        <w:t xml:space="preserve"> </w:t>
      </w:r>
      <w:r w:rsidR="001659A6" w:rsidRPr="001659A6">
        <w:t>potvrde o vlasništvu</w:t>
      </w:r>
      <w:r w:rsidR="00783F07" w:rsidRPr="001659A6">
        <w:t xml:space="preserve">. </w:t>
      </w:r>
    </w:p>
    <w:p w:rsidRDefault="006E70B2" w:rsidP="000A563B" w:rsidR="006E70B2" w:rsidRPr="001659A6">
      <w:pPr>
        <w:pStyle w:val="Uvuenotijeloteksta"/>
      </w:pPr>
      <w:r w:rsidRPr="001659A6">
        <w:t xml:space="preserve">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w:t>
      </w:r>
      <w:r w:rsidRPr="001659A6">
        <w:lastRenderedPageBreak/>
        <w:t>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1659A6">
      <w:pPr>
        <w:ind w:firstLine="708"/>
        <w:jc w:val="both"/>
      </w:pPr>
      <w:r w:rsidRPr="001659A6">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1659A6">
      <w:pPr>
        <w:ind w:firstLine="708"/>
        <w:jc w:val="both"/>
      </w:pPr>
      <w:r w:rsidRPr="001659A6">
        <w:t xml:space="preserve">Stoga je valjalo temeljem istog članka, a u vezi sa čl. 128 i 129  Stečajnog zakona riješiti kao u izreci. </w:t>
      </w:r>
    </w:p>
    <w:p w:rsidRDefault="006E70B2" w:rsidP="000A563B" w:rsidR="006E70B2" w:rsidRPr="001659A6">
      <w:pPr>
        <w:pStyle w:val="Uvuenotijeloteksta"/>
      </w:pPr>
      <w:r w:rsidRPr="001659A6">
        <w:t xml:space="preserve">Stečajni upravitelj imenovan je temeljem čl. 84 st. 1 SZ-a (NN 71/15), metodom slučajnog odabira s liste A stečajnih upravitelja za područje nadležnoga suda.  </w:t>
      </w:r>
    </w:p>
    <w:p w:rsidRDefault="006E70B2" w:rsidP="006E70B2" w:rsidR="006E70B2" w:rsidRPr="001659A6">
      <w:pPr>
        <w:ind w:firstLine="708"/>
        <w:jc w:val="both"/>
      </w:pPr>
    </w:p>
    <w:p w:rsidRDefault="006E70B2" w:rsidP="006E70B2" w:rsidR="006E70B2" w:rsidRPr="001659A6">
      <w:pPr>
        <w:jc w:val="center"/>
      </w:pPr>
      <w:r w:rsidRPr="001659A6">
        <w:t xml:space="preserve">U Zagrebu, </w:t>
      </w:r>
      <w:r w:rsidR="001659A6" w:rsidRPr="001659A6">
        <w:t>27. kolovoza 2018</w:t>
      </w:r>
      <w:r w:rsidR="00CE3E5E" w:rsidRPr="001659A6">
        <w:t>. godine</w:t>
      </w:r>
      <w:r w:rsidRPr="001659A6">
        <w:t xml:space="preserve">   </w:t>
      </w:r>
    </w:p>
    <w:p w:rsidRDefault="006E70B2" w:rsidP="006E70B2" w:rsidR="006E70B2" w:rsidRPr="001659A6">
      <w:pPr>
        <w:jc w:val="center"/>
      </w:pPr>
    </w:p>
    <w:p w:rsidRDefault="006E70B2" w:rsidP="006E70B2" w:rsidR="006E70B2" w:rsidRPr="001659A6">
      <w:pPr>
        <w:jc w:val="right"/>
      </w:pPr>
      <w:r w:rsidRPr="001659A6">
        <w:tab/>
      </w:r>
      <w:r w:rsidRPr="001659A6">
        <w:tab/>
      </w:r>
      <w:r w:rsidRPr="001659A6">
        <w:tab/>
      </w:r>
      <w:r w:rsidRPr="001659A6">
        <w:tab/>
      </w:r>
      <w:r w:rsidRPr="001659A6">
        <w:tab/>
      </w:r>
      <w:r w:rsidRPr="001659A6">
        <w:tab/>
      </w:r>
      <w:r w:rsidRPr="001659A6">
        <w:tab/>
      </w:r>
      <w:r w:rsidRPr="001659A6">
        <w:tab/>
        <w:t>SUDAC:</w:t>
      </w:r>
    </w:p>
    <w:p w:rsidRDefault="006E70B2" w:rsidP="00E53D3D" w:rsidR="00972AF7">
      <w:pPr>
        <w:pStyle w:val="Uvuenotijeloteksta"/>
        <w:ind w:firstLine="141" w:left="1983"/>
        <w:jc w:val="right"/>
      </w:pPr>
      <w:r w:rsidRPr="001659A6">
        <w:tab/>
      </w:r>
      <w:r w:rsidRPr="001659A6">
        <w:tab/>
      </w:r>
      <w:r w:rsidRPr="001659A6">
        <w:tab/>
      </w:r>
      <w:r w:rsidRPr="001659A6">
        <w:tab/>
      </w:r>
      <w:r w:rsidRPr="001659A6">
        <w:tab/>
      </w:r>
      <w:r w:rsidRPr="001659A6">
        <w:tab/>
        <w:t>Vesna Sremac Šoštar</w:t>
      </w:r>
      <w:r w:rsidR="00972AF7">
        <w:t>,v.r.</w:t>
      </w:r>
    </w:p>
    <w:p w:rsidRDefault="00972AF7" w:rsidP="00D338FD" w:rsidR="00972AF7">
      <w:pPr>
        <w:pStyle w:val="Uvuenotijeloteksta"/>
        <w:ind w:firstLine="141" w:left="1983"/>
        <w:jc w:val="right"/>
      </w:pPr>
      <w:r>
        <w:t>Za točnost otpravka</w:t>
      </w:r>
    </w:p>
    <w:p w:rsidRDefault="00972AF7" w:rsidP="000A563B" w:rsidR="006E70B2" w:rsidRPr="001659A6">
      <w:pPr>
        <w:pStyle w:val="Uvuenotijeloteksta"/>
        <w:ind w:firstLine="141" w:left="1983"/>
        <w:jc w:val="right"/>
      </w:pPr>
      <w:r>
        <w:t>Matea Bizjak</w:t>
      </w:r>
    </w:p>
    <w:p w:rsidRDefault="006E70B2" w:rsidP="006E70B2" w:rsidR="006E70B2" w:rsidRPr="001659A6">
      <w:pPr>
        <w:jc w:val="right"/>
      </w:pPr>
    </w:p>
    <w:p w:rsidRDefault="006E70B2" w:rsidP="006E70B2" w:rsidR="006E70B2" w:rsidRPr="001659A6">
      <w:pPr>
        <w:pStyle w:val="Naslov1"/>
        <w:rPr>
          <w:rFonts w:cs="Times New Roman" w:hAnsi="Times New Roman" w:ascii="Times New Roman"/>
          <w:b w:val="false"/>
        </w:rPr>
      </w:pPr>
    </w:p>
    <w:p w:rsidRDefault="006E70B2" w:rsidP="006E70B2" w:rsidR="006E70B2" w:rsidRPr="001659A6">
      <w:pPr>
        <w:pStyle w:val="Naslov1"/>
        <w:rPr>
          <w:rFonts w:cs="Times New Roman" w:hAnsi="Times New Roman" w:ascii="Times New Roman"/>
          <w:b w:val="false"/>
        </w:rPr>
      </w:pPr>
    </w:p>
    <w:p w:rsidRDefault="006E70B2" w:rsidP="006E70B2" w:rsidR="006E70B2" w:rsidRPr="001659A6">
      <w:pPr>
        <w:pStyle w:val="Naslov1"/>
        <w:rPr>
          <w:rFonts w:cs="Times New Roman" w:hAnsi="Times New Roman" w:ascii="Times New Roman"/>
          <w:b w:val="false"/>
        </w:rPr>
      </w:pPr>
      <w:r w:rsidRPr="001659A6">
        <w:rPr>
          <w:rFonts w:cs="Times New Roman" w:hAnsi="Times New Roman" w:ascii="Times New Roman"/>
          <w:b w:val="false"/>
        </w:rPr>
        <w:t>POUKA O PRAVNOM LIJEKU</w:t>
      </w:r>
    </w:p>
    <w:p w:rsidRDefault="006E70B2" w:rsidP="005B7E0B" w:rsidR="006E70B2" w:rsidRPr="001659A6">
      <w:r w:rsidRPr="001659A6">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1659A6">
      <w:pPr>
        <w:ind w:left="360"/>
        <w:jc w:val="right"/>
      </w:pPr>
    </w:p>
    <w:p w:rsidRDefault="006E70B2" w:rsidP="000A563B" w:rsidR="006E70B2" w:rsidRPr="001659A6">
      <w:pPr>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pStyle w:val="Odlomakpopisa"/>
        <w:ind w:left="1080"/>
        <w:jc w:val="both"/>
      </w:pPr>
    </w:p>
    <w:p w:rsidRDefault="006E70B2" w:rsidP="006E70B2" w:rsidR="006E70B2" w:rsidRPr="001659A6">
      <w:pPr>
        <w:ind w:left="360"/>
        <w:jc w:val="right"/>
      </w:pPr>
    </w:p>
    <w:p w:rsidRDefault="00676C72" w:rsidR="00676C72" w:rsidRPr="001659A6"/>
    <w:sectPr w:rsidSect="00E12739" w:rsidR="00676C72" w:rsidRPr="001659A6">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8D5206">
          <w:t>5053/16</w:t>
        </w:r>
      </w:p>
      <w:p w:rsidRDefault="00E12739" w:rsidR="00E12739">
        <w:pPr>
          <w:pStyle w:val="Zaglavlje"/>
          <w:jc w:val="center"/>
        </w:pPr>
        <w:r>
          <w:fldChar w:fldCharType="begin"/>
        </w:r>
        <w:r>
          <w:instrText>PAGE   \* MERGEFORMAT</w:instrText>
        </w:r>
        <w:r>
          <w:fldChar w:fldCharType="separate"/>
        </w:r>
        <w:r w:rsidR="00972AF7">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8D5206">
      <w:t>5053/16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659A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A58C6"/>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D180D"/>
    <w:rsid w:val="003F1CBB"/>
    <w:rsid w:val="003F4893"/>
    <w:rsid w:val="00400BB1"/>
    <w:rsid w:val="004127EA"/>
    <w:rsid w:val="00437966"/>
    <w:rsid w:val="004579D0"/>
    <w:rsid w:val="004641E2"/>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65189"/>
    <w:rsid w:val="00783F07"/>
    <w:rsid w:val="00786A29"/>
    <w:rsid w:val="0079200E"/>
    <w:rsid w:val="00795173"/>
    <w:rsid w:val="007C290F"/>
    <w:rsid w:val="007C4908"/>
    <w:rsid w:val="007C519E"/>
    <w:rsid w:val="007C61F6"/>
    <w:rsid w:val="007E3D65"/>
    <w:rsid w:val="007E53B1"/>
    <w:rsid w:val="00800AA0"/>
    <w:rsid w:val="00802CC6"/>
    <w:rsid w:val="00814BEF"/>
    <w:rsid w:val="008276A7"/>
    <w:rsid w:val="0083241F"/>
    <w:rsid w:val="00835AA1"/>
    <w:rsid w:val="00842888"/>
    <w:rsid w:val="008A0BC7"/>
    <w:rsid w:val="008B4323"/>
    <w:rsid w:val="008B704D"/>
    <w:rsid w:val="008D1427"/>
    <w:rsid w:val="008D428B"/>
    <w:rsid w:val="008D5206"/>
    <w:rsid w:val="00915A05"/>
    <w:rsid w:val="00917511"/>
    <w:rsid w:val="009201FB"/>
    <w:rsid w:val="009333B3"/>
    <w:rsid w:val="0094602F"/>
    <w:rsid w:val="00954F3A"/>
    <w:rsid w:val="00956E64"/>
    <w:rsid w:val="009620E2"/>
    <w:rsid w:val="00963500"/>
    <w:rsid w:val="00972AF7"/>
    <w:rsid w:val="009732E8"/>
    <w:rsid w:val="00983FF4"/>
    <w:rsid w:val="00990769"/>
    <w:rsid w:val="009A5C64"/>
    <w:rsid w:val="009C545A"/>
    <w:rsid w:val="009E23DB"/>
    <w:rsid w:val="009F16E5"/>
    <w:rsid w:val="00A14774"/>
    <w:rsid w:val="00A20CCF"/>
    <w:rsid w:val="00A27000"/>
    <w:rsid w:val="00A316DE"/>
    <w:rsid w:val="00A40D93"/>
    <w:rsid w:val="00A74266"/>
    <w:rsid w:val="00A935D5"/>
    <w:rsid w:val="00AB5C5F"/>
    <w:rsid w:val="00AB79EF"/>
    <w:rsid w:val="00AF5482"/>
    <w:rsid w:val="00B0497E"/>
    <w:rsid w:val="00B11F60"/>
    <w:rsid w:val="00B2042F"/>
    <w:rsid w:val="00B2208F"/>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2B26"/>
    <w:rsid w:val="00C160DA"/>
    <w:rsid w:val="00C24086"/>
    <w:rsid w:val="00C44A3E"/>
    <w:rsid w:val="00C51477"/>
    <w:rsid w:val="00C92DE9"/>
    <w:rsid w:val="00CA1A46"/>
    <w:rsid w:val="00CB06CA"/>
    <w:rsid w:val="00CB4950"/>
    <w:rsid w:val="00CB7FAD"/>
    <w:rsid w:val="00CC2F72"/>
    <w:rsid w:val="00CC5D87"/>
    <w:rsid w:val="00CE3E5E"/>
    <w:rsid w:val="00CE4624"/>
    <w:rsid w:val="00CF0CE1"/>
    <w:rsid w:val="00CF38BF"/>
    <w:rsid w:val="00D04819"/>
    <w:rsid w:val="00D108B9"/>
    <w:rsid w:val="00D121C4"/>
    <w:rsid w:val="00D35737"/>
    <w:rsid w:val="00D35ED5"/>
    <w:rsid w:val="00D55F5B"/>
    <w:rsid w:val="00DA0909"/>
    <w:rsid w:val="00DB0076"/>
    <w:rsid w:val="00DB0EB0"/>
    <w:rsid w:val="00DB7A05"/>
    <w:rsid w:val="00DE5049"/>
    <w:rsid w:val="00DE512E"/>
    <w:rsid w:val="00DF2242"/>
    <w:rsid w:val="00DF4FE7"/>
    <w:rsid w:val="00E12739"/>
    <w:rsid w:val="00E33DDA"/>
    <w:rsid w:val="00E4270B"/>
    <w:rsid w:val="00E64D7D"/>
    <w:rsid w:val="00E855AD"/>
    <w:rsid w:val="00E87AFA"/>
    <w:rsid w:val="00EA3D2F"/>
    <w:rsid w:val="00EB2944"/>
    <w:rsid w:val="00EC5BDF"/>
    <w:rsid w:val="00ED2011"/>
    <w:rsid w:val="00ED3583"/>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B20D0"/>
    <w:rsid w:val="00FB21A8"/>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972AF7"/>
    <w:rPr>
      <w:color w:val="808080"/>
      <w:bdr w:space="0" w:sz="0" w:color="auto" w:val="none"/>
      <w:shd w:fill="auto" w:color="auto" w:val="clear"/>
    </w:rPr>
  </w:style>
  <w:style w:customStyle="true" w:styleId="eSPISCCParagraphDefaultFont" w:type="character">
    <w:name w:val="eSPIS_CC_Paragraph Default Font"/>
    <w:basedOn w:val="Zadanifontodlomka"/>
    <w:rsid w:val="00972AF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72AF7"/>
    <w:rPr>
      <w:noProof/>
      <w:bdr w:space="0" w:sz="0" w:color="auto" w:val="none"/>
      <w:shd w:fill="FFFFCC" w:color="auto" w:val="clear"/>
      <w:lang w:val="hr-HR"/>
    </w:rPr>
  </w:style>
  <w:style w:customStyle="true" w:styleId="PozadinaSvijetloCrvena" w:type="character">
    <w:name w:val="Pozadina_SvijetloCrvena"/>
    <w:basedOn w:val="eSPISCCParagraphDefaultFont"/>
    <w:rsid w:val="00972AF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72AF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972AF7"/>
    <w:rPr>
      <w:color w:val="808080"/>
      <w:bdr w:color="auto" w:space="0" w:sz="0" w:val="none"/>
      <w:shd w:color="auto" w:fill="auto" w:val="clear"/>
    </w:rPr>
  </w:style>
  <w:style w:customStyle="1" w:styleId="eSPISCCParagraphDefaultFont" w:type="character">
    <w:name w:val="eSPIS_CC_Paragraph Default Font"/>
    <w:basedOn w:val="Zadanifontodlomka"/>
    <w:rsid w:val="00972AF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72AF7"/>
    <w:rPr>
      <w:noProof/>
      <w:bdr w:color="auto" w:space="0" w:sz="0" w:val="none"/>
      <w:shd w:color="auto" w:fill="FFFFCC" w:val="clear"/>
      <w:lang w:val="hr-HR"/>
    </w:rPr>
  </w:style>
  <w:style w:customStyle="1" w:styleId="PozadinaSvijetloCrvena" w:type="character">
    <w:name w:val="Pozadina_SvijetloCrvena"/>
    <w:basedOn w:val="eSPISCCParagraphDefaultFont"/>
    <w:rsid w:val="00972AF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72AF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5053</izvorni_sadrzaj>
    <derivirana_varijabla naziv="DomainObject.Predmet.Broj_1">5053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St-5053/2016</izvorni_sadrzaj>
    <derivirana_varijabla naziv="DomainObject.Predmet.OznakaBroj_1">St-5053/2016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ŽUMBERČANKA, d.o.o. zastupanog po punomoćniku Nikica Maršić</izvorni_sadrzaj>
    <derivirana_varijabla naziv="DomainObject.Predmet.ProtustrankaFormated_1">  ŽUMBERČANKA, d.o.o. zastupanog po punomoćniku Nikica Maršić</derivirana_varijabla>
  </DomainObject.Predmet.ProtustrankaFormated>
  <DomainObject.Predmet.ProtustrankaFormatedOIB>
    <izvorni_sadrzaj>  ŽUMBERČANKA, d.o.o., OIB 70236391213 zastupanog po punomoćniku Nikica Maršić</izvorni_sadrzaj>
    <derivirana_varijabla naziv="DomainObject.Predmet.ProtustrankaFormatedOIB_1">  ŽUMBERČANKA, d.o.o., OIB 70236391213 zastupanog po punomoćniku Nikica Maršić</derivirana_varijabla>
  </DomainObject.Predmet.ProtustrankaFormatedOIB>
  <DomainObject.Predmet.ProtustrankaFormatedWithAdress>
    <izvorni_sadrzaj> ŽUMBERČANKA, d.o.o., Kumrovečka 8, 10437 Bestovje zastupanog po punomoćniku Nikica Maršić</izvorni_sadrzaj>
    <derivirana_varijabla naziv="DomainObject.Predmet.ProtustrankaFormatedWithAdress_1"> ŽUMBERČANKA, d.o.o., Kumrovečka 8, 10437 Bestovje zastupanog po punomoćniku Nikica Maršić</derivirana_varijabla>
  </DomainObject.Predmet.ProtustrankaFormatedWithAdress>
  <DomainObject.Predmet.ProtustrankaFormatedWithAdressOIB>
    <izvorni_sadrzaj> ŽUMBERČANKA, d.o.o., OIB 70236391213, Kumrovečka 8, 10437 Bestovje zastupanog po punomoćniku Nikica Maršić</izvorni_sadrzaj>
    <derivirana_varijabla naziv="DomainObject.Predmet.ProtustrankaFormatedWithAdressOIB_1"> ŽUMBERČANKA, d.o.o., OIB 70236391213, Kumrovečka 8, 10437 Bestovje zastupanog po punomoćniku Nikica Maršić</derivirana_varijabla>
  </DomainObject.Predmet.ProtustrankaFormatedWithAdressOIB>
  <DomainObject.Predmet.ProtustrankaWithAdress>
    <izvorni_sadrzaj>ŽUMBERČANKA, d.o.o. Kumrovečka 8, 10437 Bestovje</izvorni_sadrzaj>
    <derivirana_varijabla naziv="DomainObject.Predmet.ProtustrankaWithAdress_1">ŽUMBERČANKA, d.o.o. Kumrovečka 8, 10437 Bestovje</derivirana_varijabla>
  </DomainObject.Predmet.ProtustrankaWithAdress>
  <DomainObject.Predmet.ProtustrankaWithAdressOIB>
    <izvorni_sadrzaj>ŽUMBERČANKA, d.o.o., OIB 70236391213, Kumrovečka 8, 10437 Bestovje</izvorni_sadrzaj>
    <derivirana_varijabla naziv="DomainObject.Predmet.ProtustrankaWithAdressOIB_1">ŽUMBERČANKA, d.o.o., OIB 70236391213, Kumrovečka 8, 10437 Bestovje</derivirana_varijabla>
  </DomainObject.Predmet.ProtustrankaWithAdressOIB>
  <DomainObject.Predmet.ProtustrankaNazivFormated>
    <izvorni_sadrzaj>ŽUMBERČANKA, d.o.o.</izvorni_sadrzaj>
    <derivirana_varijabla naziv="DomainObject.Predmet.ProtustrankaNazivFormated_1">ŽUMBERČANKA, d.o.o.</derivirana_varijabla>
  </DomainObject.Predmet.ProtustrankaNazivFormated>
  <DomainObject.Predmet.ProtustrankaNazivFormatedOIB>
    <izvorni_sadrzaj>ŽUMBERČANKA, d.o.o., OIB 70236391213</izvorni_sadrzaj>
    <derivirana_varijabla naziv="DomainObject.Predmet.ProtustrankaNazivFormatedOIB_1">ŽUMBERČANKA, d.o.o., OIB 70236391213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ŽUPANIJSKI SUD U VELIKOJ GORICI</izvorni_sadrzaj>
    <derivirana_varijabla naziv="DomainObject.Predmet.StrankaFormated_1">  FINA Regionalni centar Zagreb; ŽUPANIJSKI SUD U VELIKOJ GORICI</derivirana_varijabla>
  </DomainObject.Predmet.StrankaFormated>
  <DomainObject.Predmet.StrankaFormatedOIB>
    <izvorni_sadrzaj>  FINA Regionalni centar Zagreb, OIB 85821130368; ŽUPANIJSKI SUD U VELIKOJ GORICI, OIB 18580057518</izvorni_sadrzaj>
    <derivirana_varijabla naziv="DomainObject.Predmet.StrankaFormatedOIB_1">  FINA Regionalni centar Zagreb, OIB 85821130368; ŽUPANIJSKI SUD U VELIKOJ GORICI, OIB 18580057518</derivirana_varijabla>
  </DomainObject.Predmet.StrankaFormatedOIB>
  <DomainObject.Predmet.StrankaFormatedWithAdress>
    <izvorni_sadrzaj> FINA Regionalni centar Zagreb, Trg svibanjskih žrtava 1995. 1, 10000 Zagreb; ŽUPANIJSKI SUD U VELIKOJ GORICI, Ulica kneza Domagoja 11/A, 10410 Velika Gorica</izvorni_sadrzaj>
    <derivirana_varijabla naziv="DomainObject.Predmet.StrankaFormatedWithAdress_1"> FINA Regionalni centar Zagreb, Trg svibanjskih žrtava 1995. 1, 10000 Zagreb; ŽUPANIJSKI SUD U VELIKOJ GORICI, Ulica kneza Domagoja 11/A, 10410 Velika Gorica</derivirana_varijabla>
  </DomainObject.Predmet.StrankaFormatedWithAdress>
  <DomainObject.Predmet.StrankaFormatedWithAdressOIB>
    <izvorni_sadrzaj> FINA Regionalni centar Zagreb, OIB 85821130368, Trg svibanjskih žrtava 1995. 1, 10000 Zagreb; ŽUPANIJSKI SUD U VELIKOJ GORICI, OIB 18580057518, Ulica kneza Domagoja 11/A, 10410 Velika Gorica</izvorni_sadrzaj>
    <derivirana_varijabla naziv="DomainObject.Predmet.StrankaFormatedWithAdressOIB_1"> FINA Regionalni centar Zagreb, OIB 85821130368, Trg svibanjskih žrtava 1995. 1, 10000 Zagreb; ŽUPANIJSKI SUD U VELIKOJ GORICI, OIB 18580057518, Ulica kneza Domagoja 11/A, 10410 Velika Gorica</derivirana_varijabla>
  </DomainObject.Predmet.StrankaFormatedWithAdressOIB>
  <DomainObject.Predmet.StrankaWithAdress>
    <izvorni_sadrzaj>FINA Regionalni centar Zagreb Trg svibanjskih žrtava 1995. 1,10000 Zagreb,ŽUPANIJSKI SUD U VELIKOJ GORICI Ulica kneza Domagoja 11/A,10410 Velika Gorica</izvorni_sadrzaj>
    <derivirana_varijabla naziv="DomainObject.Predmet.StrankaWithAdress_1">FINA Regionalni centar Zagreb Trg svibanjskih žrtava 1995. 1,10000 Zagreb,ŽUPANIJSKI SUD U VELIKOJ GORICI Ulica kneza Domagoja 11/A,10410 Velika Gorica</derivirana_varijabla>
  </DomainObject.Predmet.StrankaWithAdress>
  <DomainObject.Predmet.StrankaWithAdressOIB>
    <izvorni_sadrzaj>FINA Regionalni centar Zagreb, OIB 85821130368, Trg svibanjskih žrtava 1995. 1,10000 Zagreb,ŽUPANIJSKI SUD U VELIKOJ GORICI, OIB 18580057518, Ulica kneza Domagoja 11/A,10410 Velika Gorica</izvorni_sadrzaj>
    <derivirana_varijabla naziv="DomainObject.Predmet.StrankaWithAdressOIB_1">FINA Regionalni centar Zagreb, OIB 85821130368, Trg svibanjskih žrtava 1995. 1,10000 Zagreb,ŽUPANIJSKI SUD U VELIKOJ GORICI, OIB 18580057518, Ulica kneza Domagoja 11/A,10410 Velika Gorica</derivirana_varijabla>
  </DomainObject.Predmet.StrankaWithAdressOIB>
  <DomainObject.Predmet.StrankaNazivFormated>
    <izvorni_sadrzaj>FINA Regionalni centar Zagreb,ŽUPANIJSKI SUD U VELIKOJ GORICI</izvorni_sadrzaj>
    <derivirana_varijabla naziv="DomainObject.Predmet.StrankaNazivFormated_1">FINA Regionalni centar Zagreb,ŽUPANIJSKI SUD U VELIKOJ GORICI</derivirana_varijabla>
  </DomainObject.Predmet.StrankaNazivFormated>
  <DomainObject.Predmet.StrankaNazivFormatedOIB>
    <izvorni_sadrzaj>FINA Regionalni centar Zagreb, OIB 85821130368,ŽUPANIJSKI SUD U VELIKOJ GORICI, OIB 18580057518</izvorni_sadrzaj>
    <derivirana_varijabla naziv="DomainObject.Predmet.StrankaNazivFormatedOIB_1">FINA Regionalni centar Zagreb, OIB 85821130368,ŽUPANIJSKI SUD U VELIKOJ GORICI, OIB 18580057518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ŽUPANIJSKI SUD U VELIKOJ GORICI</item>
    </izvorni_sadrzaj>
    <derivirana_varijabla naziv="DomainObject.Predmet.StrankaListFormated_1">
      <item>FINA Regionalni centar Zagreb</item>
      <item>ŽUPANIJSKI SUD U VELIKOJ GORICI</item>
    </derivirana_varijabla>
  </DomainObject.Predmet.StrankaListFormated>
  <DomainObject.Predmet.StrankaListFormatedOIB>
    <izvorni_sadrzaj>
      <item>FINA Regionalni centar Zagreb, OIB 85821130368</item>
      <item>ŽUPANIJSKI SUD U VELIKOJ GORICI, OIB 18580057518</item>
    </izvorni_sadrzaj>
    <derivirana_varijabla naziv="DomainObject.Predmet.StrankaListFormatedOIB_1">
      <item>FINA Regionalni centar Zagreb, OIB 85821130368</item>
      <item>ŽUPANIJSKI SUD U VELIKOJ GORICI, OIB 18580057518</item>
    </derivirana_varijabla>
  </DomainObject.Predmet.StrankaListFormatedOIB>
  <DomainObject.Predmet.StrankaListFormatedWithAdress>
    <izvorni_sadrzaj>
      <item>FINA Regionalni centar Zagreb, Trg svibanjskih žrtava 1995. 1, 10000 Zagreb</item>
      <item>ŽUPANIJSKI SUD U VELIKOJ GORICI, Ulica kneza Domagoja 11/A, 10410 Velika Gorica</item>
    </izvorni_sadrzaj>
    <derivirana_varijabla naziv="DomainObject.Predmet.StrankaListFormatedWithAdress_1">
      <item>FINA Regionalni centar Zagreb, Trg svibanjskih žrtava 1995. 1, 10000 Zagreb</item>
      <item>ŽUPANIJSKI SUD U VELIKOJ GORICI, Ulica kneza Domagoja 11/A, 10410 Velika Gorica</item>
    </derivirana_varijabla>
  </DomainObject.Predmet.StrankaListFormatedWithAdress>
  <DomainObject.Predmet.StrankaListFormatedWithAdressOIB>
    <izvorni_sadrzaj>
      <item>FINA Regionalni centar Zagreb, OIB 85821130368, Trg svibanjskih žrtava 1995. 1, 10000 Zagreb</item>
      <item>ŽUPANIJSKI SUD U VELIKOJ GORICI, OIB 18580057518, Ulica kneza Domagoja 11/A, 10410 Velika Gorica</item>
    </izvorni_sadrzaj>
    <derivirana_varijabla naziv="DomainObject.Predmet.StrankaListFormatedWithAdressOIB_1">
      <item>FINA Regionalni centar Zagreb, OIB 85821130368, Trg svibanjskih žrtava 1995. 1, 10000 Zagreb</item>
      <item>ŽUPANIJSKI SUD U VELIKOJ GORICI, OIB 18580057518, Ulica kneza Domagoja 11/A, 10410 Velika Gorica</item>
    </derivirana_varijabla>
  </DomainObject.Predmet.StrankaListFormatedWithAdressOIB>
  <DomainObject.Predmet.StrankaListNazivFormated>
    <izvorni_sadrzaj>
      <item>FINA Regionalni centar Zagreb</item>
      <item>ŽUPANIJSKI SUD U VELIKOJ GORICI</item>
    </izvorni_sadrzaj>
    <derivirana_varijabla naziv="DomainObject.Predmet.StrankaListNazivFormated_1">
      <item>FINA Regionalni centar Zagreb</item>
      <item>ŽUPANIJSKI SUD U VELIKOJ GORICI</item>
    </derivirana_varijabla>
  </DomainObject.Predmet.StrankaListNazivFormated>
  <DomainObject.Predmet.StrankaListNazivFormatedOIB>
    <izvorni_sadrzaj>
      <item>FINA Regionalni centar Zagreb, OIB 85821130368</item>
      <item>ŽUPANIJSKI SUD U VELIKOJ GORICI, OIB 18580057518</item>
    </izvorni_sadrzaj>
    <derivirana_varijabla naziv="DomainObject.Predmet.StrankaListNazivFormatedOIB_1">
      <item>FINA Regionalni centar Zagreb, OIB 85821130368</item>
      <item>ŽUPANIJSKI SUD U VELIKOJ GORICI, OIB 18580057518</item>
    </derivirana_varijabla>
  </DomainObject.Predmet.StrankaListNazivFormatedOIB>
  <DomainObject.Predmet.ProtuStrankaListFormated>
    <izvorni_sadrzaj>
      <item>ŽUMBERČANKA, d.o.o. zastupanog po punomoćniku Nikica Maršić</item>
    </izvorni_sadrzaj>
    <derivirana_varijabla naziv="DomainObject.Predmet.ProtuStrankaListFormated_1">
      <item>ŽUMBERČANKA, d.o.o. zastupanog po punomoćniku Nikica Maršić</item>
    </derivirana_varijabla>
  </DomainObject.Predmet.ProtuStrankaListFormated>
  <DomainObject.Predmet.ProtuStrankaListFormatedOIB>
    <izvorni_sadrzaj>
      <item>ŽUMBERČANKA, d.o.o., OIB 70236391213 zastupanog po punomoćniku Nikica Maršić</item>
    </izvorni_sadrzaj>
    <derivirana_varijabla naziv="DomainObject.Predmet.ProtuStrankaListFormatedOIB_1">
      <item>ŽUMBERČANKA, d.o.o., OIB 70236391213 zastupanog po punomoćniku Nikica Maršić</item>
    </derivirana_varijabla>
  </DomainObject.Predmet.ProtuStrankaListFormatedOIB>
  <DomainObject.Predmet.ProtuStrankaListFormatedWithAdress>
    <izvorni_sadrzaj>
      <item>ŽUMBERČANKA, d.o.o., Kumrovečka 8, 10437 Bestovje zastupanog po punomoćniku Nikica Maršić</item>
    </izvorni_sadrzaj>
    <derivirana_varijabla naziv="DomainObject.Predmet.ProtuStrankaListFormatedWithAdress_1">
      <item>ŽUMBERČANKA, d.o.o., Kumrovečka 8, 10437 Bestovje zastupanog po punomoćniku Nikica Maršić</item>
    </derivirana_varijabla>
  </DomainObject.Predmet.ProtuStrankaListFormatedWithAdress>
  <DomainObject.Predmet.ProtuStrankaListFormatedWithAdressOIB>
    <izvorni_sadrzaj>
      <item>ŽUMBERČANKA, d.o.o., OIB 70236391213, Kumrovečka 8, 10437 Bestovje zastupanog po punomoćniku Nikica Maršić</item>
    </izvorni_sadrzaj>
    <derivirana_varijabla naziv="DomainObject.Predmet.ProtuStrankaListFormatedWithAdressOIB_1">
      <item>ŽUMBERČANKA, d.o.o., OIB 70236391213, Kumrovečka 8, 10437 Bestovje zastupanog po punomoćniku Nikica Maršić</item>
    </derivirana_varijabla>
  </DomainObject.Predmet.ProtuStrankaListFormatedWithAdressOIB>
  <DomainObject.Predmet.ProtuStrankaListNazivFormated>
    <izvorni_sadrzaj>
      <item>ŽUMBERČANKA, d.o.o.</item>
    </izvorni_sadrzaj>
    <derivirana_varijabla naziv="DomainObject.Predmet.ProtuStrankaListNazivFormated_1">
      <item>ŽUMBERČANKA, d.o.o.</item>
    </derivirana_varijabla>
  </DomainObject.Predmet.ProtuStrankaListNazivFormated>
  <DomainObject.Predmet.ProtuStrankaListNazivFormatedOIB>
    <izvorni_sadrzaj>
      <item>ŽUMBERČANKA, d.o.o., OIB 70236391213</item>
    </izvorni_sadrzaj>
    <derivirana_varijabla naziv="DomainObject.Predmet.ProtuStrankaListNazivFormatedOIB_1">
      <item>ŽUMBERČANKA, d.o.o., OIB 70236391213</item>
    </derivirana_varijabla>
  </DomainObject.Predmet.ProtuStrankaListNazivFormatedOIB>
  <DomainObject.Predmet.OstaliListFormated>
    <izvorni_sadrzaj>
      <item>Nikica Maršić punomoćnik sudionika u postupku ŽUMBERČANKA, d.o.o.</item>
    </izvorni_sadrzaj>
    <derivirana_varijabla naziv="DomainObject.Predmet.OstaliListFormated_1">
      <item>Nikica Maršić punomoćnik sudionika u postupku ŽUMBERČANKA, d.o.o.</item>
    </derivirana_varijabla>
  </DomainObject.Predmet.OstaliListFormated>
  <DomainObject.Predmet.OstaliListFormatedOIB>
    <izvorni_sadrzaj>
      <item>Nikica Maršić, OIB 87253129218 punomoćnik sudionika u postupku ŽUMBERČANKA, d.o.o.</item>
    </izvorni_sadrzaj>
    <derivirana_varijabla naziv="DomainObject.Predmet.OstaliListFormatedOIB_1">
      <item>Nikica Maršić, OIB 87253129218 punomoćnik sudionika u postupku ŽUMBERČANKA, d.o.o.</item>
    </derivirana_varijabla>
  </DomainObject.Predmet.OstaliListFormatedOIB>
  <DomainObject.Predmet.OstaliListFormatedWithAdress>
    <izvorni_sadrzaj>
      <item>Nikica Maršić, Kumrovečka 8, 10437 Bestovje punomoćnik sudionika u postupku ŽUMBERČANKA, d.o.o.</item>
    </izvorni_sadrzaj>
    <derivirana_varijabla naziv="DomainObject.Predmet.OstaliListFormatedWithAdress_1">
      <item>Nikica Maršić, Kumrovečka 8, 10437 Bestovje punomoćnik sudionika u postupku ŽUMBERČANKA, d.o.o.</item>
    </derivirana_varijabla>
  </DomainObject.Predmet.OstaliListFormatedWithAdress>
  <DomainObject.Predmet.OstaliListFormatedWithAdressOIB>
    <izvorni_sadrzaj>
      <item>Nikica Maršić, OIB 87253129218, Kumrovečka 8, 10437 Bestovje punomoćnik sudionika u postupku ŽUMBERČANKA, d.o.o.</item>
    </izvorni_sadrzaj>
    <derivirana_varijabla naziv="DomainObject.Predmet.OstaliListFormatedWithAdressOIB_1">
      <item>Nikica Maršić, OIB 87253129218, Kumrovečka 8, 10437 Bestovje punomoćnik sudionika u postupku ŽUMBERČANKA, d.o.o.</item>
    </derivirana_varijabla>
  </DomainObject.Predmet.OstaliListFormatedWithAdressOIB>
  <DomainObject.Predmet.OstaliListNazivFormated>
    <izvorni_sadrzaj>
      <item>Nikica Maršić</item>
    </izvorni_sadrzaj>
    <derivirana_varijabla naziv="DomainObject.Predmet.OstaliListNazivFormated_1">
      <item>Nikica Maršić</item>
    </derivirana_varijabla>
  </DomainObject.Predmet.OstaliListNazivFormated>
  <DomainObject.Predmet.OstaliListNazivFormatedOIB>
    <izvorni_sadrzaj>
      <item>Nikica Maršić, OIB 87253129218</item>
    </izvorni_sadrzaj>
    <derivirana_varijabla naziv="DomainObject.Predmet.OstaliListNazivFormatedOIB_1">
      <item>Nikica Maršić, OIB 87253129218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ŽUMBERČANKA, d.o.o.</izvorni_sadrzaj>
    <derivirana_varijabla naziv="DomainObject.Predmet.ProtustrankaIDrugi_1">ŽUMBERČANKA,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ŽUMBERČANKA, d.o.o., OIB 70236391213, Kumrovečka 8, 10437 Bestovje</izvorni_sadrzaj>
    <derivirana_varijabla naziv="DomainObject.Predmet.ProtustrankaIDrugiAdressOIB_1">ŽUMBERČANKA, d.o.o., OIB 70236391213, Kumrovečka 8,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ŽUMBERČANKA, d.o.o.</item>
      <item>FINA Regionalni centar Zagreb</item>
      <item>ŽUPANIJSKI SUD U VELIKOJ GORICI</item>
      <item>Nikica Maršić</item>
    </izvorni_sadrzaj>
    <derivirana_varijabla naziv="DomainObject.Predmet.SudioniciListNaziv_1">
      <item>ŽUMBERČANKA, d.o.o.</item>
      <item>FINA Regionalni centar Zagreb</item>
      <item>ŽUPANIJSKI SUD U VELIKOJ GORICI</item>
      <item>Nikica Maršić</item>
    </derivirana_varijabla>
  </DomainObject.Predmet.SudioniciListNaziv>
  <DomainObject.Predmet.SudioniciListAdressOIB>
    <izvorni_sadrzaj>
      <item>ŽUMBERČANKA, d.o.o., OIB 70236391213, Kumrovečka 8,10437 Bestovje</item>
      <item>FINA Regionalni centar Zagreb, OIB 85821130368, Trg svibanjskih žrtava 1995. 1,10000 Zagreb</item>
      <item>ŽUPANIJSKI SUD U VELIKOJ GORICI, OIB 18580057518, Ulica kneza Domagoja 11/A,10410 Velika Gorica</item>
      <item>Nikica Maršić, OIB 87253129218, Kumrovečka 8,10437 Bestovje</item>
    </izvorni_sadrzaj>
    <derivirana_varijabla naziv="DomainObject.Predmet.SudioniciListAdressOIB_1">
      <item>ŽUMBERČANKA, d.o.o., OIB 70236391213, Kumrovečka 8,10437 Bestovje</item>
      <item>FINA Regionalni centar Zagreb, OIB 85821130368, Trg svibanjskih žrtava 1995. 1,10000 Zagreb</item>
      <item>ŽUPANIJSKI SUD U VELIKOJ GORICI, OIB 18580057518, Ulica kneza Domagoja 11/A,10410 Velika Gorica</item>
      <item>Nikica Maršić, OIB 87253129218, Kumrovečka 8,10437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70236391213</item>
      <item>, OIB 85821130368</item>
      <item>, OIB 18580057518</item>
      <item>, OIB 87253129218</item>
    </izvorni_sadrzaj>
    <derivirana_varijabla naziv="DomainObject.Predmet.SudioniciListNazivOIB_1">
      <item>, OIB 70236391213</item>
      <item>, OIB 85821130368</item>
      <item>, OIB 18580057518</item>
      <item>, OIB 87253129218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1157</properties:Words>
  <properties:Characters>6357</properties:Characters>
  <properties:Lines>139</properties:Lines>
  <properties:Paragraphs>40</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2018-08-21T07:20:00Z</dcterms:created>
  <dc:creator>Matea Bizjak</dc:creator>
  <cp:lastModifiedBy>Matea Bizjak</cp:lastModifiedBy>
  <cp:lastPrinted>2018-08-27T07:09:00Z</cp:lastPrinted>
  <dcterms:modified xmlns:xsi="http://www.w3.org/2001/XMLSchema-instance" xsi:type="dcterms:W3CDTF">2018-08-27T07:09:00Z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(St-5053-16-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