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4f2e5" w14:paraId="414f2e5" w:rsidRDefault="008649FB" w:rsidP="00EC22FF" w:rsidR="00EC22FF">
      <w:pPr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</w:t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>Poslovni broj: 6 St-63/2018-8</w:t>
      </w:r>
    </w:p>
    <w:p w:rsidRDefault="00EC22FF" w:rsidP="00EC22FF" w:rsidR="00EC22F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           </w:t>
      </w:r>
    </w:p>
    <w:p w:rsidRDefault="00EC22FF" w:rsidP="00EC22FF" w:rsidR="00EC22FF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Republika Hrvatska</w:t>
      </w:r>
    </w:p>
    <w:p w:rsidRDefault="00EC22FF" w:rsidP="00EC22FF" w:rsidR="00EC22F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Trgovački sud u Zadru</w:t>
      </w:r>
    </w:p>
    <w:p w:rsidRDefault="00EC22FF" w:rsidP="00EC22FF" w:rsidR="00EC22F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Zadar, Dr. Franje Tuđmana 35</w:t>
      </w:r>
    </w:p>
    <w:p w:rsidRDefault="00EC22FF" w:rsidP="00EC22FF" w:rsidR="00EC22F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U  I M E  R E P U B L I K E  H R V A T S K E </w:t>
      </w:r>
    </w:p>
    <w:p w:rsidRDefault="00EC22FF" w:rsidP="00EC22FF" w:rsidR="00EC22F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 J E Š E N J E</w:t>
      </w:r>
    </w:p>
    <w:p w:rsidRDefault="00EC22FF" w:rsidP="00EC22FF" w:rsidR="00EC22FF" w:rsidRPr="008E2BA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EC22FF" w:rsidP="00EC22FF" w:rsidR="00EC22FF" w:rsidRPr="0082530B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val="en-GB"/>
        </w:rPr>
      </w:pPr>
      <w:r w:rsidRPr="0082530B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Trgovački sud u Zadru, OIB: 39670464653, po sudskoj savjetnici Anamariji Kovačić Milković, povodom zahtjeva Financijske agencije, Regionalnog centra Split, Podružnice Šibenik, Perivoj L. Marune 1, od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12</w:t>
      </w:r>
      <w:r w:rsidRPr="0082530B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veljače 2018. za provedbu skraćenoga stečajnog postupka nad dužnikom </w:t>
      </w:r>
      <w:r>
        <w:rPr>
          <w:rFonts w:cs="Times New Roman" w:hAnsi="Times New Roman" w:ascii="Times New Roman"/>
          <w:sz w:val="24"/>
          <w:szCs w:val="24"/>
        </w:rPr>
        <w:t>ESPADA</w:t>
      </w:r>
      <w:r w:rsidRPr="0082530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j.</w:t>
      </w:r>
      <w:r w:rsidRPr="0082530B">
        <w:rPr>
          <w:rFonts w:cs="Times New Roman" w:hAnsi="Times New Roman" w:ascii="Times New Roman"/>
          <w:sz w:val="24"/>
          <w:szCs w:val="24"/>
        </w:rPr>
        <w:t xml:space="preserve">d.o.o, </w:t>
      </w:r>
      <w:r>
        <w:rPr>
          <w:rFonts w:cs="Times New Roman" w:hAnsi="Times New Roman" w:ascii="Times New Roman"/>
          <w:sz w:val="24"/>
          <w:szCs w:val="24"/>
        </w:rPr>
        <w:t>Vodice</w:t>
      </w:r>
      <w:r w:rsidRPr="0082530B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Obala Juričev Ive Cote 24</w:t>
      </w:r>
      <w:r w:rsidRPr="0082530B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40879711595</w:t>
      </w:r>
      <w:r w:rsidRPr="0082530B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30</w:t>
      </w:r>
      <w:r w:rsidRPr="0082530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travnja 2018. </w:t>
      </w:r>
    </w:p>
    <w:p w:rsidRDefault="00EC22FF" w:rsidP="00EC22FF" w:rsidR="00EC22FF" w:rsidRPr="002161EE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EC22FF" w:rsidP="00EC22FF" w:rsidR="00EC22FF" w:rsidRPr="002161EE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val="en-GB"/>
        </w:rPr>
      </w:pPr>
      <w:r w:rsidRPr="002161EE">
        <w:rPr>
          <w:rFonts w:cs="Times New Roman" w:eastAsia="Times New Roman" w:hAnsi="Times" w:ascii="Times"/>
          <w:sz w:val="24"/>
          <w:szCs w:val="24"/>
          <w:lang w:val="en-GB"/>
        </w:rPr>
        <w:t>r i j e š i o  j e</w:t>
      </w:r>
    </w:p>
    <w:p w:rsidRDefault="00EC22FF" w:rsidP="00EC22FF" w:rsidR="00EC22FF" w:rsidRPr="002161EE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EC22FF" w:rsidP="00EC22FF" w:rsidR="00EC22FF" w:rsidRPr="0082530B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82530B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I. Otvara se skraćeni stečajni postupak nad dužnikom </w:t>
      </w:r>
      <w:r>
        <w:rPr>
          <w:rFonts w:cs="Times New Roman" w:hAnsi="Times New Roman" w:ascii="Times New Roman"/>
          <w:sz w:val="24"/>
          <w:szCs w:val="24"/>
        </w:rPr>
        <w:t>ESPADA</w:t>
      </w:r>
      <w:r w:rsidRPr="0082530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j.</w:t>
      </w:r>
      <w:r w:rsidRPr="0082530B">
        <w:rPr>
          <w:rFonts w:cs="Times New Roman" w:hAnsi="Times New Roman" w:ascii="Times New Roman"/>
          <w:sz w:val="24"/>
          <w:szCs w:val="24"/>
        </w:rPr>
        <w:t xml:space="preserve">d.o.o, </w:t>
      </w:r>
      <w:r>
        <w:rPr>
          <w:rFonts w:cs="Times New Roman" w:hAnsi="Times New Roman" w:ascii="Times New Roman"/>
          <w:sz w:val="24"/>
          <w:szCs w:val="24"/>
        </w:rPr>
        <w:t>Vodice</w:t>
      </w:r>
      <w:r w:rsidRPr="0082530B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Obala Juričev Ive Cote 24</w:t>
      </w:r>
      <w:r w:rsidRPr="0082530B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40879711595</w:t>
      </w:r>
      <w:r w:rsidRPr="0082530B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s </w:t>
      </w:r>
      <w:r w:rsidRPr="0082530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danom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30</w:t>
      </w:r>
      <w:r w:rsidRPr="0082530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travnj</w:t>
      </w:r>
      <w:r w:rsidR="008649F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a 2018.  u 13</w:t>
      </w:r>
      <w:r w:rsidRPr="0082530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,</w:t>
      </w:r>
      <w:r w:rsidR="008649F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40</w:t>
      </w:r>
      <w:r w:rsidRPr="0082530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sati </w:t>
      </w:r>
      <w:r w:rsidRPr="0082530B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kada će se ovo rješenje objaviti na mrežnoj stranici e-Oglasna ploča sudova. </w:t>
      </w:r>
    </w:p>
    <w:p w:rsidRDefault="00EC22FF" w:rsidP="00EC22FF" w:rsidR="00EC22FF" w:rsidRPr="002161EE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EC22FF" w:rsidP="00EC22FF" w:rsidR="00EC22FF" w:rsidRPr="0082530B">
      <w:pPr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325D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Stečajnim upraviteljem dužnika imenuje </w:t>
      </w:r>
      <w:r w:rsidRPr="00325D4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se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Edita Đurkin iz Osijeka</w:t>
      </w:r>
      <w:r w:rsidRPr="00325D4A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,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Donjodravska obala 16</w:t>
      </w:r>
      <w:r w:rsidRPr="00325D4A">
        <w:rPr>
          <w:rFonts w:cs="Times New Roman" w:hAnsi="Times New Roman" w:ascii="Times New Roman"/>
          <w:color w:themeColor="text1" w:val="000000"/>
          <w:sz w:val="24"/>
          <w:szCs w:val="24"/>
        </w:rPr>
        <w:t>, OIB</w:t>
      </w:r>
      <w:r w:rsidRPr="0082530B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: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65118926772</w:t>
      </w:r>
      <w:r w:rsidRPr="0082530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EC22FF" w:rsidP="00EC22FF" w:rsidR="00EC22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2530B">
        <w:rPr>
          <w:rFonts w:cs="Times New Roman" w:eastAsia="Times New Roman" w:hAnsi="Times New Roman" w:ascii="Times New Roman"/>
          <w:b/>
          <w:sz w:val="24"/>
          <w:szCs w:val="24"/>
          <w:lang w:val="en-GB"/>
        </w:rPr>
        <w:tab/>
      </w:r>
      <w:r w:rsidRPr="0082530B">
        <w:rPr>
          <w:rFonts w:cs="Times New Roman" w:eastAsia="Times New Roman" w:hAnsi="Times New Roman" w:ascii="Times New Roman"/>
          <w:sz w:val="24"/>
          <w:szCs w:val="24"/>
          <w:lang w:val="en-GB"/>
        </w:rPr>
        <w:t>III.</w:t>
      </w:r>
      <w:r w:rsidRPr="0082530B">
        <w:rPr>
          <w:rFonts w:cs="Times New Roman" w:eastAsia="Times New Roman" w:hAnsi="Times New Roman" w:ascii="Times New Roman"/>
          <w:b/>
          <w:sz w:val="24"/>
          <w:szCs w:val="24"/>
          <w:lang w:val="en-GB"/>
        </w:rPr>
        <w:t xml:space="preserve"> </w:t>
      </w:r>
      <w:r w:rsidRPr="0082530B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Zaključuje se skraćeni stečajni postupak nad dužnikom </w:t>
      </w:r>
      <w:r>
        <w:rPr>
          <w:rFonts w:cs="Times New Roman" w:hAnsi="Times New Roman" w:ascii="Times New Roman"/>
          <w:sz w:val="24"/>
          <w:szCs w:val="24"/>
        </w:rPr>
        <w:t>ESPADA</w:t>
      </w:r>
      <w:r w:rsidRPr="0082530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j.</w:t>
      </w:r>
      <w:r w:rsidRPr="0082530B">
        <w:rPr>
          <w:rFonts w:cs="Times New Roman" w:hAnsi="Times New Roman" w:ascii="Times New Roman"/>
          <w:sz w:val="24"/>
          <w:szCs w:val="24"/>
        </w:rPr>
        <w:t xml:space="preserve">d.o.o, </w:t>
      </w:r>
      <w:r>
        <w:rPr>
          <w:rFonts w:cs="Times New Roman" w:hAnsi="Times New Roman" w:ascii="Times New Roman"/>
          <w:sz w:val="24"/>
          <w:szCs w:val="24"/>
        </w:rPr>
        <w:t>Vodice</w:t>
      </w:r>
      <w:r w:rsidRPr="0082530B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Obala Juričev Ive Cote 24</w:t>
      </w:r>
      <w:r w:rsidRPr="0082530B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40879711595.</w:t>
      </w:r>
    </w:p>
    <w:p w:rsidRDefault="00EC22FF" w:rsidP="00EC22FF" w:rsidR="00EC22FF">
      <w:pPr>
        <w:spacing w:lineRule="auto" w:line="240" w:after="0"/>
        <w:jc w:val="both"/>
        <w:rPr>
          <w:rFonts w:cs="Times New Roman" w:eastAsia="Times New Roman" w:hAnsi="Times" w:ascii="Times"/>
          <w:b/>
          <w:sz w:val="24"/>
          <w:szCs w:val="24"/>
          <w:lang w:val="en-GB"/>
        </w:rPr>
      </w:pPr>
    </w:p>
    <w:p w:rsidRDefault="00EC22FF" w:rsidP="00EC22FF" w:rsidR="00EC22F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IV. Dio nastalih troškova postupka isplatit će se iz Fonda za namirenje troškova stečajnoga postupka iz čl. 111. Stečajnog zakona.</w:t>
      </w:r>
    </w:p>
    <w:p w:rsidRDefault="00EC22FF" w:rsidP="00EC22FF" w:rsidR="00EC22F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V.  Ovo rješenje će se neposredno po objavi istog na mrežnoj stranici e-Oglasna ploča sudova dostaviti sudskom registru ovog suda radi provedbe upisa činjenice otvaranja skraćenoga stečajnog postupka nad dužnikom, kao i po pravomoćnosti istog radi upisa činjenice zaključenja skraćenoga stečajnog postupka nad dužnikom i brisanja dužnika iz sudskog registra. </w:t>
      </w:r>
    </w:p>
    <w:p w:rsidRDefault="00EC22FF" w:rsidP="00EC22FF" w:rsidR="00EC22FF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EC22FF" w:rsidP="00EC22FF" w:rsidR="00EC22F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</w:t>
      </w:r>
    </w:p>
    <w:p w:rsidRDefault="00EC22FF" w:rsidP="00EC22FF" w:rsidR="00EC22F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lastRenderedPageBreak/>
        <w:t>Obrazloženje</w:t>
      </w:r>
    </w:p>
    <w:p w:rsidRDefault="00EC22FF" w:rsidP="00EC22FF" w:rsidR="00EC22F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val="en-GB"/>
        </w:rPr>
      </w:pPr>
    </w:p>
    <w:p w:rsidRDefault="00EC22FF" w:rsidP="00EC22FF" w:rsidR="00EC22F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Financijska agencija, Regionalni centar Split, Podružnica Šibenik je podnijela ovom sudu 12</w:t>
      </w:r>
      <w:r w:rsidRPr="0082530B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veljače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2018. zahtjev za provedbu skraćenoga stečajnog postupka nad uvodno označenim dužnikom na temelju čl. 429. st. 1. Stečajnog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zakona (Narodne novine broj 71/15, dalje u tekstu: SZ). U zahtjevu u bitnome navodi da dužnik na dan 7. veljače 2018. u Očevidniku redoslijeda osnova za plaćanje ima evidentirane neizvršene osnove za plaćanje u neprekinutom razdoblju od 120 dana u ukupnom iznosu od 63.858,96 kuna, da nema zaposlenih, da ima otvoren račun u Privrednoj banci Zagreb d.d., te da nema zaplijenjena novčana sredstava na ime predujma za namirenje troškova stečajnog postupka.</w:t>
      </w:r>
    </w:p>
    <w:p w:rsidRDefault="00EC22FF" w:rsidP="00EC22FF" w:rsidR="00EC22F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Nakon izvršenog uvida u sudski registar, a postupajući sukladno odredbi čl. 430. SZ-a,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ovaj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sud je 5. ožujka 2018. oglas na mrežnoj stranici e-Oglasna ploča suda kojim su pozvane osobe ovlaštene za zastupanje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EC22FF" w:rsidP="00EC22FF" w:rsidR="00EC22F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EC22FF" w:rsidP="00EC22FF" w:rsidR="00EC22F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S obzirom da naprijed navedene osobe nisu dostavile ovom sudu popis imovine i obveza dužnika niti predložile otvaranje stečajnoga postupka oglasom određenom roku, te da iz potvrde Financijske agencije od 30. travnja 2018. proizlazi da je račun dužnika i dalje u blokadi zbog neizvršenih osnova za plaćanje u iznosu od 67.032,96 kuna u neprekinutom razdoblju od 201 dan, to je temeljem odredbi čl. 431. i 432. SZ-a, u svezi s odredbama čl. 132. i 133. te 286. do 292. istog, donesena odluka kao u točki I. do IV. izreke ovog rješenja.  </w:t>
      </w:r>
    </w:p>
    <w:p w:rsidRDefault="00EC22FF" w:rsidP="00EC22FF" w:rsidR="00EC22F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EC22FF" w:rsidP="00EC22FF" w:rsidR="00EC22FF">
      <w:pPr>
        <w:spacing w:lineRule="auto" w:line="240" w:after="0"/>
        <w:ind w:firstLine="708"/>
        <w:jc w:val="both"/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Hrvatski registar civilnih zrakoplova koji vodi navedena agencija.</w:t>
      </w:r>
    </w:p>
    <w:p w:rsidRDefault="00EC22FF" w:rsidP="00EC22FF" w:rsidR="00EC22F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Izbor stečajnoga upravitelja dužnika obavljen je metodom slučajnog odabira za područje nadležnosti ovog suda, a sukladno odredbi čl. 432. SZ-a. </w:t>
      </w:r>
    </w:p>
    <w:p w:rsidRDefault="00EC22FF" w:rsidP="00EC22FF" w:rsidR="00EC22F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U Zadru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30. travnja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2018.  </w:t>
      </w:r>
    </w:p>
    <w:p w:rsidRDefault="00EC22FF" w:rsidP="00EC22FF" w:rsidR="00EC22F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211718" w:rsidP="00EC22FF" w:rsidR="00EC22F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 točnost otpravka-ovlaštena službenica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       Sudska savjetnica</w:t>
      </w:r>
    </w:p>
    <w:p w:rsidRDefault="00211718" w:rsidP="00EC22FF" w:rsidR="00EC22F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Anita Ivandić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                     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</w:t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Anamarija Kovačić Milković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, v.r.</w:t>
      </w:r>
    </w:p>
    <w:p w:rsidRDefault="00EC22FF" w:rsidP="00EC22FF" w:rsidR="00EC22FF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</w:p>
    <w:p w:rsidRDefault="00EC22FF" w:rsidP="00EC22FF" w:rsidR="00EC22FF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</w:p>
    <w:p w:rsidRDefault="00EC22FF" w:rsidP="00EC22FF" w:rsidR="00EC22FF">
      <w:pPr>
        <w:tabs>
          <w:tab w:pos="237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tabs>
          <w:tab w:pos="237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tabs>
          <w:tab w:pos="237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tabs>
          <w:tab w:pos="237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lastRenderedPageBreak/>
        <w:t>Uputa o pravnom lijeku</w:t>
      </w:r>
    </w:p>
    <w:p w:rsidRDefault="00EC22FF" w:rsidP="00EC22FF" w:rsidR="00EC22F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Protiv ovoga rješenja može se izjaviti žalba u roku od 8 dana od dostave pisanog otpravka istog, putem ovog suda u tri istovjetna primjerka (čl. 12. i čl. 19. SZ-a). O žalbi odlučuje sudac pojedinac ovog suda.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EC22FF" w:rsidP="00EC22FF" w:rsidR="00EC22FF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DN-a: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 dužnika uz potvrdu o imenovanju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 Podružnica Šibenik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ŽDO u Šibeniku</w:t>
      </w: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Građansko-upravnom odjelu 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RH, Ministarstvo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financija, Porezna uprava Šibenik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Općinskom sudu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Šibeniku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Lučkoj kapet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aniji Šibenik-registru brodova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odmah radi upisa činjenice otvaranja skraćenoga stečajnog post.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nakon pravomoćnosti radi brisanja dužnika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Državnom zavodu za intelektualno vlasništvo, Ulica grada Vukovara 78, Zagreb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ovog suda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EC22FF" w:rsidP="00EC22FF" w:rsidR="00EC22FF" w:rsidRPr="00F736D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72B" w:rsidR="00B8172B"/>
    <w:sectPr w:rsidR="00B817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panose1 w:val="02020603060405020304"/>
    <w:charset w:val="EE"/>
    <w:family w:val="roman"/>
    <w:pitch w:val="variable"/>
    <w:sig w:csb1="00000000" w:csb0="00000093" w:usb3="00000000" w:usb2="00000000" w:usb1="00000000" w:usb0="00000007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22FF"/>
    <w:rsid w:val="00211718"/>
    <w:rsid w:val="006F2EA5"/>
    <w:rsid w:val="008649FB"/>
    <w:rsid w:val="00B8172B"/>
    <w:rsid w:val="00EC2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22FF"/>
    <w:pPr>
      <w:spacing w:lineRule="auto" w:line="276"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F2E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EA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EA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EA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EA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22FF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F2E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E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E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E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E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travnja 2018.</izvorni_sadrzaj>
    <derivirana_varijabla naziv="DomainObject.DatumDonosenjaOdluke_1">30.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2018.</izvorni_sadrzaj>
    <derivirana_varijabla naziv="DomainObject.Predmet.DatumOsnivanja_1">12.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St-63/2018</izvorni_sadrzaj>
    <derivirana_varijabla naziv="DomainObject.Predmet.OznakaBroj_1">St-63/2018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ESPADA jednostavno društvo s ograničenom odgovornošću za ugostiteljstvo i turizam</izvorni_sadrzaj>
    <derivirana_varijabla naziv="DomainObject.Predmet.ProtustrankaFormated_1">  ESPADA jednostavno društvo s ograničenom odgovornošću za ugostiteljstvo i turizam</derivirana_varijabla>
  </DomainObject.Predmet.ProtustrankaFormated>
  <DomainObject.Predmet.ProtustrankaFormatedOIB>
    <izvorni_sadrzaj>  ESPADA jednostavno društvo s ograničenom odgovornošću za ugostiteljstvo i turizam, OIB 40879711595</izvorni_sadrzaj>
    <derivirana_varijabla naziv="DomainObject.Predmet.ProtustrankaFormatedOIB_1">  ESPADA jednostavno društvo s ograničenom odgovornošću za ugostiteljstvo i turizam, OIB 40879711595</derivirana_varijabla>
  </DomainObject.Predmet.ProtustrankaFormatedOIB>
  <DomainObject.Predmet.ProtustrankaFormatedWithAdress>
    <izvorni_sadrzaj> ESPADA jednostavno društvo s ograničenom odgovornošću za ugostiteljstvo i turizam, Obala Juričev Ive Cote 24 , 22211 Vodice</izvorni_sadrzaj>
    <derivirana_varijabla naziv="DomainObject.Predmet.ProtustrankaFormatedWithAdress_1"> ESPADA jednostavno društvo s ograničenom odgovornošću za ugostiteljstvo i turizam, Obala Juričev Ive Cote 24 , 22211 Vodice</derivirana_varijabla>
  </DomainObject.Predmet.ProtustrankaFormatedWithAdress>
  <DomainObject.Predmet.ProtustrankaFormatedWithAdressOIB>
    <izvorni_sadrzaj> ESPADA jednostavno društvo s ograničenom odgovornošću za ugostiteljstvo i turizam, OIB 40879711595, Obala Juričev Ive Cote 24 , 22211 Vodice</izvorni_sadrzaj>
    <derivirana_varijabla naziv="DomainObject.Predmet.ProtustrankaFormatedWithAdressOIB_1"> ESPADA jednostavno društvo s ograničenom odgovornošću za ugostiteljstvo i turizam, OIB 40879711595, Obala Juričev Ive Cote 24 , 22211 Vodice</derivirana_varijabla>
  </DomainObject.Predmet.ProtustrankaFormatedWithAdressOIB>
  <DomainObject.Predmet.ProtustrankaWithAdress>
    <izvorni_sadrzaj>ESPADA jednostavno društvo s ograničenom odgovornošću za ugostiteljstvo i turizam Obala Juričev Ive Cote 24 , 22211 Vodice</izvorni_sadrzaj>
    <derivirana_varijabla naziv="DomainObject.Predmet.ProtustrankaWithAdress_1">ESPADA jednostavno društvo s ograničenom odgovornošću za ugostiteljstvo i turizam Obala Juričev Ive Cote 24 , 22211 Vodice</derivirana_varijabla>
  </DomainObject.Predmet.ProtustrankaWithAdress>
  <DomainObject.Predmet.ProtustrankaWithAdressOIB>
    <izvorni_sadrzaj>ESPADA jednostavno društvo s ograničenom odgovornošću za ugostiteljstvo i turizam, OIB 40879711595, Obala Juričev Ive Cote 24 , 22211 Vodice</izvorni_sadrzaj>
    <derivirana_varijabla naziv="DomainObject.Predmet.ProtustrankaWithAdressOIB_1">ESPADA jednostavno društvo s ograničenom odgovornošću za ugostiteljstvo i turizam, OIB 40879711595, Obala Juričev Ive Cote 24 , 22211 Vodice</derivirana_varijabla>
  </DomainObject.Predmet.ProtustrankaWithAdressOIB>
  <DomainObject.Predmet.ProtustrankaNazivFormated>
    <izvorni_sadrzaj>ESPADA jednostavno društvo s ograničenom odgovornošću za ugostiteljstvo i turizam</izvorni_sadrzaj>
    <derivirana_varijabla naziv="DomainObject.Predmet.ProtustrankaNazivFormated_1">ESPADA jednostavno društvo s ograničenom odgovornošću za ugostiteljstvo i turizam</derivirana_varijabla>
  </DomainObject.Predmet.ProtustrankaNazivFormated>
  <DomainObject.Predmet.ProtustrankaNazivFormatedOIB>
    <izvorni_sadrzaj>ESPADA jednostavno društvo s ograničenom odgovornošću za ugostiteljstvo i turizam, OIB 40879711595</izvorni_sadrzaj>
    <derivirana_varijabla naziv="DomainObject.Predmet.ProtustrankaNazivFormatedOIB_1">ESPADA jednostavno društvo s ograničenom odgovornošću za ugostiteljstvo i turizam, OIB 40879711595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ESPADA jednostavno društvo s ograničenom odgovornošću za ugostiteljstvo i turizam</item>
    </izvorni_sadrzaj>
    <derivirana_varijabla naziv="DomainObject.Predmet.ProtuStrankaListFormated_1">
      <item>ESPADA jednostavno društvo s ograničenom odgovornošću za ugostiteljstvo i turizam</item>
    </derivirana_varijabla>
  </DomainObject.Predmet.ProtuStrankaListFormated>
  <DomainObject.Predmet.ProtuStrankaListFormatedOIB>
    <izvorni_sadrzaj>
      <item>ESPADA jednostavno društvo s ograničenom odgovornošću za ugostiteljstvo i turizam, OIB 40879711595</item>
    </izvorni_sadrzaj>
    <derivirana_varijabla naziv="DomainObject.Predmet.ProtuStrankaListFormatedOIB_1">
      <item>ESPADA jednostavno društvo s ograničenom odgovornošću za ugostiteljstvo i turizam, OIB 40879711595</item>
    </derivirana_varijabla>
  </DomainObject.Predmet.ProtuStrankaListFormatedOIB>
  <DomainObject.Predmet.ProtuStrankaListFormatedWithAdress>
    <izvorni_sadrzaj>
      <item>ESPADA jednostavno društvo s ograničenom odgovornošću za ugostiteljstvo i turizam, Obala Juričev Ive Cote 24 , 22211 Vodice</item>
    </izvorni_sadrzaj>
    <derivirana_varijabla naziv="DomainObject.Predmet.ProtuStrankaListFormatedWithAdress_1">
      <item>ESPADA jednostavno društvo s ograničenom odgovornošću za ugostiteljstvo i turizam, Obala Juričev Ive Cote 24 , 22211 Vodice</item>
    </derivirana_varijabla>
  </DomainObject.Predmet.ProtuStrankaListFormatedWithAdress>
  <DomainObject.Predmet.ProtuStrankaListFormatedWithAdressOIB>
    <izvorni_sadrzaj>
      <item>ESPADA jednostavno društvo s ograničenom odgovornošću za ugostiteljstvo i turizam, OIB 40879711595, Obala Juričev Ive Cote 24 , 22211 Vodice</item>
    </izvorni_sadrzaj>
    <derivirana_varijabla naziv="DomainObject.Predmet.ProtuStrankaListFormatedWithAdressOIB_1">
      <item>ESPADA jednostavno društvo s ograničenom odgovornošću za ugostiteljstvo i turizam, OIB 40879711595, Obala Juričev Ive Cote 24 , 22211 Vodice</item>
    </derivirana_varijabla>
  </DomainObject.Predmet.ProtuStrankaListFormatedWithAdressOIB>
  <DomainObject.Predmet.ProtuStrankaListNazivFormated>
    <izvorni_sadrzaj>
      <item>ESPADA jednostavno društvo s ograničenom odgovornošću za ugostiteljstvo i turizam</item>
    </izvorni_sadrzaj>
    <derivirana_varijabla naziv="DomainObject.Predmet.ProtuStrankaListNazivFormated_1">
      <item>ESPADA jednostavno društvo s ograničenom odgovornošću za ugostiteljstvo i turizam</item>
    </derivirana_varijabla>
  </DomainObject.Predmet.ProtuStrankaListNazivFormated>
  <DomainObject.Predmet.ProtuStrankaListNazivFormatedOIB>
    <izvorni_sadrzaj>
      <item>ESPADA jednostavno društvo s ograničenom odgovornošću za ugostiteljstvo i turizam, OIB 40879711595</item>
    </izvorni_sadrzaj>
    <derivirana_varijabla naziv="DomainObject.Predmet.ProtuStrankaListNazivFormatedOIB_1">
      <item>ESPADA jednostavno društvo s ograničenom odgovornošću za ugostiteljstvo i turizam, OIB 40879711595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2018.</izvorni_sadrzaj>
    <derivirana_varijabla naziv="DomainObject.Datum_1">30.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ESPADA jednostavno društvo s ograničenom odgovornošću za ugostiteljstvo i turizam</izvorni_sadrzaj>
    <derivirana_varijabla naziv="DomainObject.Predmet.ProtustrankaIDrugi_1">ESPADA jednostavno društvo s ograničenom odgovornošću za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ESPADA jednostavno društvo s ograničenom odgovornošću za ugostiteljstvo i turizam, OIB 40879711595, Obala Juričev Ive Cote 24 , 22211 Vodice</izvorni_sadrzaj>
    <derivirana_varijabla naziv="DomainObject.Predmet.ProtustrankaIDrugiAdressOIB_1">ESPADA jednostavno društvo s ograničenom odgovornošću za ugostiteljstvo i turizam, OIB 40879711595, Obala Juričev Ive Cote 24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ESPADA jednostavno društvo s ograničenom odgovornošću za ugostiteljstvo i turizam</item>
    </izvorni_sadrzaj>
    <derivirana_varijabla naziv="DomainObject.Predmet.SudioniciListNaziv_1">
      <item>FINA - Podružnica Šibenik</item>
      <item>ESPADA jednostavno društvo s ograničenom odgovornošću za ugostiteljstvo i turizam</item>
    </derivirana_varijabla>
  </DomainObject.Predmet.SudioniciListNaziv>
  <DomainObject.Predmet.SudioniciListAdressOIB>
    <izvorni_sadrzaj>
      <item>FINA - Podružnica Šibenik, OIB 85821130368, Perivoj L. Marune 1,22000 Šibenik</item>
      <item>ESPADA jednostavno društvo s ograničenom odgovornošću za ugostiteljstvo i turizam, OIB 40879711595, Obala Juričev Ive Cote 24 ,22211 Vodice</item>
    </izvorni_sadrzaj>
    <derivirana_varijabla naziv="DomainObject.Predmet.SudioniciListAdressOIB_1">
      <item>FINA - Podružnica Šibenik, OIB 85821130368, Perivoj L. Marune 1,22000 Šibenik</item>
      <item>ESPADA jednostavno društvo s ograničenom odgovornošću za ugostiteljstvo i turizam, OIB 40879711595, Obala Juričev Ive Cote 24 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40879711595</item>
    </izvorni_sadrzaj>
    <derivirana_varijabla naziv="DomainObject.Predmet.SudioniciListNazivOIB_1">
      <item>, OIB 85821130368</item>
      <item>, OIB 40879711595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1037</properties:Words>
  <properties:Characters>5677</properties:Characters>
  <properties:Lines>123</properties:Lines>
  <properties:Paragraphs>42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2018-04-30T11:03:00Z</dcterms:created>
  <dc:creator>Nena Mužanović</dc:creator>
  <cp:lastModifiedBy>Anamarija Kovačić Milković</cp:lastModifiedBy>
  <dcterms:modified xmlns:xsi="http://www.w3.org/2001/XMLSchema-instance" xsi:type="dcterms:W3CDTF">2018-04-30T11:38:00Z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 St-63-18-otvaranje i zaključenje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