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006a0" w14:paraId="9d006a0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</w:t>
      </w:r>
      <w:r w:rsidR="00C75395">
        <w:t>-</w:t>
      </w:r>
      <w:r w:rsidR="003F3A04">
        <w:t>932</w:t>
      </w:r>
      <w:r w:rsidR="0053258C">
        <w:t>/2019</w:t>
      </w:r>
      <w:r w:rsidR="00EF0A29">
        <w:t>-</w:t>
      </w:r>
      <w:r w:rsidR="003F3A04">
        <w:t>9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  <w:r w:rsidR="001B2A4C">
        <w:t>U KARLOVCU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>Trgovački sud u Zagrebu, Stalna služba</w:t>
      </w:r>
      <w:r w:rsidR="00616264">
        <w:t xml:space="preserve"> u Karlovcu</w:t>
      </w:r>
      <w:r>
        <w:t xml:space="preserve">, po sucu Goranki Boljkovac, kao stečajnom sucu, u </w:t>
      </w:r>
      <w:r w:rsidR="00782F38">
        <w:t>stečajnom postupku</w:t>
      </w:r>
      <w:r>
        <w:t xml:space="preserve"> nad dužnikom </w:t>
      </w:r>
      <w:r w:rsidR="003F3A04">
        <w:t xml:space="preserve">SANJIN UREMOVIĆ j.d.o.o., Zagreb, Dobojska ulica 30, OIB </w:t>
      </w:r>
      <w:r w:rsidR="003F3A04" w:rsidRPr="00061A8B">
        <w:t>47439971939</w:t>
      </w:r>
      <w:r w:rsidR="00390AC0">
        <w:t>,</w:t>
      </w:r>
      <w:r>
        <w:t xml:space="preserve"> dana </w:t>
      </w:r>
      <w:r w:rsidR="002D414E">
        <w:t>5</w:t>
      </w:r>
      <w:r w:rsidR="00A2028F">
        <w:t>. srpnja</w:t>
      </w:r>
      <w:r w:rsidR="00782F38">
        <w:t xml:space="preserve"> 2019</w:t>
      </w:r>
      <w:r>
        <w:t xml:space="preserve">. </w:t>
      </w:r>
    </w:p>
    <w:p w:rsidRDefault="0053258C" w:rsidP="0080790D" w:rsidR="0080790D">
      <w:pPr>
        <w:ind w:firstLine="708"/>
        <w:jc w:val="both"/>
      </w:pPr>
      <w:r>
        <w:t xml:space="preserve"> </w:t>
      </w: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Određuje se ročište radi </w:t>
      </w:r>
      <w:r w:rsidR="00345B5F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2D414E" w:rsidP="0080790D" w:rsidR="0080790D">
      <w:pPr>
        <w:jc w:val="both"/>
        <w:rPr>
          <w:b/>
        </w:rPr>
      </w:pPr>
      <w:r>
        <w:rPr>
          <w:b/>
        </w:rPr>
        <w:t>12</w:t>
      </w:r>
      <w:r w:rsidR="0068791C">
        <w:rPr>
          <w:b/>
        </w:rPr>
        <w:t>. rujna</w:t>
      </w:r>
      <w:r w:rsidR="0080790D">
        <w:rPr>
          <w:b/>
        </w:rPr>
        <w:t xml:space="preserve"> 201</w:t>
      </w:r>
      <w:r w:rsidR="00551CBA">
        <w:rPr>
          <w:b/>
        </w:rPr>
        <w:t>9</w:t>
      </w:r>
      <w:r w:rsidR="0080790D">
        <w:rPr>
          <w:b/>
        </w:rPr>
        <w:t xml:space="preserve">. u </w:t>
      </w:r>
      <w:r w:rsidR="00A97F14">
        <w:rPr>
          <w:b/>
        </w:rPr>
        <w:t>10,</w:t>
      </w:r>
      <w:r w:rsidR="003F3A04">
        <w:rPr>
          <w:b/>
        </w:rPr>
        <w:t>0</w:t>
      </w:r>
      <w:r w:rsidR="00C75395">
        <w:rPr>
          <w:b/>
        </w:rPr>
        <w:t>0</w:t>
      </w:r>
      <w:r w:rsidR="0080790D">
        <w:rPr>
          <w:b/>
        </w:rPr>
        <w:t xml:space="preserve"> sati </w:t>
      </w:r>
      <w:r w:rsidR="0080790D">
        <w:t>u zgradi Trgovačkog suda u Zagrebu, Stalna služba</w:t>
      </w:r>
      <w:r w:rsidR="00616264">
        <w:t xml:space="preserve"> u Karlovcu</w:t>
      </w:r>
      <w:r w:rsidR="0080790D"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EF0A29" w:rsidP="00534D8A" w:rsidR="002D414E">
      <w:r>
        <w:t xml:space="preserve">- </w:t>
      </w:r>
      <w:r w:rsidR="00FF2067">
        <w:t xml:space="preserve">dužnik </w:t>
      </w:r>
      <w:r w:rsidR="003F3A04">
        <w:t>SANJIN UREMOVIĆ j.d.o.o., Zagreb, Dobojska ulica 30</w:t>
      </w:r>
    </w:p>
    <w:p w:rsidRDefault="00513C1A" w:rsidP="00534D8A" w:rsidR="00534D8A">
      <w:r>
        <w:t>- zakonski zastupnik</w:t>
      </w:r>
      <w:r w:rsidR="00534D8A">
        <w:t xml:space="preserve"> dužnika </w:t>
      </w:r>
      <w:r w:rsidR="003F3A04" w:rsidRPr="00061A8B">
        <w:t xml:space="preserve">Sanjin </w:t>
      </w:r>
      <w:proofErr w:type="spellStart"/>
      <w:r w:rsidR="003F3A04" w:rsidRPr="00061A8B">
        <w:t>Uremović</w:t>
      </w:r>
      <w:proofErr w:type="spellEnd"/>
      <w:r w:rsidR="003F3A04" w:rsidRPr="00061A8B">
        <w:t xml:space="preserve">, </w:t>
      </w:r>
      <w:r w:rsidR="003F3A04">
        <w:t>Ledenice, Ledenice 84</w:t>
      </w:r>
    </w:p>
    <w:p w:rsidRDefault="00EF0A29" w:rsidP="00534D8A" w:rsidR="0080790D">
      <w:r>
        <w:t xml:space="preserve"> </w:t>
      </w:r>
      <w:r w:rsidR="006C7760">
        <w:t>- FINA</w:t>
      </w:r>
      <w:r w:rsidR="00861357">
        <w:t>.</w:t>
      </w:r>
    </w:p>
    <w:p w:rsidRDefault="004424C7" w:rsidP="004424C7" w:rsidR="004424C7" w:rsidRPr="008C6014">
      <w:pPr>
        <w:jc w:val="both"/>
        <w:rPr>
          <w:lang w:val="es-ES_tradnl"/>
        </w:rPr>
      </w:pPr>
    </w:p>
    <w:p w:rsidRDefault="00CE6934" w:rsidP="004424C7" w:rsidR="004424C7" w:rsidRPr="008C6014">
      <w:pPr>
        <w:jc w:val="both"/>
      </w:pPr>
      <w:r>
        <w:t xml:space="preserve"> </w:t>
      </w: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2D414E">
        <w:t>5</w:t>
      </w:r>
      <w:r w:rsidR="00A2028F">
        <w:t>. srpnja</w:t>
      </w:r>
      <w:r w:rsidR="00782F38">
        <w:t xml:space="preserve"> 2019.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ovlašteni službenik:</w:t>
      </w:r>
    </w:p>
    <w:p w:rsidRDefault="00782F38" w:rsidP="00782F38" w:rsidR="00782F38">
      <w:pPr>
        <w:jc w:val="both"/>
      </w:pPr>
      <w:r>
        <w:t>Pravna pouka:</w:t>
      </w:r>
      <w:r w:rsidRPr="008C6014">
        <w:t xml:space="preserve">    </w:t>
      </w:r>
      <w:r>
        <w:t xml:space="preserve">     </w:t>
      </w:r>
      <w:r w:rsidRPr="008C6014">
        <w:t xml:space="preserve">                                                                              Renata Klokočki</w:t>
      </w:r>
    </w:p>
    <w:p w:rsidRDefault="00782F38" w:rsidP="00782F38" w:rsidR="002F06E3" w:rsidRPr="008C6014">
      <w:pPr>
        <w:jc w:val="both"/>
      </w:pPr>
      <w:r>
        <w:t>Protiv ovog zaključka nije dopuštena žalba.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1341" w:rsidP="008F69E1" w:rsidR="00261341">
      <w:r>
        <w:separator/>
      </w:r>
    </w:p>
  </w:endnote>
  <w:endnote w:id="0" w:type="continuationSeparator">
    <w:p w:rsidRDefault="00261341" w:rsidP="008F69E1" w:rsidR="002613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1341" w:rsidP="008F69E1" w:rsidR="00261341">
      <w:r>
        <w:separator/>
      </w:r>
    </w:p>
  </w:footnote>
  <w:footnote w:id="0" w:type="continuationSeparator">
    <w:p w:rsidRDefault="00261341" w:rsidP="008F69E1" w:rsidR="00261341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56D92"/>
    <w:rsid w:val="00070FD4"/>
    <w:rsid w:val="000A748C"/>
    <w:rsid w:val="000D3AAA"/>
    <w:rsid w:val="000D6D24"/>
    <w:rsid w:val="00105CCC"/>
    <w:rsid w:val="00115020"/>
    <w:rsid w:val="0012743D"/>
    <w:rsid w:val="001528EE"/>
    <w:rsid w:val="001733A5"/>
    <w:rsid w:val="001B2A4C"/>
    <w:rsid w:val="001D42B7"/>
    <w:rsid w:val="001D6BE9"/>
    <w:rsid w:val="001E1DFE"/>
    <w:rsid w:val="001E5097"/>
    <w:rsid w:val="001F5479"/>
    <w:rsid w:val="002008F2"/>
    <w:rsid w:val="00225705"/>
    <w:rsid w:val="00235D90"/>
    <w:rsid w:val="00250AF7"/>
    <w:rsid w:val="00261341"/>
    <w:rsid w:val="00275187"/>
    <w:rsid w:val="002A0FC7"/>
    <w:rsid w:val="002B69D3"/>
    <w:rsid w:val="002D414E"/>
    <w:rsid w:val="002F06E3"/>
    <w:rsid w:val="0034439D"/>
    <w:rsid w:val="00345B5F"/>
    <w:rsid w:val="00350A40"/>
    <w:rsid w:val="00363F05"/>
    <w:rsid w:val="00380D2B"/>
    <w:rsid w:val="00390AC0"/>
    <w:rsid w:val="003C0D0C"/>
    <w:rsid w:val="003C6EDA"/>
    <w:rsid w:val="003F3A04"/>
    <w:rsid w:val="00431BB0"/>
    <w:rsid w:val="00436977"/>
    <w:rsid w:val="004424C7"/>
    <w:rsid w:val="00457A8F"/>
    <w:rsid w:val="0046288E"/>
    <w:rsid w:val="004852BF"/>
    <w:rsid w:val="00494520"/>
    <w:rsid w:val="00497700"/>
    <w:rsid w:val="004B4198"/>
    <w:rsid w:val="004C75A2"/>
    <w:rsid w:val="004D5165"/>
    <w:rsid w:val="004E3BDC"/>
    <w:rsid w:val="004F6D7F"/>
    <w:rsid w:val="00513C1A"/>
    <w:rsid w:val="005307D2"/>
    <w:rsid w:val="00530E63"/>
    <w:rsid w:val="0053258C"/>
    <w:rsid w:val="00534D8A"/>
    <w:rsid w:val="005450EA"/>
    <w:rsid w:val="00551CBA"/>
    <w:rsid w:val="00555276"/>
    <w:rsid w:val="0059233D"/>
    <w:rsid w:val="005A131D"/>
    <w:rsid w:val="005A3C8E"/>
    <w:rsid w:val="005E68E6"/>
    <w:rsid w:val="005E7389"/>
    <w:rsid w:val="005F141E"/>
    <w:rsid w:val="005F3F04"/>
    <w:rsid w:val="006058E0"/>
    <w:rsid w:val="00616264"/>
    <w:rsid w:val="006438EE"/>
    <w:rsid w:val="00645D5C"/>
    <w:rsid w:val="00654ECC"/>
    <w:rsid w:val="00655E17"/>
    <w:rsid w:val="00661930"/>
    <w:rsid w:val="0067473C"/>
    <w:rsid w:val="00676D41"/>
    <w:rsid w:val="0068791C"/>
    <w:rsid w:val="006A6752"/>
    <w:rsid w:val="006B543E"/>
    <w:rsid w:val="006C52B1"/>
    <w:rsid w:val="006C6846"/>
    <w:rsid w:val="006C7760"/>
    <w:rsid w:val="006D32B8"/>
    <w:rsid w:val="00722602"/>
    <w:rsid w:val="007257E7"/>
    <w:rsid w:val="00727BAB"/>
    <w:rsid w:val="0075400C"/>
    <w:rsid w:val="00760643"/>
    <w:rsid w:val="0077270E"/>
    <w:rsid w:val="00782F38"/>
    <w:rsid w:val="007835FD"/>
    <w:rsid w:val="00793B47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61357"/>
    <w:rsid w:val="00884E98"/>
    <w:rsid w:val="00896DAF"/>
    <w:rsid w:val="00897277"/>
    <w:rsid w:val="008C3791"/>
    <w:rsid w:val="008C6014"/>
    <w:rsid w:val="008D667C"/>
    <w:rsid w:val="008D68E5"/>
    <w:rsid w:val="008E0CC6"/>
    <w:rsid w:val="008E1F94"/>
    <w:rsid w:val="008F079C"/>
    <w:rsid w:val="008F2B9C"/>
    <w:rsid w:val="008F4502"/>
    <w:rsid w:val="008F4FA1"/>
    <w:rsid w:val="008F69E1"/>
    <w:rsid w:val="009013A3"/>
    <w:rsid w:val="009059E5"/>
    <w:rsid w:val="00915235"/>
    <w:rsid w:val="00922376"/>
    <w:rsid w:val="00951CEF"/>
    <w:rsid w:val="009522DF"/>
    <w:rsid w:val="00957511"/>
    <w:rsid w:val="0097035F"/>
    <w:rsid w:val="00997D9F"/>
    <w:rsid w:val="00997ECC"/>
    <w:rsid w:val="009A0595"/>
    <w:rsid w:val="009A4D86"/>
    <w:rsid w:val="009E2386"/>
    <w:rsid w:val="009E2784"/>
    <w:rsid w:val="009E59DE"/>
    <w:rsid w:val="00A07F1A"/>
    <w:rsid w:val="00A2028F"/>
    <w:rsid w:val="00A2292E"/>
    <w:rsid w:val="00A2429F"/>
    <w:rsid w:val="00A33912"/>
    <w:rsid w:val="00A53FF2"/>
    <w:rsid w:val="00A72BF9"/>
    <w:rsid w:val="00A85A51"/>
    <w:rsid w:val="00A90585"/>
    <w:rsid w:val="00A97293"/>
    <w:rsid w:val="00A97F14"/>
    <w:rsid w:val="00AA0D6E"/>
    <w:rsid w:val="00AB4D99"/>
    <w:rsid w:val="00AC0EAE"/>
    <w:rsid w:val="00AC7B64"/>
    <w:rsid w:val="00AD2136"/>
    <w:rsid w:val="00AF6E9E"/>
    <w:rsid w:val="00B01BE9"/>
    <w:rsid w:val="00B02414"/>
    <w:rsid w:val="00B05A33"/>
    <w:rsid w:val="00B129C8"/>
    <w:rsid w:val="00B14BC0"/>
    <w:rsid w:val="00B221E8"/>
    <w:rsid w:val="00B331ED"/>
    <w:rsid w:val="00B4398C"/>
    <w:rsid w:val="00B4407D"/>
    <w:rsid w:val="00B52160"/>
    <w:rsid w:val="00B52D47"/>
    <w:rsid w:val="00B61053"/>
    <w:rsid w:val="00B661CE"/>
    <w:rsid w:val="00B72A33"/>
    <w:rsid w:val="00B86A17"/>
    <w:rsid w:val="00BA0D21"/>
    <w:rsid w:val="00C07FDC"/>
    <w:rsid w:val="00C126E7"/>
    <w:rsid w:val="00C24148"/>
    <w:rsid w:val="00C24963"/>
    <w:rsid w:val="00C37C57"/>
    <w:rsid w:val="00C41773"/>
    <w:rsid w:val="00C4431A"/>
    <w:rsid w:val="00C61BDD"/>
    <w:rsid w:val="00C61F01"/>
    <w:rsid w:val="00C75395"/>
    <w:rsid w:val="00C923D5"/>
    <w:rsid w:val="00CB326D"/>
    <w:rsid w:val="00CD0A39"/>
    <w:rsid w:val="00CD3165"/>
    <w:rsid w:val="00CD7B05"/>
    <w:rsid w:val="00CE6934"/>
    <w:rsid w:val="00CF485F"/>
    <w:rsid w:val="00D1675B"/>
    <w:rsid w:val="00D307FD"/>
    <w:rsid w:val="00D650FA"/>
    <w:rsid w:val="00D7138B"/>
    <w:rsid w:val="00D757AE"/>
    <w:rsid w:val="00D8085C"/>
    <w:rsid w:val="00D9704E"/>
    <w:rsid w:val="00DA2DA0"/>
    <w:rsid w:val="00DB5A61"/>
    <w:rsid w:val="00DE4C6F"/>
    <w:rsid w:val="00DE7859"/>
    <w:rsid w:val="00E039EE"/>
    <w:rsid w:val="00E11F09"/>
    <w:rsid w:val="00E44F78"/>
    <w:rsid w:val="00E50766"/>
    <w:rsid w:val="00E54FD1"/>
    <w:rsid w:val="00E667B4"/>
    <w:rsid w:val="00E96CB1"/>
    <w:rsid w:val="00EA4E9F"/>
    <w:rsid w:val="00EE37F3"/>
    <w:rsid w:val="00EE475C"/>
    <w:rsid w:val="00EF0A29"/>
    <w:rsid w:val="00EF59FB"/>
    <w:rsid w:val="00F066BB"/>
    <w:rsid w:val="00F07C74"/>
    <w:rsid w:val="00F1633A"/>
    <w:rsid w:val="00F53570"/>
    <w:rsid w:val="00F74894"/>
    <w:rsid w:val="00FB5D72"/>
    <w:rsid w:val="00FC5628"/>
    <w:rsid w:val="00FD2AEF"/>
    <w:rsid w:val="00FD4E25"/>
    <w:rsid w:val="00FE078F"/>
    <w:rsid w:val="00FE32E4"/>
    <w:rsid w:val="00FE3AB5"/>
    <w:rsid w:val="00FF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4628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28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28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8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8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4628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28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28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8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8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3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11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521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243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2019.</izvorni_sadrzaj>
    <derivirana_varijabla naziv="DomainObject.DatumDonosenjaOdluke_1">10.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</izvorni_sadrzaj>
    <derivirana_varijabla naziv="DomainObject.Predmet.Broj_1">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2019.</izvorni_sadrzaj>
    <derivirana_varijabla naziv="DomainObject.Predmet.DatumOsnivanja_1">12.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St-932/2019</izvorni_sadrzaj>
    <derivirana_varijabla naziv="DomainObject.Predmet.OznakaBroj_1">St-932/2019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SANJIN UREMOVIĆ j.d.o.o. za usluge</izvorni_sadrzaj>
    <derivirana_varijabla naziv="DomainObject.Predmet.ProtustrankaFormated_1">  SANJIN UREMOVIĆ j.d.o.o. za usluge</derivirana_varijabla>
  </DomainObject.Predmet.ProtustrankaFormated>
  <DomainObject.Predmet.ProtustrankaFormatedOIB>
    <izvorni_sadrzaj>  SANJIN UREMOVIĆ j.d.o.o. za usluge, OIB 47439971939</izvorni_sadrzaj>
    <derivirana_varijabla naziv="DomainObject.Predmet.ProtustrankaFormatedOIB_1">  SANJIN UREMOVIĆ j.d.o.o. za usluge, OIB 47439971939</derivirana_varijabla>
  </DomainObject.Predmet.ProtustrankaFormatedOIB>
  <DomainObject.Predmet.ProtustrankaFormatedWithAdress>
    <izvorni_sadrzaj> SANJIN UREMOVIĆ j.d.o.o. za usluge, Dobojska ulica 30, 10000 Zagreb</izvorni_sadrzaj>
    <derivirana_varijabla naziv="DomainObject.Predmet.ProtustrankaFormatedWithAdress_1"> SANJIN UREMOVIĆ j.d.o.o. za usluge, Dobojska ulica 30, 10000 Zagreb</derivirana_varijabla>
  </DomainObject.Predmet.ProtustrankaFormatedWithAdress>
  <DomainObject.Predmet.ProtustrankaFormatedWithAdressOIB>
    <izvorni_sadrzaj> SANJIN UREMOVIĆ j.d.o.o. za usluge, OIB 47439971939, Dobojska ulica 30, 10000 Zagreb</izvorni_sadrzaj>
    <derivirana_varijabla naziv="DomainObject.Predmet.ProtustrankaFormatedWithAdressOIB_1"> SANJIN UREMOVIĆ j.d.o.o. za usluge, OIB 47439971939, Dobojska ulica 30, 10000 Zagreb</derivirana_varijabla>
  </DomainObject.Predmet.ProtustrankaFormatedWithAdressOIB>
  <DomainObject.Predmet.ProtustrankaWithAdress>
    <izvorni_sadrzaj>SANJIN UREMOVIĆ j.d.o.o. za usluge Dobojska ulica 30, 10000 Zagreb</izvorni_sadrzaj>
    <derivirana_varijabla naziv="DomainObject.Predmet.ProtustrankaWithAdress_1">SANJIN UREMOVIĆ j.d.o.o. za usluge Dobojska ulica 30, 10000 Zagreb</derivirana_varijabla>
  </DomainObject.Predmet.ProtustrankaWithAdress>
  <DomainObject.Predmet.ProtustrankaWithAdressOIB>
    <izvorni_sadrzaj>SANJIN UREMOVIĆ j.d.o.o. za usluge, OIB 47439971939, Dobojska ulica 30, 10000 Zagreb</izvorni_sadrzaj>
    <derivirana_varijabla naziv="DomainObject.Predmet.ProtustrankaWithAdressOIB_1">SANJIN UREMOVIĆ j.d.o.o. za usluge, OIB 47439971939, Dobojska ulica 30, 10000 Zagreb</derivirana_varijabla>
  </DomainObject.Predmet.ProtustrankaWithAdressOIB>
  <DomainObject.Predmet.ProtustrankaNazivFormated>
    <izvorni_sadrzaj>SANJIN UREMOVIĆ j.d.o.o. za usluge</izvorni_sadrzaj>
    <derivirana_varijabla naziv="DomainObject.Predmet.ProtustrankaNazivFormated_1">SANJIN UREMOVIĆ j.d.o.o. za usluge</derivirana_varijabla>
  </DomainObject.Predmet.ProtustrankaNazivFormated>
  <DomainObject.Predmet.ProtustrankaNazivFormatedOIB>
    <izvorni_sadrzaj>SANJIN UREMOVIĆ j.d.o.o. za usluge, OIB 47439971939</izvorni_sadrzaj>
    <derivirana_varijabla naziv="DomainObject.Predmet.ProtustrankaNazivFormatedOIB_1">SANJIN UREMOVIĆ j.d.o.o. za usluge, OIB 47439971939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SANJIN UREMOVIĆ j.d.o.o. za usluge</item>
    </izvorni_sadrzaj>
    <derivirana_varijabla naziv="DomainObject.Predmet.ProtuStrankaListFormated_1">
      <item>SANJIN UREMOVIĆ j.d.o.o. za usluge</item>
    </derivirana_varijabla>
  </DomainObject.Predmet.ProtuStrankaListFormated>
  <DomainObject.Predmet.ProtuStrankaListFormatedOIB>
    <izvorni_sadrzaj>
      <item>SANJIN UREMOVIĆ j.d.o.o. za usluge, OIB 47439971939</item>
    </izvorni_sadrzaj>
    <derivirana_varijabla naziv="DomainObject.Predmet.ProtuStrankaListFormatedOIB_1">
      <item>SANJIN UREMOVIĆ j.d.o.o. za usluge, OIB 47439971939</item>
    </derivirana_varijabla>
  </DomainObject.Predmet.ProtuStrankaListFormatedOIB>
  <DomainObject.Predmet.ProtuStrankaListFormatedWithAdress>
    <izvorni_sadrzaj>
      <item>SANJIN UREMOVIĆ j.d.o.o. za usluge, Dobojska ulica 30, 10000 Zagreb</item>
    </izvorni_sadrzaj>
    <derivirana_varijabla naziv="DomainObject.Predmet.ProtuStrankaListFormatedWithAdress_1">
      <item>SANJIN UREMOVIĆ j.d.o.o. za usluge, Dobojska ulica 30, 10000 Zagreb</item>
    </derivirana_varijabla>
  </DomainObject.Predmet.ProtuStrankaListFormatedWithAdress>
  <DomainObject.Predmet.ProtuStrankaListFormatedWithAdressOIB>
    <izvorni_sadrzaj>
      <item>SANJIN UREMOVIĆ j.d.o.o. za usluge, OIB 47439971939, Dobojska ulica 30, 10000 Zagreb</item>
    </izvorni_sadrzaj>
    <derivirana_varijabla naziv="DomainObject.Predmet.ProtuStrankaListFormatedWithAdressOIB_1">
      <item>SANJIN UREMOVIĆ j.d.o.o. za usluge, OIB 47439971939, Dobojska ulica 30, 10000 Zagreb</item>
    </derivirana_varijabla>
  </DomainObject.Predmet.ProtuStrankaListFormatedWithAdressOIB>
  <DomainObject.Predmet.ProtuStrankaListNazivFormated>
    <izvorni_sadrzaj>
      <item>SANJIN UREMOVIĆ j.d.o.o. za usluge</item>
    </izvorni_sadrzaj>
    <derivirana_varijabla naziv="DomainObject.Predmet.ProtuStrankaListNazivFormated_1">
      <item>SANJIN UREMOVIĆ j.d.o.o. za usluge</item>
    </derivirana_varijabla>
  </DomainObject.Predmet.ProtuStrankaListNazivFormated>
  <DomainObject.Predmet.ProtuStrankaListNazivFormatedOIB>
    <izvorni_sadrzaj>
      <item>SANJIN UREMOVIĆ j.d.o.o. za usluge, OIB 47439971939</item>
    </izvorni_sadrzaj>
    <derivirana_varijabla naziv="DomainObject.Predmet.ProtuStrankaListNazivFormatedOIB_1">
      <item>SANJIN UREMOVIĆ j.d.o.o. za usluge, OIB 47439971939</item>
    </derivirana_varijabla>
  </DomainObject.Predmet.ProtuStrankaListNazivFormatedOIB>
  <DomainObject.Predmet.OstaliListFormated>
    <izvorni_sadrzaj>
      <item>Sanjin Uremović</item>
    </izvorni_sadrzaj>
    <derivirana_varijabla naziv="DomainObject.Predmet.OstaliListFormated_1">
      <item>Sanjin Uremović</item>
    </derivirana_varijabla>
  </DomainObject.Predmet.OstaliListFormated>
  <DomainObject.Predmet.OstaliListFormatedOIB>
    <izvorni_sadrzaj>
      <item>Sanjin Uremović, OIB 68066711663</item>
    </izvorni_sadrzaj>
    <derivirana_varijabla naziv="DomainObject.Predmet.OstaliListFormatedOIB_1">
      <item>Sanjin Uremović, OIB 68066711663</item>
    </derivirana_varijabla>
  </DomainObject.Predmet.OstaliListFormatedOIB>
  <DomainObject.Predmet.OstaliListFormatedWithAdress>
    <izvorni_sadrzaj>
      <item>Sanjin Uremović, Ledenice 84, 51251 Ledenice</item>
    </izvorni_sadrzaj>
    <derivirana_varijabla naziv="DomainObject.Predmet.OstaliListFormatedWithAdress_1">
      <item>Sanjin Uremović, Ledenice 84, 51251 Ledenice</item>
    </derivirana_varijabla>
  </DomainObject.Predmet.OstaliListFormatedWithAdress>
  <DomainObject.Predmet.OstaliListFormatedWithAdressOIB>
    <izvorni_sadrzaj>
      <item>Sanjin Uremović, OIB 68066711663, Ledenice 84, 51251 Ledenice</item>
    </izvorni_sadrzaj>
    <derivirana_varijabla naziv="DomainObject.Predmet.OstaliListFormatedWithAdressOIB_1">
      <item>Sanjin Uremović, OIB 68066711663, Ledenice 84, 51251 Ledenice</item>
    </derivirana_varijabla>
  </DomainObject.Predmet.OstaliListFormatedWithAdressOIB>
  <DomainObject.Predmet.OstaliListNazivFormated>
    <izvorni_sadrzaj>
      <item>Sanjin Uremović</item>
    </izvorni_sadrzaj>
    <derivirana_varijabla naziv="DomainObject.Predmet.OstaliListNazivFormated_1">
      <item>Sanjin Uremović</item>
    </derivirana_varijabla>
  </DomainObject.Predmet.OstaliListNazivFormated>
  <DomainObject.Predmet.OstaliListNazivFormatedOIB>
    <izvorni_sadrzaj>
      <item>Sanjin Uremović, OIB 68066711663</item>
    </izvorni_sadrzaj>
    <derivirana_varijabla naziv="DomainObject.Predmet.OstaliListNazivFormatedOIB_1">
      <item>Sanjin Uremović, OIB 68066711663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SANJIN UREMOVIĆ j.d.o.o. za usluge</izvorni_sadrzaj>
    <derivirana_varijabla naziv="DomainObject.Predmet.ProtustrankaIDrugi_1">SANJIN UREMOVIĆ j.d.o.o.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SANJIN UREMOVIĆ j.d.o.o. za usluge, OIB 47439971939, Dobojska ulica 30, 10000 Zagreb</izvorni_sadrzaj>
    <derivirana_varijabla naziv="DomainObject.Predmet.ProtustrankaIDrugiAdressOIB_1">SANJIN UREMOVIĆ j.d.o.o. za usluge, OIB 47439971939, Dobojska ulica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SANJIN UREMOVIĆ j.d.o.o. za usluge</item>
      <item>FINANCIJSKA AGENCIJA, RC Zagreb</item>
      <item>Sanjin Uremović</item>
    </izvorni_sadrzaj>
    <derivirana_varijabla naziv="DomainObject.Predmet.SudioniciListNaziv_1">
      <item>SANJIN UREMOVIĆ j.d.o.o. za usluge</item>
      <item>FINANCIJSKA AGENCIJA, RC Zagreb</item>
      <item>Sanjin Uremović</item>
    </derivirana_varijabla>
  </DomainObject.Predmet.SudioniciListNaziv>
  <DomainObject.Predmet.SudioniciListAdressOIB>
    <izvorni_sadrzaj>
      <item>SANJIN UREMOVIĆ j.d.o.o. za usluge, OIB 47439971939, Dobojska ulica 30,10000 Zagreb</item>
      <item>FINANCIJSKA AGENCIJA, RC Zagreb, OIB 85821130368, Trg svibanjskih žrtava 1995. 1,10000 Zagreb</item>
      <item>Sanjin Uremović, OIB 68066711663, Ledenice 84,51251 Ledenice</item>
    </izvorni_sadrzaj>
    <derivirana_varijabla naziv="DomainObject.Predmet.SudioniciListAdressOIB_1">
      <item>SANJIN UREMOVIĆ j.d.o.o. za usluge, OIB 47439971939, Dobojska ulica 30,10000 Zagreb</item>
      <item>FINANCIJSKA AGENCIJA, RC Zagreb, OIB 85821130368, Trg svibanjskih žrtava 1995. 1,10000 Zagreb</item>
      <item>Sanjin Uremović, OIB 68066711663, Ledenice 84,51251 Ledenice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47439971939</item>
      <item>, OIB 85821130368</item>
      <item>, OIB 68066711663</item>
    </izvorni_sadrzaj>
    <derivirana_varijabla naziv="DomainObject.Predmet.SudioniciListNazivOIB_1">
      <item>, OIB 47439971939</item>
      <item>, OIB 85821130368</item>
      <item>, OIB 68066711663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2019.</izvorni_sadrzaj>
    <derivirana_varijabla naziv="DomainObject.Predmet.DatumZadnjeOdrzaneSudskeRadnje_1">5. srpnja 2019.</derivirana_varijabla>
  </DomainObject.Predmet.DatumZadnjeOdrzaneSudskeRadnje>
  <DomainObject.PredzadnjaOdlukaIzPredmeta.DatumDonosenjaOdluke>
    <izvorni_sadrzaj>3. lipnja 2019.</izvorni_sadrzaj>
    <derivirana_varijabla naziv="DomainObject.PredzadnjaOdlukaIzPredmeta.DatumDonosenjaOdluke_1">3. lipnja 2019.</derivirana_varijabla>
  </DomainObject.PredzadnjaOdlukaIzPredmeta.DatumDonosenjaOdluke>
  <DomainObject.PredzadnjaOdlukaIzPredmeta.Oznaka>
    <izvorni_sadrzaj>St-932/2019-4</izvorni_sadrzaj>
    <derivirana_varijabla naziv="DomainObject.PredzadnjaOdlukaIzPredmeta.Oznaka_1">St-932/2019-4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4EEA09-850C-498F-AE1F-43BDA74936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163</properties:Words>
  <properties:Characters>857</properties:Characters>
  <properties:Lines>38</properties:Lines>
  <properties:Paragraphs>21</properties:Paragraphs>
  <properties:TotalTime>402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2019-06-28T10:20:00Z</dcterms:created>
  <dc:creator>gboljkovac</dc:creator>
  <cp:lastModifiedBy>Renata Klokočki</cp:lastModifiedBy>
  <cp:lastPrinted>2019-07-10T10:21:00Z</cp:lastPrinted>
  <dcterms:modified xmlns:xsi="http://www.w3.org/2001/XMLSchema-instance" xsi:type="dcterms:W3CDTF">2019-07-10T10:45:00Z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 ZA ROČIŠTE radi rasprave-St-604-19------2019.docx)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