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408a0" w14:paraId="25408a0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E52BD8">
        <w:t>658</w:t>
      </w:r>
      <w:r w:rsidR="005E554B">
        <w:t>/1</w:t>
      </w:r>
      <w:r w:rsidR="00E24CBC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E52BD8">
        <w:t>658</w:t>
      </w:r>
      <w:r w:rsidR="00E24CBC">
        <w:t>/16</w:t>
      </w:r>
      <w:r>
        <w:t>, temeljem odredbe članka 430. Stečajnog zakona (</w:t>
      </w:r>
      <w:r w:rsidR="00E24CBC">
        <w:t xml:space="preserve">"Narodne novine" </w:t>
      </w:r>
      <w:r>
        <w:t xml:space="preserve">br. 71/15), </w:t>
      </w:r>
      <w:r w:rsidR="00E24CBC">
        <w:t xml:space="preserve">4. </w:t>
      </w:r>
      <w:r w:rsidR="001E5464">
        <w:t>ožujka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E52BD8">
        <w:t>"MAJKA ZA DIJETE", OIB 27862115489, Zagreb, Meštrovićev trg bb</w:t>
      </w:r>
      <w:r w:rsidR="00B0630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E52BD8">
        <w:t>25.573,01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E24CBC">
        <w:t>4. ožujka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23E4"/>
    <w:rsid w:val="000B250E"/>
    <w:rsid w:val="000B3EF2"/>
    <w:rsid w:val="000B6DC6"/>
    <w:rsid w:val="000F71A5"/>
    <w:rsid w:val="00101281"/>
    <w:rsid w:val="00170F4B"/>
    <w:rsid w:val="001870C5"/>
    <w:rsid w:val="00187436"/>
    <w:rsid w:val="00194DE9"/>
    <w:rsid w:val="001E5464"/>
    <w:rsid w:val="002155E1"/>
    <w:rsid w:val="00215918"/>
    <w:rsid w:val="002E7A51"/>
    <w:rsid w:val="00332636"/>
    <w:rsid w:val="003A1D14"/>
    <w:rsid w:val="003A38A7"/>
    <w:rsid w:val="004066DA"/>
    <w:rsid w:val="004953C3"/>
    <w:rsid w:val="004B4B7E"/>
    <w:rsid w:val="005002A1"/>
    <w:rsid w:val="00524D3D"/>
    <w:rsid w:val="0053743A"/>
    <w:rsid w:val="005547E0"/>
    <w:rsid w:val="005E0F33"/>
    <w:rsid w:val="005E2733"/>
    <w:rsid w:val="005E554B"/>
    <w:rsid w:val="006156D0"/>
    <w:rsid w:val="00627E93"/>
    <w:rsid w:val="0064498B"/>
    <w:rsid w:val="00676489"/>
    <w:rsid w:val="006B580C"/>
    <w:rsid w:val="0070062A"/>
    <w:rsid w:val="00726015"/>
    <w:rsid w:val="00761680"/>
    <w:rsid w:val="00783B34"/>
    <w:rsid w:val="007D6D1C"/>
    <w:rsid w:val="007F0A11"/>
    <w:rsid w:val="008C31DE"/>
    <w:rsid w:val="0090727F"/>
    <w:rsid w:val="0091622D"/>
    <w:rsid w:val="0098229D"/>
    <w:rsid w:val="00995932"/>
    <w:rsid w:val="009A248B"/>
    <w:rsid w:val="00AD6056"/>
    <w:rsid w:val="00AF31FC"/>
    <w:rsid w:val="00B00AAF"/>
    <w:rsid w:val="00B06302"/>
    <w:rsid w:val="00BC1013"/>
    <w:rsid w:val="00BC1743"/>
    <w:rsid w:val="00C445F4"/>
    <w:rsid w:val="00CB3F94"/>
    <w:rsid w:val="00D41108"/>
    <w:rsid w:val="00D660C0"/>
    <w:rsid w:val="00D903A1"/>
    <w:rsid w:val="00D970B2"/>
    <w:rsid w:val="00E24CBC"/>
    <w:rsid w:val="00E516A4"/>
    <w:rsid w:val="00E52BD8"/>
    <w:rsid w:val="00EA7E1F"/>
    <w:rsid w:val="00EB6112"/>
    <w:rsid w:val="00EC5071"/>
    <w:rsid w:val="00EE6DC1"/>
    <w:rsid w:val="00F50193"/>
    <w:rsid w:val="00FE11AE"/>
    <w:rsid w:val="00FE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8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8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8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8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8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58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8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8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8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8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658</izvorni_sadrzaj>
    <derivirana_varijabla naziv="DomainObject.Predmet.Broj_1">658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St-658/2016</izvorni_sadrzaj>
    <derivirana_varijabla naziv="DomainObject.Predmet.OznakaBroj_1">St-658/2016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''MAJKA ZA DIJETE''</izvorni_sadrzaj>
    <derivirana_varijabla naziv="DomainObject.Predmet.ProtustrankaFormated_1">  ''MAJKA ZA DIJETE''</derivirana_varijabla>
  </DomainObject.Predmet.ProtustrankaFormated>
  <DomainObject.Predmet.ProtustrankaFormatedOIB>
    <izvorni_sadrzaj>  ''MAJKA ZA DIJETE'', OIB 27862115489</izvorni_sadrzaj>
    <derivirana_varijabla naziv="DomainObject.Predmet.ProtustrankaFormatedOIB_1">  ''MAJKA ZA DIJETE'', OIB 27862115489</derivirana_varijabla>
  </DomainObject.Predmet.ProtustrankaFormatedOIB>
  <DomainObject.Predmet.ProtustrankaFormatedWithAdress>
    <izvorni_sadrzaj> ''MAJKA ZA DIJETE'', Meštrovićev trg bb, 10000 Zagreb</izvorni_sadrzaj>
    <derivirana_varijabla naziv="DomainObject.Predmet.ProtustrankaFormatedWithAdress_1"> ''MAJKA ZA DIJETE'', Meštrovićev trg bb, 10000 Zagreb</derivirana_varijabla>
  </DomainObject.Predmet.ProtustrankaFormatedWithAdress>
  <DomainObject.Predmet.ProtustrankaFormatedWithAdressOIB>
    <izvorni_sadrzaj> ''MAJKA ZA DIJETE'', OIB 27862115489, Meštrovićev trg bb, 10000 Zagreb</izvorni_sadrzaj>
    <derivirana_varijabla naziv="DomainObject.Predmet.ProtustrankaFormatedWithAdressOIB_1"> ''MAJKA ZA DIJETE'', OIB 27862115489, Meštrovićev trg bb, 10000 Zagreb</derivirana_varijabla>
  </DomainObject.Predmet.ProtustrankaFormatedWithAdressOIB>
  <DomainObject.Predmet.ProtustrankaWithAdress>
    <izvorni_sadrzaj>''MAJKA ZA DIJETE'' Meštrovićev trg bb, 10000 Zagreb</izvorni_sadrzaj>
    <derivirana_varijabla naziv="DomainObject.Predmet.ProtustrankaWithAdress_1">''MAJKA ZA DIJETE'' Meštrovićev trg bb, 10000 Zagreb</derivirana_varijabla>
  </DomainObject.Predmet.ProtustrankaWithAdress>
  <DomainObject.Predmet.ProtustrankaWithAdressOIB>
    <izvorni_sadrzaj>''MAJKA ZA DIJETE'', OIB 27862115489, Meštrovićev trg bb, 10000 Zagreb</izvorni_sadrzaj>
    <derivirana_varijabla naziv="DomainObject.Predmet.ProtustrankaWithAdressOIB_1">''MAJKA ZA DIJETE'', OIB 27862115489, Meštrovićev trg bb, 10000 Zagreb</derivirana_varijabla>
  </DomainObject.Predmet.ProtustrankaWithAdressOIB>
  <DomainObject.Predmet.ProtustrankaNazivFormated>
    <izvorni_sadrzaj>''MAJKA ZA DIJETE''</izvorni_sadrzaj>
    <derivirana_varijabla naziv="DomainObject.Predmet.ProtustrankaNazivFormated_1">''MAJKA ZA DIJETE''</derivirana_varijabla>
  </DomainObject.Predmet.ProtustrankaNazivFormated>
  <DomainObject.Predmet.ProtustrankaNazivFormatedOIB>
    <izvorni_sadrzaj>''MAJKA ZA DIJETE'', OIB 27862115489</izvorni_sadrzaj>
    <derivirana_varijabla naziv="DomainObject.Predmet.ProtustrankaNazivFormatedOIB_1">''MAJKA ZA DIJETE'', OIB 27862115489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''MAJKA ZA DIJETE''</item>
    </izvorni_sadrzaj>
    <derivirana_varijabla naziv="DomainObject.Predmet.ProtuStrankaListFormated_1">
      <item>''MAJKA ZA DIJETE''</item>
    </derivirana_varijabla>
  </DomainObject.Predmet.ProtuStrankaListFormated>
  <DomainObject.Predmet.ProtuStrankaListFormatedOIB>
    <izvorni_sadrzaj>
      <item>''MAJKA ZA DIJETE'', OIB 27862115489</item>
    </izvorni_sadrzaj>
    <derivirana_varijabla naziv="DomainObject.Predmet.ProtuStrankaListFormatedOIB_1">
      <item>''MAJKA ZA DIJETE'', OIB 27862115489</item>
    </derivirana_varijabla>
  </DomainObject.Predmet.ProtuStrankaListFormatedOIB>
  <DomainObject.Predmet.ProtuStrankaListFormatedWithAdress>
    <izvorni_sadrzaj>
      <item>''MAJKA ZA DIJETE'', Meštrovićev trg bb, 10000 Zagreb</item>
    </izvorni_sadrzaj>
    <derivirana_varijabla naziv="DomainObject.Predmet.ProtuStrankaListFormatedWithAdress_1">
      <item>''MAJKA ZA DIJETE'', Meštrovićev trg bb, 10000 Zagreb</item>
    </derivirana_varijabla>
  </DomainObject.Predmet.ProtuStrankaListFormatedWithAdress>
  <DomainObject.Predmet.ProtuStrankaListFormatedWithAdressOIB>
    <izvorni_sadrzaj>
      <item>''MAJKA ZA DIJETE'', OIB 27862115489, Meštrovićev trg bb, 10000 Zagreb</item>
    </izvorni_sadrzaj>
    <derivirana_varijabla naziv="DomainObject.Predmet.ProtuStrankaListFormatedWithAdressOIB_1">
      <item>''MAJKA ZA DIJETE'', OIB 27862115489, Meštrovićev trg bb, 10000 Zagreb</item>
    </derivirana_varijabla>
  </DomainObject.Predmet.ProtuStrankaListFormatedWithAdressOIB>
  <DomainObject.Predmet.ProtuStrankaListNazivFormated>
    <izvorni_sadrzaj>
      <item>''MAJKA ZA DIJETE''</item>
    </izvorni_sadrzaj>
    <derivirana_varijabla naziv="DomainObject.Predmet.ProtuStrankaListNazivFormated_1">
      <item>''MAJKA ZA DIJETE''</item>
    </derivirana_varijabla>
  </DomainObject.Predmet.ProtuStrankaListNazivFormated>
  <DomainObject.Predmet.ProtuStrankaListNazivFormatedOIB>
    <izvorni_sadrzaj>
      <item>''MAJKA ZA DIJETE'', OIB 27862115489</item>
    </izvorni_sadrzaj>
    <derivirana_varijabla naziv="DomainObject.Predmet.ProtuStrankaListNazivFormatedOIB_1">
      <item>''MAJKA ZA DIJETE'', OIB 27862115489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''MAJKA ZA DIJETE''</izvorni_sadrzaj>
    <derivirana_varijabla naziv="DomainObject.Predmet.ProtustrankaIDrugi_1">''MAJKA ZA DIJETE''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''MAJKA ZA DIJETE'', OIB 27862115489, Meštrovićev trg bb, 10000 Zagreb</izvorni_sadrzaj>
    <derivirana_varijabla naziv="DomainObject.Predmet.ProtustrankaIDrugiAdressOIB_1">''MAJKA ZA DIJETE'', OIB 27862115489, Meštrovićev trg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''MAJKA ZA DIJETE''</item>
    </izvorni_sadrzaj>
    <derivirana_varijabla naziv="DomainObject.Predmet.SudioniciListNaziv_1">
      <item>FINA Regionalni centar Zagreb</item>
      <item>''MAJKA ZA DIJETE''</item>
    </derivirana_varijabla>
  </DomainObject.Predmet.SudioniciListNaziv>
  <DomainObject.Predmet.SudioniciListAdressOIB>
    <izvorni_sadrzaj>
      <item>FINA Regionalni centar Zagreb, OIB 85821130368, Trg svibanjskih žrtava 1995. br. 1,10000 Zagreb</item>
      <item>''MAJKA ZA DIJETE'', OIB 27862115489, Meštrovićev trg bb,10000 Zagreb</item>
    </izvorni_sadrzaj>
    <derivirana_varijabla naziv="DomainObject.Predmet.SudioniciListAdressOIB_1">
      <item>FINA Regionalni centar Zagreb, OIB 85821130368, Trg svibanjskih žrtava 1995. br. 1,10000 Zagreb</item>
      <item>''MAJKA ZA DIJETE'', OIB 27862115489, Meštrovićev trg 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27862115489</item>
    </izvorni_sadrzaj>
    <derivirana_varijabla naziv="DomainObject.Predmet.SudioniciListNazivOIB_1">
      <item>, OIB 85821130368</item>
      <item>, OIB 27862115489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1320</properties:Characters>
  <properties:Lines>48</properties:Lines>
  <properties:Paragraphs>17</properties:Paragraphs>
  <properties:TotalTime>95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2016-03-04T12:58:00Z</dcterms:modified>
  <cp:revision>46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