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c997" w14:paraId="689c997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7E3F1E">
        <w:t>667</w:t>
      </w:r>
      <w:r w:rsidR="0027261E">
        <w:t>/16-</w:t>
      </w:r>
      <w:r w:rsidR="00597AC0">
        <w:t>8</w:t>
      </w:r>
    </w:p>
    <w:p w:rsidRDefault="00A27295" w:rsidP="00A27295" w:rsidR="00A27295">
      <w:r>
        <w:rPr>
          <w:rStyle w:val="Strong"/>
        </w:rPr>
        <w:t xml:space="preserve">             </w:t>
      </w:r>
      <w:r w:rsidR="00A24FB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BodyText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597AC0">
        <w:t>F</w:t>
      </w:r>
      <w:r w:rsidR="00597AC0" w:rsidRPr="00597AC0">
        <w:t xml:space="preserve">INA RC Osijek Podružnica Osijek za otvaranje stečajnog postupka nad dužnikom </w:t>
      </w:r>
      <w:r w:rsidR="005723DF">
        <w:rPr>
          <w:b/>
        </w:rPr>
        <w:t>BLISTAVA KOSA jednostavno društvo s ograničenom odgovornošću za frizerske usluge i trgovinu</w:t>
      </w:r>
      <w:r w:rsidR="00597AC0" w:rsidRPr="00597AC0">
        <w:rPr>
          <w:b/>
        </w:rPr>
        <w:t xml:space="preserve">, </w:t>
      </w:r>
      <w:r w:rsidR="005723DF">
        <w:rPr>
          <w:b/>
        </w:rPr>
        <w:t>Čepin, Kralja Zvonimira 81</w:t>
      </w:r>
      <w:r w:rsidR="00597AC0" w:rsidRPr="00597AC0">
        <w:rPr>
          <w:b/>
        </w:rPr>
        <w:t xml:space="preserve">, OIB: </w:t>
      </w:r>
      <w:r w:rsidR="005723DF">
        <w:rPr>
          <w:b/>
        </w:rPr>
        <w:t>39723514073</w:t>
      </w:r>
      <w:r w:rsidR="00597AC0" w:rsidRPr="00597AC0">
        <w:rPr>
          <w:b/>
        </w:rPr>
        <w:t>, MBS: 030</w:t>
      </w:r>
      <w:r w:rsidR="005723DF">
        <w:rPr>
          <w:b/>
        </w:rPr>
        <w:t>162947</w:t>
      </w:r>
      <w:r w:rsidR="006139EC">
        <w:t xml:space="preserve">, </w:t>
      </w:r>
      <w:r w:rsidR="003B4C28">
        <w:t xml:space="preserve">dana </w:t>
      </w:r>
      <w:r w:rsidR="00314C40">
        <w:t>16</w:t>
      </w:r>
      <w:r w:rsidR="004E745C">
        <w:t xml:space="preserve">. </w:t>
      </w:r>
      <w:r w:rsidR="00314C40">
        <w:t>veljače</w:t>
      </w:r>
      <w:r w:rsidR="004D3648">
        <w:t xml:space="preserve"> 201</w:t>
      </w:r>
      <w:r w:rsidR="00314C40">
        <w:t>7</w:t>
      </w:r>
      <w:r w:rsidR="004D3648">
        <w:t>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BodyText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BodyText"/>
      </w:pPr>
      <w:r>
        <w:tab/>
      </w:r>
    </w:p>
    <w:p w:rsidRDefault="00366021" w:rsidP="004B741D" w:rsidR="00366021">
      <w:pPr>
        <w:pStyle w:val="BodyText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5723DF">
        <w:rPr>
          <w:b/>
        </w:rPr>
        <w:t>BLISTAVA KOSA jednostavno društvo s ograničenom odgovornošću za frizerske usluge i trgovinu</w:t>
      </w:r>
      <w:r w:rsidR="005723DF" w:rsidRPr="00597AC0">
        <w:rPr>
          <w:b/>
        </w:rPr>
        <w:t xml:space="preserve">, </w:t>
      </w:r>
      <w:r w:rsidR="005723DF">
        <w:rPr>
          <w:b/>
        </w:rPr>
        <w:t>Čepin, Kralja Zvonimira 81</w:t>
      </w:r>
      <w:r w:rsidR="005723DF" w:rsidRPr="00597AC0">
        <w:rPr>
          <w:b/>
        </w:rPr>
        <w:t xml:space="preserve">, OIB: </w:t>
      </w:r>
      <w:r w:rsidR="005723DF">
        <w:rPr>
          <w:b/>
        </w:rPr>
        <w:t>39723514073</w:t>
      </w:r>
      <w:r w:rsidR="005723DF" w:rsidRPr="00597AC0">
        <w:rPr>
          <w:b/>
        </w:rPr>
        <w:t>, MBS: 030</w:t>
      </w:r>
      <w:r w:rsidR="005723DF">
        <w:rPr>
          <w:b/>
        </w:rPr>
        <w:t>162947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B553E0">
        <w:rPr>
          <w:b/>
        </w:rPr>
        <w:t>667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B553E0">
        <w:t>15</w:t>
      </w:r>
      <w:r w:rsidR="009B61F0">
        <w:t>.</w:t>
      </w:r>
      <w:r w:rsidR="00B553E0">
        <w:t>4</w:t>
      </w:r>
      <w:r w:rsidR="009B61F0">
        <w:t>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F81165" w:rsidP="005723DF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5723DF" w:rsidP="009B61F0" w:rsidR="005723DF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5723DF" w:rsidP="009B61F0" w:rsidR="005723DF">
      <w:pPr>
        <w:jc w:val="both"/>
      </w:pPr>
    </w:p>
    <w:p w:rsidRDefault="004E745C" w:rsidP="004E745C" w:rsidR="005723DF">
      <w:pPr>
        <w:tabs>
          <w:tab w:pos="4050" w:val="left"/>
        </w:tabs>
        <w:jc w:val="both"/>
        <w:rPr>
          <w:b/>
        </w:rPr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314C40">
        <w:t>21</w:t>
      </w:r>
      <w:r>
        <w:t>. ožujka 2016. g.</w:t>
      </w:r>
      <w:r w:rsidRPr="00DD2365">
        <w:t xml:space="preserve"> prijedlog za otvaranje stečajnog postupka nad dužnikom </w:t>
      </w:r>
      <w:r w:rsidR="005723DF">
        <w:rPr>
          <w:b/>
        </w:rPr>
        <w:t xml:space="preserve">BLISTAVA KOSA jednostavno društvo s </w:t>
      </w:r>
    </w:p>
    <w:p w:rsidRDefault="005723DF" w:rsidP="004E745C" w:rsidR="005723DF">
      <w:pPr>
        <w:tabs>
          <w:tab w:pos="4050" w:val="left"/>
        </w:tabs>
        <w:jc w:val="both"/>
        <w:rPr>
          <w:b/>
        </w:rPr>
      </w:pPr>
    </w:p>
    <w:p w:rsidRDefault="005723DF" w:rsidP="005723DF" w:rsidR="005723DF">
      <w:pPr>
        <w:jc w:val="right"/>
      </w:pPr>
      <w:r>
        <w:lastRenderedPageBreak/>
        <w:t>Broj: St-667/16-8</w:t>
      </w:r>
    </w:p>
    <w:p w:rsidRDefault="005723DF" w:rsidP="004E745C" w:rsidR="005723DF">
      <w:pPr>
        <w:tabs>
          <w:tab w:pos="4050" w:val="left"/>
        </w:tabs>
        <w:jc w:val="both"/>
        <w:rPr>
          <w:b/>
        </w:rPr>
      </w:pPr>
    </w:p>
    <w:p w:rsidRDefault="005723DF" w:rsidP="004E745C" w:rsidR="004E745C">
      <w:pPr>
        <w:tabs>
          <w:tab w:pos="4050" w:val="left"/>
        </w:tabs>
        <w:jc w:val="both"/>
      </w:pPr>
      <w:r>
        <w:rPr>
          <w:b/>
        </w:rPr>
        <w:t>ograničenom odgovornošću za frizerske usluge i trgovinu</w:t>
      </w:r>
      <w:r w:rsidRPr="00597AC0">
        <w:rPr>
          <w:b/>
        </w:rPr>
        <w:t xml:space="preserve">, </w:t>
      </w:r>
      <w:r>
        <w:rPr>
          <w:b/>
        </w:rPr>
        <w:t>Čepin, Kralja Zvonimira 81</w:t>
      </w:r>
      <w:r w:rsidRPr="00597AC0">
        <w:rPr>
          <w:b/>
        </w:rPr>
        <w:t xml:space="preserve">, OIB: </w:t>
      </w:r>
      <w:r>
        <w:rPr>
          <w:b/>
        </w:rPr>
        <w:t>39723514073</w:t>
      </w:r>
      <w:r w:rsidRPr="00597AC0">
        <w:rPr>
          <w:b/>
        </w:rPr>
        <w:t>, MBS: 030</w:t>
      </w:r>
      <w:r>
        <w:rPr>
          <w:b/>
        </w:rPr>
        <w:t>162947</w:t>
      </w:r>
      <w:r w:rsidR="004E745C" w:rsidRPr="00DD2365">
        <w:t xml:space="preserve">.  </w:t>
      </w:r>
      <w:r w:rsidR="004E745C">
        <w:tab/>
      </w:r>
    </w:p>
    <w:p w:rsidRDefault="004E745C" w:rsidP="005723DF" w:rsidR="00A27295">
      <w:pPr>
        <w:jc w:val="right"/>
      </w:pPr>
      <w:r>
        <w:tab/>
      </w:r>
    </w:p>
    <w:p w:rsidRDefault="00110B58" w:rsidP="00110B58" w:rsidR="00110B58">
      <w:pPr>
        <w:ind w:firstLine="720"/>
        <w:jc w:val="both"/>
      </w:pPr>
      <w:r>
        <w:t>Zaključkom Trgovačkog suda u Osijeku broj St-</w:t>
      </w:r>
      <w:r w:rsidR="004E745C">
        <w:t>6</w:t>
      </w:r>
      <w:r w:rsidR="00B553E0">
        <w:t>67</w:t>
      </w:r>
      <w:r w:rsidR="004E745C">
        <w:t>/16</w:t>
      </w:r>
      <w:r w:rsidR="008750EB">
        <w:t xml:space="preserve"> od </w:t>
      </w:r>
      <w:r w:rsidR="00B553E0">
        <w:t>26</w:t>
      </w:r>
      <w:r w:rsidR="004E745C">
        <w:t xml:space="preserve">. </w:t>
      </w:r>
      <w:r w:rsidR="00B553E0">
        <w:t>rujna</w:t>
      </w:r>
      <w:r w:rsidR="008750EB">
        <w:t xml:space="preserve"> 2016. g.</w:t>
      </w:r>
      <w:r>
        <w:t xml:space="preserve">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110B58" w:rsidP="00110B58" w:rsidR="00110B58">
      <w:pPr>
        <w:ind w:firstLine="720"/>
        <w:jc w:val="both"/>
      </w:pPr>
    </w:p>
    <w:p w:rsidRDefault="008750EB" w:rsidP="00110B58" w:rsidR="00110B58">
      <w:pPr>
        <w:ind w:firstLine="720"/>
        <w:jc w:val="both"/>
      </w:pPr>
      <w:r>
        <w:t>Dana</w:t>
      </w:r>
      <w:r w:rsidR="0027261E">
        <w:t xml:space="preserve"> </w:t>
      </w:r>
      <w:r w:rsidR="00B553E0">
        <w:t>24</w:t>
      </w:r>
      <w:r w:rsidR="004E745C">
        <w:t xml:space="preserve">. </w:t>
      </w:r>
      <w:r w:rsidR="00B553E0">
        <w:t>siječnja 2017.</w:t>
      </w:r>
      <w:r w:rsidR="0027261E">
        <w:t xml:space="preserve"> g.</w:t>
      </w:r>
      <w:r w:rsidR="00110B58">
        <w:t xml:space="preserve"> dužnik je </w:t>
      </w:r>
      <w:r>
        <w:t>dostavio Izvješće o financijsko-gospodarskom stanju dužnika te</w:t>
      </w:r>
      <w:r w:rsidR="00110B58">
        <w:t xml:space="preserve"> prokazni popis imovine ovjerovljen kod javnog bilježnika </w:t>
      </w:r>
      <w:r w:rsidR="00B553E0">
        <w:t>Mirjana Borić</w:t>
      </w:r>
      <w:r w:rsidR="00597AC0">
        <w:t xml:space="preserve"> iz </w:t>
      </w:r>
      <w:r w:rsidR="00B553E0">
        <w:t>Osijeka</w:t>
      </w:r>
      <w:r w:rsidR="00597AC0">
        <w:t xml:space="preserve"> </w:t>
      </w:r>
      <w:r>
        <w:t>broj OV-</w:t>
      </w:r>
      <w:r w:rsidR="00B553E0">
        <w:t>337</w:t>
      </w:r>
      <w:r w:rsidR="00597AC0">
        <w:t>/1</w:t>
      </w:r>
      <w:r w:rsidR="00B553E0">
        <w:t>7</w:t>
      </w:r>
      <w:r w:rsidR="00597AC0">
        <w:t xml:space="preserve"> od </w:t>
      </w:r>
      <w:r w:rsidR="00B553E0">
        <w:t>12</w:t>
      </w:r>
      <w:r w:rsidR="004E745C">
        <w:t xml:space="preserve">. </w:t>
      </w:r>
      <w:r w:rsidR="00B553E0">
        <w:t>siječnja</w:t>
      </w:r>
      <w:r>
        <w:t xml:space="preserve"> 201</w:t>
      </w:r>
      <w:r w:rsidR="00B553E0">
        <w:t>7</w:t>
      </w:r>
      <w:r>
        <w:t>. g.</w:t>
      </w:r>
      <w:r w:rsidR="00110B58">
        <w:t xml:space="preserve"> iz kojeg je razvidno da dužnik nema nikakve imovine.</w:t>
      </w:r>
    </w:p>
    <w:p w:rsidRDefault="00110B58" w:rsidP="00110B58" w:rsidR="00110B58">
      <w:pPr>
        <w:ind w:firstLine="720"/>
        <w:jc w:val="both"/>
      </w:pPr>
      <w:r>
        <w:t xml:space="preserve"> </w:t>
      </w:r>
    </w:p>
    <w:p w:rsidRDefault="00110B58" w:rsidP="00110B58" w:rsidR="00110B58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4E745C">
        <w:t>18. ožujka</w:t>
      </w:r>
      <w:r w:rsidR="0027261E">
        <w:t xml:space="preserve"> 2016. g.</w:t>
      </w:r>
      <w:r>
        <w:t xml:space="preserve"> za otvaranje stečajnog postupka nad dužnikom razvidno da na dan </w:t>
      </w:r>
      <w:r w:rsidR="004E745C">
        <w:t>1</w:t>
      </w:r>
      <w:r w:rsidR="00B553E0">
        <w:t>7</w:t>
      </w:r>
      <w:r w:rsidR="004E745C">
        <w:t xml:space="preserve">. ožujak 2016. g. </w:t>
      </w:r>
      <w:r>
        <w:t xml:space="preserve">dužnik u Očevidniku redoslijeda osnova za plaćanje ima evidentirane neizvršene osnove za plaćanje u ukupnom iznosu od </w:t>
      </w:r>
      <w:r w:rsidR="00B553E0">
        <w:t>17.993,20</w:t>
      </w:r>
      <w:r>
        <w:t xml:space="preserve"> kn</w:t>
      </w:r>
      <w:r w:rsidR="006E7518">
        <w:t xml:space="preserve"> u neprekidnom razdoblju od 120 dana </w:t>
      </w:r>
      <w:r>
        <w:t xml:space="preserve">valjalo je sukladno čl. 132 </w:t>
      </w:r>
      <w:r w:rsidR="00E83ED0">
        <w:t>st.</w:t>
      </w:r>
      <w:r>
        <w:t xml:space="preserve"> 1 Stečajnog zakona (NN 71/15) odlučiti kao u izreci pod točkom 1.</w:t>
      </w: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597AC0">
        <w:t>1</w:t>
      </w:r>
      <w:r w:rsidR="005723DF">
        <w:t>6. veljače</w:t>
      </w:r>
      <w:r w:rsidR="0027261E">
        <w:t xml:space="preserve"> 201</w:t>
      </w:r>
      <w:r w:rsidR="00314C40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5723DF">
        <w:t>Maja Videnović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597AC0">
        <w:t>1</w:t>
      </w:r>
      <w:r w:rsidR="005723DF">
        <w:t>6</w:t>
      </w:r>
      <w:r w:rsidR="004E745C">
        <w:t>.</w:t>
      </w:r>
      <w:r w:rsidR="005723DF">
        <w:t>3</w:t>
      </w:r>
      <w:r w:rsidR="004E745C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E83ED0" w:rsidP="004B741D" w:rsidR="00E83ED0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A72290" w:rsidR="00CE19FA">
      <w:pPr>
        <w:pStyle w:val="BodyText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B741D" w:rsidP="004B741D" w:rsidR="004B741D"/>
    <w:p w:rsidRDefault="00451DD6" w:rsidP="00A72290" w:rsidR="00451DD6" w:rsidRPr="00A72290">
      <w:pPr>
        <w:pStyle w:val="BodyText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                                                                                                  </w:t>
      </w:r>
      <w:r w:rsidR="00A72290">
        <w:t xml:space="preserve">                      </w:t>
      </w:r>
    </w:p>
    <w:sectPr w:rsidSect="007E3F1E" w:rsidR="00451DD6" w:rsidRPr="00A7229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BA9" w:rsidR="00F77BA9">
      <w:r>
        <w:separator/>
      </w:r>
    </w:p>
  </w:endnote>
  <w:endnote w:id="0" w:type="continuationSeparator">
    <w:p w:rsidRDefault="00F77BA9" w:rsidR="00F77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BA9" w:rsidR="00F77BA9">
      <w:r>
        <w:separator/>
      </w:r>
    </w:p>
  </w:footnote>
  <w:footnote w:id="0" w:type="continuationSeparator">
    <w:p w:rsidRDefault="00F77BA9" w:rsidR="00F77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3DF" w:rsidP="00AD24AA" w:rsidR="005723DF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5723DF" w:rsidR="005723DF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3DF" w:rsidR="005723DF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E216CE">
      <w:rPr>
        <w:noProof/>
      </w:rPr>
      <w:t>2</w:t>
    </w:r>
    <w:r>
      <w:fldChar w:fldCharType="end"/>
    </w:r>
  </w:p>
  <w:p w:rsidRDefault="005723DF" w:rsidP="00086232" w:rsidR="005723DF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092A"/>
    <w:rsid w:val="000C20F1"/>
    <w:rsid w:val="000C7F37"/>
    <w:rsid w:val="000E414B"/>
    <w:rsid w:val="000F22FF"/>
    <w:rsid w:val="00110B58"/>
    <w:rsid w:val="00130C5E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261E"/>
    <w:rsid w:val="00291B9C"/>
    <w:rsid w:val="00313F98"/>
    <w:rsid w:val="00314C40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E745C"/>
    <w:rsid w:val="00500BBD"/>
    <w:rsid w:val="0055624C"/>
    <w:rsid w:val="005723DF"/>
    <w:rsid w:val="00597AC0"/>
    <w:rsid w:val="005B403D"/>
    <w:rsid w:val="005B4E72"/>
    <w:rsid w:val="00607E75"/>
    <w:rsid w:val="006139EC"/>
    <w:rsid w:val="006235FB"/>
    <w:rsid w:val="006826C2"/>
    <w:rsid w:val="006837ED"/>
    <w:rsid w:val="006A2408"/>
    <w:rsid w:val="006A56C2"/>
    <w:rsid w:val="006E7518"/>
    <w:rsid w:val="007053B9"/>
    <w:rsid w:val="007242CD"/>
    <w:rsid w:val="00725641"/>
    <w:rsid w:val="0074711B"/>
    <w:rsid w:val="00770E51"/>
    <w:rsid w:val="00786F1E"/>
    <w:rsid w:val="007A7E59"/>
    <w:rsid w:val="007C1241"/>
    <w:rsid w:val="007C3FEE"/>
    <w:rsid w:val="007E3F1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B61F0"/>
    <w:rsid w:val="009C13EB"/>
    <w:rsid w:val="00A025E8"/>
    <w:rsid w:val="00A07AC6"/>
    <w:rsid w:val="00A14779"/>
    <w:rsid w:val="00A24FB1"/>
    <w:rsid w:val="00A27295"/>
    <w:rsid w:val="00A402F9"/>
    <w:rsid w:val="00A45AC5"/>
    <w:rsid w:val="00A72290"/>
    <w:rsid w:val="00A91ED3"/>
    <w:rsid w:val="00AB56F9"/>
    <w:rsid w:val="00AD24AA"/>
    <w:rsid w:val="00B11D59"/>
    <w:rsid w:val="00B41F79"/>
    <w:rsid w:val="00B553E0"/>
    <w:rsid w:val="00BC33DE"/>
    <w:rsid w:val="00BF7940"/>
    <w:rsid w:val="00C15361"/>
    <w:rsid w:val="00C26291"/>
    <w:rsid w:val="00C346B1"/>
    <w:rsid w:val="00C3548B"/>
    <w:rsid w:val="00C705D5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216CE"/>
    <w:rsid w:val="00E33E37"/>
    <w:rsid w:val="00E430E2"/>
    <w:rsid w:val="00E55AA4"/>
    <w:rsid w:val="00E73CF8"/>
    <w:rsid w:val="00E83CBD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77BA9"/>
    <w:rsid w:val="00F80660"/>
    <w:rsid w:val="00F81165"/>
    <w:rsid w:val="00F81190"/>
    <w:rsid w:val="00F8686C"/>
    <w:rsid w:val="00FA7686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21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21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21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21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21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21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BLISTAVA KOSA jednostavno društvo s ograničenom odgovornošću za frizerske usluge i trgovinu</izvorni_sadrzaj>
    <derivirana_varijabla naziv="DomainObject.Predmet.ProtustrankaFormated_1">  BLISTAVA KOSA jednostavno društvo s ograničenom odgovornošću za frizerske usluge i trgovinu</derivirana_varijabla>
  </DomainObject.Predmet.ProtustrankaFormated>
  <DomainObject.Predmet.ProtustrankaFormatedOIB>
    <izvorni_sadrzaj>  BLISTAVA KOSA jednostavno društvo s ograničenom odgovornošću za frizerske usluge i trgovinu, OIB 39723514073</izvorni_sadrzaj>
    <derivirana_varijabla naziv="DomainObject.Predmet.ProtustrankaFormatedOIB_1">  BLISTAVA KOSA jednostavno društvo s ograničenom odgovornošću za frizerske usluge i trgovinu, OIB 39723514073</derivirana_varijabla>
  </DomainObject.Predmet.ProtustrankaFormatedOIB>
  <DomainObject.Predmet.ProtustrankaFormatedWithAdress>
    <izvorni_sadrzaj> BLISTAVA KOSA jednostavno društvo s ograničenom odgovornošću za frizerske usluge i trgovinu, Kralja Zvonimira 81, 31431 Čepin</izvorni_sadrzaj>
    <derivirana_varijabla naziv="DomainObject.Predmet.ProtustrankaFormatedWithAdress_1"> BLISTAVA KOSA jednostavno društvo s ograničenom odgovornošću za frizerske usluge i trgovinu, Kralja Zvonimira 81, 31431 Čepin</derivirana_varijabla>
  </DomainObject.Predmet.ProtustrankaFormatedWithAdress>
  <DomainObject.Predmet.ProtustrankaFormatedWithAdressOIB>
    <izvorni_sadrzaj> BLISTAVA KOSA jednostavno društvo s ograničenom odgovornošću za frizerske usluge i trgovinu, OIB 39723514073, Kralja Zvonimira 81, 31431 Čepin</izvorni_sadrzaj>
    <derivirana_varijabla naziv="DomainObject.Predmet.ProtustrankaFormatedWithAdressOIB_1"> BLISTAVA KOSA jednostavno društvo s ograničenom odgovornošću za frizerske usluge i trgovinu, OIB 39723514073, Kralja Zvonimira 81, 31431 Čepin</derivirana_varijabla>
  </DomainObject.Predmet.ProtustrankaFormatedWithAdressOIB>
  <DomainObject.Predmet.ProtustrankaWithAdress>
    <izvorni_sadrzaj>BLISTAVA KOSA jednostavno društvo s ograničenom odgovornošću za frizerske usluge i trgovinu Kralja Zvonimira 81, 31431 Čepin</izvorni_sadrzaj>
    <derivirana_varijabla naziv="DomainObject.Predmet.ProtustrankaWithAdress_1">BLISTAVA KOSA jednostavno društvo s ograničenom odgovornošću za frizerske usluge i trgovinu Kralja Zvonimira 81, 31431 Čepin</derivirana_varijabla>
  </DomainObject.Predmet.ProtustrankaWithAdress>
  <DomainObject.Predmet.ProtustrankaWithAdressOIB>
    <izvorni_sadrzaj>BLISTAVA KOSA jednostavno društvo s ograničenom odgovornošću za frizerske usluge i trgovinu, OIB 39723514073, Kralja Zvonimira 81, 31431 Čepin</izvorni_sadrzaj>
    <derivirana_varijabla naziv="DomainObject.Predmet.ProtustrankaWithAdressOIB_1">BLISTAVA KOSA jednostavno društvo s ograničenom odgovornošću za frizerske usluge i trgovinu, OIB 39723514073, Kralja Zvonimira 81, 31431 Čepin</derivirana_varijabla>
  </DomainObject.Predmet.ProtustrankaWithAdressOIB>
  <DomainObject.Predmet.ProtustrankaNazivFormated>
    <izvorni_sadrzaj>BLISTAVA KOSA jednostavno društvo s ograničenom odgovornošću za frizerske usluge i trgovinu</izvorni_sadrzaj>
    <derivirana_varijabla naziv="DomainObject.Predmet.ProtustrankaNazivFormated_1">BLISTAVA KOSA jednostavno društvo s ograničenom odgovornošću za frizerske usluge i trgovinu</derivirana_varijabla>
  </DomainObject.Predmet.ProtustrankaNazivFormated>
  <DomainObject.Predmet.ProtustrankaNazivFormatedOIB>
    <izvorni_sadrzaj>BLISTAVA KOSA jednostavno društvo s ograničenom odgovornošću za frizerske usluge i trgovinu, OIB 39723514073</izvorni_sadrzaj>
    <derivirana_varijabla naziv="DomainObject.Predmet.ProtustrankaNazivFormatedOIB_1">BLISTAVA KOSA jednostavno društvo s ograničenom odgovornošću za frizerske usluge i trgovinu, OIB 39723514073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BLISTAVA KOSA jednostavno društvo s ograničenom odgovornošću za frizerske usluge i trgovinu</item>
    </izvorni_sadrzaj>
    <derivirana_varijabla naziv="DomainObject.Predmet.ProtuStrankaListFormated_1">
      <item>BLISTAVA KOSA jednostavno društvo s ograničenom odgovornošću za frizerske usluge i trgovinu</item>
    </derivirana_varijabla>
  </DomainObject.Predmet.ProtuStrankaListFormated>
  <DomainObject.Predmet.ProtuStrankaListFormatedOIB>
    <izvorni_sadrzaj>
      <item>BLISTAVA KOSA jednostavno društvo s ograničenom odgovornošću za frizerske usluge i trgovinu, OIB 39723514073</item>
    </izvorni_sadrzaj>
    <derivirana_varijabla naziv="DomainObject.Predmet.ProtuStrankaListFormatedOIB_1">
      <item>BLISTAVA KOSA jednostavno društvo s ograničenom odgovornošću za frizerske usluge i trgovinu, OIB 39723514073</item>
    </derivirana_varijabla>
  </DomainObject.Predmet.ProtuStrankaListFormatedOIB>
  <DomainObject.Predmet.ProtuStrankaListFormatedWithAdress>
    <izvorni_sadrzaj>
      <item>BLISTAVA KOSA jednostavno društvo s ograničenom odgovornošću za frizerske usluge i trgovinu, Kralja Zvonimira 81, 31431 Čepin</item>
    </izvorni_sadrzaj>
    <derivirana_varijabla naziv="DomainObject.Predmet.ProtuStrankaListFormatedWithAdress_1">
      <item>BLISTAVA KOSA jednostavno društvo s ograničenom odgovornošću za frizerske usluge i trgovinu, Kralja Zvonimira 81, 31431 Čepin</item>
    </derivirana_varijabla>
  </DomainObject.Predmet.ProtuStrankaListFormatedWithAdress>
  <DomainObject.Predmet.ProtuStrankaListFormatedWithAdressOIB>
    <izvorni_sadrzaj>
      <item>BLISTAVA KOSA jednostavno društvo s ograničenom odgovornošću za frizerske usluge i trgovinu, OIB 39723514073, Kralja Zvonimira 81, 31431 Čepin</item>
    </izvorni_sadrzaj>
    <derivirana_varijabla naziv="DomainObject.Predmet.ProtuStrankaListFormatedWithAdressOIB_1">
      <item>BLISTAVA KOSA jednostavno društvo s ograničenom odgovornošću za frizerske usluge i trgovinu, OIB 39723514073, Kralja Zvonimira 81, 31431 Čepin</item>
    </derivirana_varijabla>
  </DomainObject.Predmet.ProtuStrankaListFormatedWithAdressOIB>
  <DomainObject.Predmet.ProtuStrankaListNazivFormated>
    <izvorni_sadrzaj>
      <item>BLISTAVA KOSA jednostavno društvo s ograničenom odgovornošću za frizerske usluge i trgovinu</item>
    </izvorni_sadrzaj>
    <derivirana_varijabla naziv="DomainObject.Predmet.ProtuStrankaListNazivFormated_1">
      <item>BLISTAVA KOSA jednostavno društvo s ograničenom odgovornošću za frizerske usluge i trgovinu</item>
    </derivirana_varijabla>
  </DomainObject.Predmet.ProtuStrankaListNazivFormated>
  <DomainObject.Predmet.ProtuStrankaListNazivFormatedOIB>
    <izvorni_sadrzaj>
      <item>BLISTAVA KOSA jednostavno društvo s ograničenom odgovornošću za frizerske usluge i trgovinu, OIB 39723514073</item>
    </izvorni_sadrzaj>
    <derivirana_varijabla naziv="DomainObject.Predmet.ProtuStrankaListNazivFormatedOIB_1">
      <item>BLISTAVA KOSA jednostavno društvo s ograničenom odgovornošću za frizerske usluge i trgovinu, OIB 39723514073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BLISTAVA KOSA jednostavno društvo s ograničenom odgovornošću za frizerske usluge i trgovinu</izvorni_sadrzaj>
    <derivirana_varijabla naziv="DomainObject.Predmet.ProtustrankaIDrugi_1">BLISTAVA KOSA jednostavno društvo s ograničenom odgovornošću za frizerske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BLISTAVA KOSA jednostavno društvo s ograničenom odgovornošću za frizerske usluge i trgovinu, OIB 39723514073, Kralja Zvonimira 81, 31431 Čepin</izvorni_sadrzaj>
    <derivirana_varijabla naziv="DomainObject.Predmet.ProtustrankaIDrugiAdressOIB_1">BLISTAVA KOSA jednostavno društvo s ograničenom odgovornošću za frizerske usluge i trgovinu, OIB 39723514073, Kralja Zvonimira 81,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BLISTAVA KOSA jednostavno društvo s ograničenom odgovornošću za frizerske usluge i trgovinu</item>
    </izvorni_sadrzaj>
    <derivirana_varijabla naziv="DomainObject.Predmet.SudioniciListNaziv_1">
      <item>FINA RC OSIJEK</item>
      <item>BLISTAVA KOSA jednostavno društvo s ograničenom odgovornošću za frizerske usluge i trgovinu</item>
    </derivirana_varijabla>
  </DomainObject.Predmet.SudioniciListNaziv>
  <DomainObject.Predmet.SudioniciListAdressOIB>
    <izvorni_sadrzaj>
      <item>FINA RC OSIJEK, OIB 85821130368</item>
      <item>BLISTAVA KOSA jednostavno društvo s ograničenom odgovornošću za frizerske usluge i trgovinu, OIB 39723514073, Kralja Zvonimira 81,31431 Čepin</item>
    </izvorni_sadrzaj>
    <derivirana_varijabla naziv="DomainObject.Predmet.SudioniciListAdressOIB_1">
      <item>FINA RC OSIJEK, OIB 85821130368</item>
      <item>BLISTAVA KOSA jednostavno društvo s ograničenom odgovornošću za frizerske usluge i trgovinu, OIB 39723514073, Kralja Zvonimira 81,31431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39723514073</item>
    </izvorni_sadrzaj>
    <derivirana_varijabla naziv="DomainObject.Predmet.SudioniciListNazivOIB_1">
      <item>, OIB 85821130368</item>
      <item>, OIB 39723514073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32265-0F64-49AB-A978-6F940EEE7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2867</properties:Characters>
  <properties:Lines>97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2017-02-16T07:34:00Z</dcterms:created>
  <dc:creator>hermanj</dc:creator>
  <cp:lastModifiedBy>Maja Videnović</cp:lastModifiedBy>
  <cp:lastPrinted>2016-05-13T07:29:00Z</cp:lastPrinted>
  <dcterms:modified xmlns:xsi="http://www.w3.org/2001/XMLSchema-instance" xsi:type="dcterms:W3CDTF">2017-02-16T07:35:00Z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