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8434" w14:paraId="8e38434" w:rsidRDefault="000D74BA" w:rsidR="008819CA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r w:rsidR="002B3DCA">
        <w:t>St-34</w:t>
      </w:r>
      <w:r w:rsidR="00B158BF">
        <w:t>/20</w:t>
      </w:r>
      <w:r w:rsidR="002B3DCA">
        <w:t>14</w:t>
      </w:r>
      <w:r>
        <w:t>.</w:t>
      </w:r>
    </w:p>
    <w:p w:rsidRDefault="00182C9D" w:rsidR="00182C9D"/>
    <w:p w:rsidRDefault="008510F7" w:rsidR="00182C9D">
      <w:r>
        <w:t>TRGOVAČKI SUD U BJELOVARU</w:t>
      </w:r>
    </w:p>
    <w:p w:rsidRDefault="008510F7" w:rsidR="008510F7">
      <w:r>
        <w:t>BJELOVAR, Dr. I. Lebovića 42.</w:t>
      </w:r>
    </w:p>
    <w:p w:rsidRDefault="00182C9D" w:rsidR="00182C9D"/>
    <w:p w:rsidRDefault="00182C9D" w:rsidR="00182C9D"/>
    <w:p w:rsidRDefault="00182C9D" w:rsidR="00182C9D"/>
    <w:p w:rsidRDefault="00182C9D" w:rsidR="00182C9D"/>
    <w:p w:rsidRDefault="008F41AA" w:rsidP="00182C9D" w:rsidR="00182C9D">
      <w:pPr>
        <w:jc w:val="center"/>
      </w:pPr>
      <w:r>
        <w:t>P O Z I V</w:t>
      </w:r>
      <w:r w:rsidR="00202E84">
        <w:t xml:space="preserve"> </w:t>
      </w:r>
    </w:p>
    <w:p w:rsidRDefault="00182C9D" w:rsidP="00182C9D" w:rsidR="00182C9D">
      <w:pPr>
        <w:jc w:val="center"/>
      </w:pPr>
    </w:p>
    <w:p w:rsidRDefault="006A3185" w:rsidP="00182C9D" w:rsidR="00182C9D">
      <w:r>
        <w:t xml:space="preserve">U stečajnom predmetu nad stečajnim dužnikom </w:t>
      </w:r>
      <w:r w:rsidR="002B3DCA">
        <w:t>OPECO d.o.o. u stečaju, Virovitica, posl. broj: 1 St-34/2014</w:t>
      </w:r>
      <w:r w:rsidR="00BA109A">
        <w:t xml:space="preserve">., </w:t>
      </w:r>
      <w:r w:rsidR="000A25EC">
        <w:t xml:space="preserve"> </w:t>
      </w:r>
      <w:r>
        <w:t xml:space="preserve">  pozivate se na ročište za diobu kupovine</w:t>
      </w:r>
      <w:r w:rsidR="002B3DCA">
        <w:t xml:space="preserve"> temeljem Rješenja o dosudi posl. br. 1 St-</w:t>
      </w:r>
      <w:r w:rsidR="00A60664">
        <w:t>34/2014-182</w:t>
      </w:r>
      <w:r>
        <w:t xml:space="preserve"> na dan</w:t>
      </w:r>
    </w:p>
    <w:p w:rsidRDefault="00A60664" w:rsidP="00182C9D" w:rsidR="00A60664">
      <w:pPr>
        <w:jc w:val="center"/>
        <w:rPr>
          <w:b/>
        </w:rPr>
      </w:pPr>
    </w:p>
    <w:p w:rsidRDefault="00A60664" w:rsidP="00182C9D" w:rsidR="00182C9D" w:rsidRPr="006A3185">
      <w:pPr>
        <w:jc w:val="center"/>
        <w:rPr>
          <w:b/>
        </w:rPr>
      </w:pPr>
      <w:r>
        <w:rPr>
          <w:b/>
        </w:rPr>
        <w:t>21</w:t>
      </w:r>
      <w:r w:rsidR="00ED0BF0">
        <w:rPr>
          <w:b/>
        </w:rPr>
        <w:t xml:space="preserve">.  </w:t>
      </w:r>
      <w:r>
        <w:rPr>
          <w:b/>
        </w:rPr>
        <w:t>prosinca</w:t>
      </w:r>
      <w:r w:rsidR="006A3185" w:rsidRPr="006A3185">
        <w:rPr>
          <w:b/>
        </w:rPr>
        <w:t xml:space="preserve"> </w:t>
      </w:r>
      <w:r w:rsidR="006672DF">
        <w:rPr>
          <w:b/>
        </w:rPr>
        <w:t xml:space="preserve"> </w:t>
      </w:r>
      <w:r>
        <w:rPr>
          <w:b/>
        </w:rPr>
        <w:t>2015</w:t>
      </w:r>
      <w:r w:rsidR="003C554B">
        <w:rPr>
          <w:b/>
        </w:rPr>
        <w:t>. godin</w:t>
      </w:r>
      <w:r w:rsidR="00735FCA">
        <w:rPr>
          <w:b/>
        </w:rPr>
        <w:t>e u 9</w:t>
      </w:r>
      <w:r>
        <w:rPr>
          <w:b/>
        </w:rPr>
        <w:t>,3</w:t>
      </w:r>
      <w:r w:rsidR="006672DF">
        <w:rPr>
          <w:b/>
        </w:rPr>
        <w:t>0</w:t>
      </w:r>
      <w:r w:rsidR="00182C9D" w:rsidRPr="006A3185">
        <w:rPr>
          <w:b/>
        </w:rPr>
        <w:t xml:space="preserve"> sati</w:t>
      </w:r>
    </w:p>
    <w:p w:rsidRDefault="00182C9D" w:rsidP="00182C9D" w:rsidR="00182C9D" w:rsidRPr="006A3185">
      <w:pPr>
        <w:jc w:val="center"/>
        <w:rPr>
          <w:b/>
        </w:rPr>
      </w:pPr>
    </w:p>
    <w:p w:rsidRDefault="006A3185" w:rsidP="00182C9D" w:rsidR="00182C9D">
      <w:pPr>
        <w:jc w:val="center"/>
      </w:pPr>
      <w:r>
        <w:t xml:space="preserve"> sobu broj 4. Trgovačkog suda u Bjelovaru, Dr. I. Lebovića 42.</w:t>
      </w:r>
    </w:p>
    <w:p w:rsidRDefault="006A3185" w:rsidP="00182C9D" w:rsidR="006A3185">
      <w:pPr>
        <w:jc w:val="center"/>
      </w:pPr>
    </w:p>
    <w:p w:rsidRDefault="006A3185" w:rsidP="00182C9D" w:rsidR="006A3185">
      <w:pPr>
        <w:jc w:val="center"/>
      </w:pPr>
    </w:p>
    <w:p w:rsidRDefault="006A3185" w:rsidP="00182C9D" w:rsidR="006A3185">
      <w:pPr>
        <w:jc w:val="center"/>
      </w:pPr>
    </w:p>
    <w:p w:rsidRDefault="00874A81" w:rsidP="00C6050E" w:rsidR="00C6050E">
      <w:r>
        <w:t>Ako ne pristupit</w:t>
      </w:r>
      <w:r w:rsidR="006A3185">
        <w:t xml:space="preserve">e na ročište Vaša tražbina uzet će se prema stanju koje proizlazi iz </w:t>
      </w:r>
      <w:smartTag w:element="PersonName" w:uri="urn:schemas-microsoft-com:office:smarttags">
        <w:r w:rsidR="006A3185">
          <w:t>spis</w:t>
        </w:r>
      </w:smartTag>
      <w:r w:rsidR="006A3185">
        <w:t>a</w:t>
      </w:r>
      <w:r w:rsidR="008F4E2C">
        <w:t>.</w:t>
      </w:r>
    </w:p>
    <w:p w:rsidRDefault="00202E84" w:rsidP="00C6050E" w:rsidR="00202E84"/>
    <w:p w:rsidRDefault="006A3185" w:rsidP="00C6050E" w:rsidR="006A3185">
      <w:r>
        <w:t xml:space="preserve">Vjerovnik najkasnije na ročištu za diobu može drugom vjerovniku osporiti tražbinu, njezinu visinu i red namirenja </w:t>
      </w:r>
      <w:r w:rsidR="0025186D">
        <w:t>(čl. 117. Ovršnog zakona</w:t>
      </w:r>
      <w:r w:rsidR="00A60664">
        <w:t xml:space="preserve"> u svezi s čl. 64. st. 1. Stečajnog zakona).</w:t>
      </w:r>
      <w:r>
        <w:t>).</w:t>
      </w:r>
    </w:p>
    <w:p w:rsidRDefault="006A3185" w:rsidP="00C6050E" w:rsidR="006A3185"/>
    <w:p w:rsidRDefault="0025186D" w:rsidP="00C6050E" w:rsidR="006A3185">
      <w:r>
        <w:t>Iz iznosa dobivenog od ovršnog suda, stečajni sudac će izdvojiti u stečajnu masu odgovarajući iznos prema pravilima iz članka 170. ovog zakona, namiriti tražbine razlučnih vjerovnika prema redoslijedu predviđenim pravilima ovršnog postupka i preostali iznos predati stečajnom upravitelju ( čl. 164 st. 2. Stečajnog zakona).</w:t>
      </w:r>
    </w:p>
    <w:p w:rsidRDefault="0025186D" w:rsidP="00C6050E" w:rsidR="0025186D"/>
    <w:p w:rsidRDefault="00A60664" w:rsidP="00C6050E" w:rsidR="00C6050E">
      <w:r>
        <w:t>U Bjelovaru,  1.  prosinca</w:t>
      </w:r>
      <w:r w:rsidR="00B158BF">
        <w:t xml:space="preserve"> </w:t>
      </w:r>
      <w:r w:rsidR="00C6050E">
        <w:t xml:space="preserve"> 20</w:t>
      </w:r>
      <w:r>
        <w:t>15.</w:t>
      </w:r>
      <w:r w:rsidR="00C6050E">
        <w:t xml:space="preserve"> </w:t>
      </w:r>
    </w:p>
    <w:p w:rsidRDefault="00C6050E" w:rsidP="00C6050E" w:rsidR="00C6050E"/>
    <w:p w:rsidRDefault="00C6050E" w:rsidP="00C6050E" w:rsidR="00C605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82C9D" w:rsidP="00182C9D" w:rsidR="00182C9D"/>
    <w:p w:rsidRDefault="00C6050E" w:rsidP="00182C9D" w:rsidR="00B158BF"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182C9D">
        <w:t xml:space="preserve">       BRANKA PLESKALT</w:t>
      </w:r>
      <w:r>
        <w:t xml:space="preserve">  </w:t>
      </w:r>
      <w:r w:rsidR="000A25EC">
        <w:t xml:space="preserve">  </w:t>
      </w:r>
      <w:r w:rsidR="00874A81">
        <w:t>v.r.</w:t>
      </w:r>
    </w:p>
    <w:p w:rsidRDefault="00874A81" w:rsidP="00182C9D" w:rsidR="00874A81"/>
    <w:p w:rsidRDefault="00874A81" w:rsidP="00182C9D" w:rsidR="00874A81">
      <w:r>
        <w:tab/>
      </w:r>
      <w:r>
        <w:tab/>
      </w:r>
      <w:r>
        <w:tab/>
      </w:r>
      <w:r>
        <w:tab/>
      </w:r>
      <w:r>
        <w:tab/>
        <w:t xml:space="preserve">       Za točnost otpravka – ovlašteni službenik</w:t>
      </w:r>
    </w:p>
    <w:p w:rsidRDefault="007B1B5B" w:rsidP="00182C9D" w:rsidR="00B158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A60664" w:rsidP="00A60664" w:rsidR="00A60664">
      <w:r>
        <w:t>Rj.</w:t>
      </w:r>
    </w:p>
    <w:p w:rsidRDefault="00A60664" w:rsidP="00A60664" w:rsidR="00A60664">
      <w:r>
        <w:t>Dna: razlučnog vjerovnika Slatinsku banku d.d. Slatina</w:t>
      </w:r>
    </w:p>
    <w:p w:rsidRDefault="00A60664" w:rsidP="00A60664" w:rsidR="00A60664">
      <w:r>
        <w:t xml:space="preserve">        Stečajnom upravitelju</w:t>
      </w:r>
    </w:p>
    <w:p w:rsidRDefault="00A60664" w:rsidP="00A60664" w:rsidR="00A60664">
      <w:r>
        <w:t xml:space="preserve">        e- Oglasna ploča – ovdje</w:t>
      </w:r>
    </w:p>
    <w:p w:rsidRDefault="00A60664" w:rsidP="00A60664" w:rsidR="00A60664">
      <w:r>
        <w:t xml:space="preserve">         K ročištu</w:t>
      </w:r>
    </w:p>
    <w:p w:rsidRDefault="00A60664" w:rsidP="00A60664" w:rsidR="00A60664">
      <w:r>
        <w:t>Bjelovar, 1. 12.  2015.</w:t>
      </w:r>
    </w:p>
    <w:p w:rsidRDefault="00A60664" w:rsidP="00A60664" w:rsidR="00A60664"/>
    <w:p w:rsidRDefault="00A60664" w:rsidP="00A60664" w:rsidR="00A60664"/>
    <w:p w:rsidRDefault="00A60664" w:rsidP="00A60664" w:rsidR="00A60664"/>
    <w:p w:rsidRDefault="0025186D" w:rsidP="00182C9D" w:rsidR="0025186D"/>
    <w:sectPr w:rsidR="002518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0E1BFE"/>
    <w:multiLevelType w:val="hybridMultilevel"/>
    <w:tmpl w:val="17EE51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071"/>
    <w:rsid w:val="00093A71"/>
    <w:rsid w:val="000A25EC"/>
    <w:rsid w:val="000D74BA"/>
    <w:rsid w:val="00182C9D"/>
    <w:rsid w:val="001B79BB"/>
    <w:rsid w:val="001C4B6A"/>
    <w:rsid w:val="00202E84"/>
    <w:rsid w:val="0023653D"/>
    <w:rsid w:val="0025186D"/>
    <w:rsid w:val="00260541"/>
    <w:rsid w:val="002A275A"/>
    <w:rsid w:val="002B3DCA"/>
    <w:rsid w:val="002D364D"/>
    <w:rsid w:val="003C554B"/>
    <w:rsid w:val="003D7F53"/>
    <w:rsid w:val="003E7C88"/>
    <w:rsid w:val="00594C8F"/>
    <w:rsid w:val="0062596D"/>
    <w:rsid w:val="00655577"/>
    <w:rsid w:val="006672DF"/>
    <w:rsid w:val="00680412"/>
    <w:rsid w:val="006A3185"/>
    <w:rsid w:val="00735FCA"/>
    <w:rsid w:val="00781884"/>
    <w:rsid w:val="007B1B5B"/>
    <w:rsid w:val="008013C9"/>
    <w:rsid w:val="008510F7"/>
    <w:rsid w:val="0087432D"/>
    <w:rsid w:val="00874A81"/>
    <w:rsid w:val="008819CA"/>
    <w:rsid w:val="0089063F"/>
    <w:rsid w:val="008A4192"/>
    <w:rsid w:val="008E7773"/>
    <w:rsid w:val="008F41AA"/>
    <w:rsid w:val="008F4E2C"/>
    <w:rsid w:val="009920F0"/>
    <w:rsid w:val="009A241D"/>
    <w:rsid w:val="009D7071"/>
    <w:rsid w:val="009F49B5"/>
    <w:rsid w:val="00A60664"/>
    <w:rsid w:val="00A95768"/>
    <w:rsid w:val="00B158BF"/>
    <w:rsid w:val="00BA109A"/>
    <w:rsid w:val="00BB03DE"/>
    <w:rsid w:val="00C6050E"/>
    <w:rsid w:val="00C633D8"/>
    <w:rsid w:val="00D10FE4"/>
    <w:rsid w:val="00D3080A"/>
    <w:rsid w:val="00D52177"/>
    <w:rsid w:val="00D75ABC"/>
    <w:rsid w:val="00E26C0B"/>
    <w:rsid w:val="00ED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6050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6050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6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Virovitica</izvorni_sadrzaj>
    <derivirana_varijabla naziv="DomainObject.UcesnikSudskeRadnje.Adresa.Naselje_1">Virovitica</derivirana_varijabla>
  </DomainObject.UcesnikSudskeRadnje.Adresa.Naselje>
  <DomainObject.UcesnikSudskeRadnje.Adresa.PostBroj>
    <izvorni_sadrzaj>33000</izvorni_sadrzaj>
    <derivirana_varijabla naziv="DomainObject.UcesnikSudskeRadnje.Adresa.PostBroj_1">33000</derivirana_varijabla>
  </DomainObject.UcesnikSudskeRadnje.Adresa.PostBroj>
  <DomainObject.UcesnikSudskeRadnje.Adresa.UlicaIKBR>
    <izvorni_sadrzaj>F. Rusana 100</izvorni_sadrzaj>
    <derivirana_varijabla naziv="DomainObject.UcesnikSudskeRadnje.Adresa.UlicaIKBR_1">F. Rusana 100</derivirana_varijabla>
  </DomainObject.UcesnikSudskeRadnje.Adresa.UlicaIKBR>
  <DomainObject.UcesnikSudskeRadnje.Naziv>
    <izvorni_sadrzaj>Branko Valentić, stečajni upravitelj</izvorni_sadrzaj>
    <derivirana_varijabla naziv="DomainObject.UcesnikSudskeRadnje.Naziv_1">Branko Valentić, stečajni upravitelj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21. prosinca 2015.</izvorni_sadrzaj>
    <derivirana_varijabla naziv="DomainObject.UcesnikSudskeRadnje.SudskaRadnja.PlaniraniZavrsetakDatum_1">21. prosinca 2015.</derivirana_varijabla>
  </DomainObject.UcesnikSudskeRadnje.SudskaRadnja.PlaniraniZavrsetakDatum>
  <DomainObject.UcesnikSudskeRadnje.SudskaRadnja.PlaniraniPocetakDatum>
    <izvorni_sadrzaj>21. prosinca 2015.</izvorni_sadrzaj>
    <derivirana_varijabla naziv="DomainObject.UcesnikSudskeRadnje.SudskaRadnja.PlaniraniPocetakDatum_1">21.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09:40</izvorni_sadrzaj>
    <derivirana_varijabla naziv="DomainObject.UcesnikSudskeRadnje.SudskaRadnja.PlaniraniZavrsetakVrijeme_1">09:40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derivirana_varijabla>
  </DomainObject.Predmet.SudioniciListAdressOIB>
  <DomainObject.UcesnikSudskeRadnje.NazivFormated>
    <izvorni_sadrzaj>Branko Valentić, stečajni upravitelj, OIB 85378232573, F. Rusana 100,33000 Virovitica</izvorni_sadrzaj>
    <derivirana_varijabla naziv="DomainObject.UcesnikSudskeRadnje.NazivFormated_1">Branko Valentić, stečajni upravitelj, OIB 85378232573, F. Rusana 100,33000 Virovitica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izvorni_sadrzaj>
    <derivirana_varijabla naziv="DomainObject.Predmet.SudioniciListNazivOIB_1"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193</properties:Words>
  <properties:Characters>1058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2015-12-01T10:31:00Z</dcterms:created>
  <dc:creator>RH - TDU</dc:creator>
  <cp:lastModifiedBy>Vesna Dragišić</cp:lastModifiedBy>
  <cp:lastPrinted>2015-12-01T10:31:00Z</cp:lastPrinted>
  <dcterms:modified xmlns:xsi="http://www.w3.org/2001/XMLSchema-instance" xsi:type="dcterms:W3CDTF">2015-12-01T10:32:00Z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Branko Valentić, stečajni upravitelj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