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0774" w14:paraId="7ff077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F40E11">
        <w:rPr>
          <w:rFonts w:hAnsi="Times New Roman" w:ascii="Times New Roman"/>
          <w:szCs w:val="24"/>
          <w:lang w:val="hr-HR"/>
        </w:rPr>
        <w:t>5872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F40E11" w:rsidRPr="00F40E11">
        <w:rPr>
          <w:rFonts w:hAnsi="Times New Roman" w:ascii="Times New Roman"/>
          <w:szCs w:val="24"/>
          <w:lang w:val="hr-HR"/>
        </w:rPr>
        <w:t>DENA TRGOVINA TEKSTILOM j.d.o.o.</w:t>
      </w:r>
      <w:r w:rsidR="00F40E11">
        <w:rPr>
          <w:rFonts w:hAnsi="Times New Roman" w:ascii="Times New Roman"/>
          <w:szCs w:val="24"/>
          <w:lang w:val="hr-HR"/>
        </w:rPr>
        <w:t xml:space="preserve">, Zabok (Grad Zabok), Matije Gupca 80, OIB: </w:t>
      </w:r>
      <w:r w:rsidR="00F40E11" w:rsidRPr="00F40E11">
        <w:rPr>
          <w:rFonts w:hAnsi="Times New Roman" w:ascii="Times New Roman"/>
          <w:szCs w:val="24"/>
          <w:lang w:val="hr-HR"/>
        </w:rPr>
        <w:t>14976864499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40E11" w:rsidRPr="00F40E11">
        <w:rPr>
          <w:rFonts w:hAnsi="Times New Roman" w:ascii="Times New Roman"/>
          <w:szCs w:val="24"/>
          <w:lang w:val="hr-HR"/>
        </w:rPr>
        <w:t>DENA TRGOVINA TEKSTILOM j.d.o.o.</w:t>
      </w:r>
      <w:r w:rsidR="00F40E11">
        <w:rPr>
          <w:rFonts w:hAnsi="Times New Roman" w:ascii="Times New Roman"/>
          <w:szCs w:val="24"/>
          <w:lang w:val="hr-HR"/>
        </w:rPr>
        <w:t xml:space="preserve">, Zabok (Grad Zabok), Matije Gupca 80, OIB: </w:t>
      </w:r>
      <w:r w:rsidR="00F40E11" w:rsidRPr="00F40E11">
        <w:rPr>
          <w:rFonts w:hAnsi="Times New Roman" w:ascii="Times New Roman"/>
          <w:szCs w:val="24"/>
          <w:lang w:val="hr-HR"/>
        </w:rPr>
        <w:t>14976864499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F40E11" w:rsidRPr="00F40E11">
        <w:rPr>
          <w:rFonts w:hAnsi="Times New Roman" w:ascii="Times New Roman"/>
          <w:szCs w:val="24"/>
          <w:lang w:val="hr-HR"/>
        </w:rPr>
        <w:t>DENA TRGOVINA TEKSTILOM j.d.o.o.</w:t>
      </w:r>
      <w:r w:rsidR="00F40E11">
        <w:rPr>
          <w:rFonts w:hAnsi="Times New Roman" w:ascii="Times New Roman"/>
          <w:szCs w:val="24"/>
          <w:lang w:val="hr-HR"/>
        </w:rPr>
        <w:t xml:space="preserve">, Zabok (Grad Zabok), Matije Gupca 80, OIB: </w:t>
      </w:r>
      <w:r w:rsidR="00F40E11" w:rsidRPr="00F40E11">
        <w:rPr>
          <w:rFonts w:hAnsi="Times New Roman" w:ascii="Times New Roman"/>
          <w:szCs w:val="24"/>
          <w:lang w:val="hr-HR"/>
        </w:rPr>
        <w:t>14976864499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31B3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1B3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31B33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40E11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B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B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B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B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B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B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B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B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B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B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St-5872/2015</izvorni_sadrzaj>
    <derivirana_varijabla naziv="DomainObject.Predmet.OznakaBroj_1">St-5872/2015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TRGOVINA TEKSTILOM j.d.o.o. zastupanog po punomoćniku Marta Žiger</izvorni_sadrzaj>
    <derivirana_varijabla naziv="DomainObject.Predmet.ProtustrankaFormated_1">  DENA TRGOVINA TEKSTILOM j.d.o.o. zastupanog po punomoćniku Marta Žiger</derivirana_varijabla>
  </DomainObject.Predmet.ProtustrankaFormated>
  <DomainObject.Predmet.ProtustrankaFormatedOIB>
    <izvorni_sadrzaj>  DENA TRGOVINA TEKSTILOM j.d.o.o., OIB 14976864499 zastupanog po punomoćniku Marta Žiger</izvorni_sadrzaj>
    <derivirana_varijabla naziv="DomainObject.Predmet.ProtustrankaFormatedOIB_1">  DENA TRGOVINA TEKSTILOM j.d.o.o., OIB 14976864499 zastupanog po punomoćniku Marta Žiger</derivirana_varijabla>
  </DomainObject.Predmet.ProtustrankaFormatedOIB>
  <DomainObject.Predmet.ProtustrankaFormatedWithAdress>
    <izvorni_sadrzaj> DENA TRGOVINA TEKSTILOM j.d.o.o., Matije Gupca 80, 49210 Zabok zastupanog po punomoćniku Marta Žiger</izvorni_sadrzaj>
    <derivirana_varijabla naziv="DomainObject.Predmet.ProtustrankaFormatedWithAdress_1"> DENA TRGOVINA TEKSTILOM j.d.o.o., Matije Gupca 80, 49210 Zabok zastupanog po punomoćniku Marta Žiger</derivirana_varijabla>
  </DomainObject.Predmet.ProtustrankaFormatedWithAdress>
  <DomainObject.Predmet.ProtustrankaFormatedWithAdressOIB>
    <izvorni_sadrzaj> DENA TRGOVINA TEKSTILOM j.d.o.o., OIB 14976864499, Matije Gupca 80, 49210 Zabok zastupanog po punomoćniku Marta Žiger</izvorni_sadrzaj>
    <derivirana_varijabla naziv="DomainObject.Predmet.ProtustrankaFormatedWithAdressOIB_1"> DENA TRGOVINA TEKSTILOM j.d.o.o., OIB 14976864499, Matije Gupca 80, 49210 Zabok zastupanog po punomoćniku Marta Žiger</derivirana_varijabla>
  </DomainObject.Predmet.ProtustrankaFormatedWithAdressOIB>
  <DomainObject.Predmet.ProtustrankaWithAdress>
    <izvorni_sadrzaj>DENA TRGOVINA TEKSTILOM j.d.o.o. Matije Gupca 80, 49210 Zabok</izvorni_sadrzaj>
    <derivirana_varijabla naziv="DomainObject.Predmet.ProtustrankaWithAdress_1">DENA TRGOVINA TEKSTILOM j.d.o.o. Matije Gupca 80, 49210 Zabok</derivirana_varijabla>
  </DomainObject.Predmet.ProtustrankaWithAdress>
  <DomainObject.Predmet.ProtustrankaWithAdressOIB>
    <izvorni_sadrzaj>DENA TRGOVINA TEKSTILOM j.d.o.o., OIB 14976864499, Matije Gupca 80, 49210 Zabok</izvorni_sadrzaj>
    <derivirana_varijabla naziv="DomainObject.Predmet.ProtustrankaWithAdressOIB_1">DENA TRGOVINA TEKSTILOM j.d.o.o., OIB 14976864499, Matije Gupca 80, 49210 Zabok</derivirana_varijabla>
  </DomainObject.Predmet.ProtustrankaWithAdressOIB>
  <DomainObject.Predmet.ProtustrankaNazivFormated>
    <izvorni_sadrzaj>DENA TRGOVINA TEKSTILOM j.d.o.o.</izvorni_sadrzaj>
    <derivirana_varijabla naziv="DomainObject.Predmet.ProtustrankaNazivFormated_1">DENA TRGOVINA TEKSTILOM j.d.o.o.</derivirana_varijabla>
  </DomainObject.Predmet.ProtustrankaNazivFormated>
  <DomainObject.Predmet.ProtustrankaNazivFormatedOIB>
    <izvorni_sadrzaj>DENA TRGOVINA TEKSTILOM j.d.o.o., OIB 14976864499</izvorni_sadrzaj>
    <derivirana_varijabla naziv="DomainObject.Predmet.ProtustrankaNazivFormatedOIB_1">DENA TRGOVINA TEKSTILOM j.d.o.o., OIB 14976864499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DENA TRGOVINA TEKSTILOM j.d.o.o. zastupanog po punomoćniku Marta Žiger</item>
    </izvorni_sadrzaj>
    <derivirana_varijabla naziv="DomainObject.Predmet.ProtuStrankaListFormated_1">
      <item>DENA TRGOVINA TEKSTILOM j.d.o.o. zastupanog po punomoćniku Marta Žiger</item>
    </derivirana_varijabla>
  </DomainObject.Predmet.ProtuStrankaListFormated>
  <DomainObject.Predmet.ProtuStrankaListFormatedOIB>
    <izvorni_sadrzaj>
      <item>DENA TRGOVINA TEKSTILOM j.d.o.o., OIB 14976864499 zastupanog po punomoćniku Marta Žiger</item>
    </izvorni_sadrzaj>
    <derivirana_varijabla naziv="DomainObject.Predmet.ProtuStrankaListFormatedOIB_1">
      <item>DENA TRGOVINA TEKSTILOM j.d.o.o., OIB 14976864499 zastupanog po punomoćniku Marta Žiger</item>
    </derivirana_varijabla>
  </DomainObject.Predmet.ProtuStrankaListFormatedOIB>
  <DomainObject.Predmet.ProtuStrankaListFormatedWithAdress>
    <izvorni_sadrzaj>
      <item>DENA TRGOVINA TEKSTILOM j.d.o.o., Matije Gupca 80, 49210 Zabok zastupanog po punomoćniku Marta Žiger</item>
    </izvorni_sadrzaj>
    <derivirana_varijabla naziv="DomainObject.Predmet.ProtuStrankaListFormatedWithAdress_1">
      <item>DENA TRGOVINA TEKSTILOM j.d.o.o., Matije Gupca 80, 49210 Zabok zastupanog po punomoćniku Marta Žiger</item>
    </derivirana_varijabla>
  </DomainObject.Predmet.ProtuStrankaListFormatedWithAdress>
  <DomainObject.Predmet.ProtuStrankaListFormatedWithAdressOIB>
    <izvorni_sadrzaj>
      <item>DENA TRGOVINA TEKSTILOM j.d.o.o., OIB 14976864499, Matije Gupca 80, 49210 Zabok zastupanog po punomoćniku Marta Žiger</item>
    </izvorni_sadrzaj>
    <derivirana_varijabla naziv="DomainObject.Predmet.ProtuStrankaListFormatedWithAdressOIB_1">
      <item>DENA TRGOVINA TEKSTILOM j.d.o.o., OIB 14976864499, Matije Gupca 80, 49210 Zabok zastupanog po punomoćniku Marta Žiger</item>
    </derivirana_varijabla>
  </DomainObject.Predmet.ProtuStrankaListFormatedWithAdressOIB>
  <DomainObject.Predmet.ProtuStrankaListNazivFormated>
    <izvorni_sadrzaj>
      <item>DENA TRGOVINA TEKSTILOM j.d.o.o.</item>
    </izvorni_sadrzaj>
    <derivirana_varijabla naziv="DomainObject.Predmet.ProtuStrankaListNazivFormated_1">
      <item>DENA TRGOVINA TEKSTILOM j.d.o.o.</item>
    </derivirana_varijabla>
  </DomainObject.Predmet.ProtuStrankaListNazivFormated>
  <DomainObject.Predmet.ProtuStrankaListNazivFormatedOIB>
    <izvorni_sadrzaj>
      <item>DENA TRGOVINA TEKSTILOM j.d.o.o., OIB 14976864499</item>
    </izvorni_sadrzaj>
    <derivirana_varijabla naziv="DomainObject.Predmet.ProtuStrankaListNazivFormatedOIB_1">
      <item>DENA TRGOVINA TEKSTILOM j.d.o.o., OIB 14976864499</item>
    </derivirana_varijabla>
  </DomainObject.Predmet.ProtuStrankaListNazivFormatedOIB>
  <DomainObject.Predmet.OstaliListFormated>
    <izvorni_sadrzaj>
      <item>Marta Žiger punomoćnik sudionika u postupku DENA TRGOVINA TEKSTILOM j.d.o.o.</item>
    </izvorni_sadrzaj>
    <derivirana_varijabla naziv="DomainObject.Predmet.OstaliListFormated_1">
      <item>Marta Žiger punomoćnik sudionika u postupku DENA TRGOVINA TEKSTILOM j.d.o.o.</item>
    </derivirana_varijabla>
  </DomainObject.Predmet.OstaliListFormated>
  <DomainObject.Predmet.OstaliListFormatedOIB>
    <izvorni_sadrzaj>
      <item>Marta Žiger, OIB 07271768720 punomoćnik sudionika u postupku DENA TRGOVINA TEKSTILOM j.d.o.o.</item>
    </izvorni_sadrzaj>
    <derivirana_varijabla naziv="DomainObject.Predmet.OstaliListFormatedOIB_1">
      <item>Marta Žiger, OIB 07271768720 punomoćnik sudionika u postupku DENA TRGOVINA TEKSTILOM j.d.o.o.</item>
    </derivirana_varijabla>
  </DomainObject.Predmet.OstaliListFormatedOIB>
  <DomainObject.Predmet.OstaliListFormatedWithAdress>
    <izvorni_sadrzaj>
      <item>Marta Žiger, Jakuševec Zabočki 80a, 49210 Jakuševec Zabočki punomoćnik sudionika u postupku DENA TRGOVINA TEKSTILOM j.d.o.o.</item>
    </izvorni_sadrzaj>
    <derivirana_varijabla naziv="DomainObject.Predmet.OstaliListFormatedWithAdress_1">
      <item>Marta Žiger, Jakuševec Zabočki 80a, 49210 Jakuševec Zabočki punomoćnik sudionika u postupku DENA TRGOVINA TEKSTILOM j.d.o.o.</item>
    </derivirana_varijabla>
  </DomainObject.Predmet.OstaliListFormatedWithAdress>
  <DomainObject.Predmet.OstaliListFormatedWithAdressOIB>
    <izvorni_sadrzaj>
      <item>Marta Žiger, OIB 07271768720, Jakuševec Zabočki 80a, 49210 Jakuševec Zabočki punomoćnik sudionika u postupku DENA TRGOVINA TEKSTILOM j.d.o.o.</item>
    </izvorni_sadrzaj>
    <derivirana_varijabla naziv="DomainObject.Predmet.OstaliListFormatedWithAdressOIB_1">
      <item>Marta Žiger, OIB 07271768720, Jakuševec Zabočki 80a, 49210 Jakuševec Zabočki punomoćnik sudionika u postupku DENA TRGOVINA TEKSTILOM j.d.o.o.</item>
    </derivirana_varijabla>
  </DomainObject.Predmet.OstaliListFormatedWithAdressOIB>
  <DomainObject.Predmet.OstaliListNazivFormated>
    <izvorni_sadrzaj>
      <item>Marta Žiger</item>
    </izvorni_sadrzaj>
    <derivirana_varijabla naziv="DomainObject.Predmet.OstaliListNazivFormated_1">
      <item>Marta Žiger</item>
    </derivirana_varijabla>
  </DomainObject.Predmet.OstaliListNazivFormated>
  <DomainObject.Predmet.OstaliListNazivFormatedOIB>
    <izvorni_sadrzaj>
      <item>Marta Žiger, OIB 07271768720</item>
    </izvorni_sadrzaj>
    <derivirana_varijabla naziv="DomainObject.Predmet.OstaliListNazivFormatedOIB_1">
      <item>Marta Žiger, OIB 07271768720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DENA TRGOVINA TEKSTILOM j.d.o.o.</izvorni_sadrzaj>
    <derivirana_varijabla naziv="DomainObject.Predmet.ProtustrankaIDrugi_1">DENA TRGOVINA TEKSTILOM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DENA TRGOVINA TEKSTILOM j.d.o.o., OIB 14976864499, Matije Gupca 80, 49210 Zabok</izvorni_sadrzaj>
    <derivirana_varijabla naziv="DomainObject.Predmet.ProtustrankaIDrugiAdressOIB_1">DENA TRGOVINA TEKSTILOM j.d.o.o., OIB 14976864499, Matije Gupca 80,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DENA TRGOVINA TEKSTILOM j.d.o.o.</item>
      <item>Marta Žiger</item>
    </izvorni_sadrzaj>
    <derivirana_varijabla naziv="DomainObject.Predmet.SudioniciListNaziv_1">
      <item>FINA Regionalni centar Zagreb</item>
      <item>DENA TRGOVINA TEKSTILOM j.d.o.o.</item>
      <item>Marta Žiger</item>
    </derivirana_varijabla>
  </DomainObject.Predmet.SudioniciListNaziv>
  <DomainObject.Predmet.SudioniciListAdressOIB>
    <izvorni_sadrzaj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izvorni_sadrzaj>
    <derivirana_varijabla naziv="DomainObject.Predmet.SudioniciListAdressOIB_1"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14976864499</item>
      <item>, OIB 07271768720</item>
    </izvorni_sadrzaj>
    <derivirana_varijabla naziv="DomainObject.Predmet.SudioniciListNazivOIB_1">
      <item>, OIB 85821130368</item>
      <item>, OIB 14976864499</item>
      <item>, OIB 07271768720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C5B0B-08EA-43A3-9778-E231EABAD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1773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2015-12-21T08:53:00Z</dcterms:created>
  <dc:creator>Sudsko vijeæe</dc:creator>
  <cp:lastModifiedBy>Katarina Babić</cp:lastModifiedBy>
  <cp:lastPrinted>2015-12-21T08:53:00Z</cp:lastPrinted>
  <dcterms:modified xmlns:xsi="http://www.w3.org/2001/XMLSchema-instance" xsi:type="dcterms:W3CDTF">2015-12-21T08:53:00Z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