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8448" w14:paraId="b7b8448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/>
    <w:p w:rsidRDefault="00985B5D" w:rsidP="005D1B6D" w:rsidR="00985B5D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po prijedlogu FINE, RC Rijeka, Podružnica Pula, Giardini 5, za otvaranje stečajnog postupka nad dužnikom </w:t>
      </w:r>
      <w:r w:rsidR="00E56B06">
        <w:t>NEVENA KOZMETIKA j.d.o.o. Pula, Dubrovačke Bratovštine 8, OIB: 39237892398</w:t>
      </w:r>
      <w:r>
        <w:t xml:space="preserve">, dana </w:t>
      </w:r>
      <w:r w:rsidR="00E56B06">
        <w:t>29. svibnja</w:t>
      </w:r>
      <w:r w:rsidR="00985B5D">
        <w:t xml:space="preserve">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E56B06">
        <w:t>1047</w:t>
      </w:r>
      <w:r w:rsidR="002E29B7">
        <w:t>/16-3</w:t>
      </w:r>
      <w:r>
        <w:t xml:space="preserve"> od </w:t>
      </w:r>
      <w:r w:rsidR="00E56B06">
        <w:t>27. listopada</w:t>
      </w:r>
      <w:r w:rsidR="00115C33">
        <w:t xml:space="preserve"> 201</w:t>
      </w:r>
      <w:r w:rsidR="003E141F">
        <w:t>6</w:t>
      </w:r>
      <w:r>
        <w:t xml:space="preserve">. godine </w:t>
      </w:r>
      <w:r w:rsidRPr="00DE0C16">
        <w:t xml:space="preserve">u </w:t>
      </w:r>
      <w:r w:rsidR="005864D6">
        <w:t>točci I. izreke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5864D6" w:rsidP="005864D6" w:rsidR="005864D6">
      <w:pPr>
        <w:ind w:firstLine="720"/>
        <w:jc w:val="both"/>
      </w:pPr>
    </w:p>
    <w:p w:rsidRDefault="008B0A99" w:rsidP="00E56B06" w:rsidR="00E56B06">
      <w:pPr>
        <w:jc w:val="both"/>
      </w:pPr>
      <w:r w:rsidRPr="00DE0C16">
        <w:t>„</w:t>
      </w:r>
      <w:r w:rsidR="002E29B7">
        <w:t>I.</w:t>
      </w:r>
      <w:r w:rsidR="002E29B7">
        <w:tab/>
      </w:r>
      <w:r w:rsidR="00E56B06">
        <w:t>Nalaže se Neveni Salamun iz Pule, Dubrovačke Bratovštine 8, OIB: 57581061088, osobi ovlaštenoj za zastupanje dužnika NEVENA KOZMETIKA j.d.o.o. Pula, Dubrovačke Bratovštine 8, OIB: 39237892398, da u roku od 8 (osam) dana od dana dostave ovog rješenja plati predujam za namirenje troškova stečajnog postupka u iznosu od</w:t>
      </w:r>
    </w:p>
    <w:p w:rsidRDefault="00E56B06" w:rsidP="00E56B06" w:rsidR="00E56B06">
      <w:pPr>
        <w:jc w:val="both"/>
      </w:pPr>
    </w:p>
    <w:p w:rsidRDefault="00E56B06" w:rsidP="00E56B06" w:rsidR="00E56B06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E56B06" w:rsidP="00E56B06" w:rsidR="00E56B06">
      <w:pPr>
        <w:ind w:right="512"/>
        <w:jc w:val="center"/>
        <w:rPr>
          <w:u w:val="single"/>
        </w:rPr>
      </w:pPr>
    </w:p>
    <w:p w:rsidRDefault="00E56B06" w:rsidP="00E56B06" w:rsidR="002E29B7">
      <w:pPr>
        <w:jc w:val="both"/>
      </w:pPr>
      <w:r>
        <w:tab/>
        <w:t>na račun Trgovačkog suda u Pazinu broj HR43 2390001 1300029763, poziv na broj 020-1047-2016, i izvornu potvrdu o uplati dostavi ovom sudu pozivom na gornji poslovni broj</w:t>
      </w:r>
      <w:r w:rsidR="002E29B7">
        <w:t>.</w:t>
      </w:r>
      <w:r w:rsidR="00140948">
        <w:t>ˮ</w:t>
      </w:r>
    </w:p>
    <w:p w:rsidRDefault="003E141F" w:rsidP="003E141F" w:rsidR="003E141F" w:rsidRPr="00123711">
      <w:pPr>
        <w:jc w:val="both"/>
      </w:pPr>
    </w:p>
    <w:p w:rsidRDefault="001F6ABD" w:rsidP="003E141F" w:rsidR="005F37D1">
      <w:pPr>
        <w:jc w:val="both"/>
      </w:pPr>
      <w:r w:rsidRPr="00DE0C16">
        <w:t>ima ispravno stajati</w:t>
      </w:r>
    </w:p>
    <w:p w:rsidRDefault="00115C33" w:rsidP="003E141F" w:rsidR="00115C33">
      <w:pPr>
        <w:jc w:val="both"/>
      </w:pPr>
    </w:p>
    <w:p w:rsidRDefault="00304ECA" w:rsidP="00E56B06" w:rsidR="00E56B06">
      <w:pPr>
        <w:jc w:val="both"/>
      </w:pPr>
      <w:r w:rsidRPr="00DE0C16">
        <w:t>„</w:t>
      </w:r>
      <w:r w:rsidR="003E141F">
        <w:t>I.</w:t>
      </w:r>
      <w:r w:rsidR="003E141F">
        <w:tab/>
      </w:r>
      <w:r w:rsidR="00E56B06">
        <w:t xml:space="preserve">Nalaže se Neveni Salamun Grbin iz </w:t>
      </w:r>
      <w:r w:rsidR="004C165F">
        <w:t>Ližnjana</w:t>
      </w:r>
      <w:r w:rsidR="00E56B06">
        <w:t xml:space="preserve">, </w:t>
      </w:r>
      <w:r w:rsidR="004C165F">
        <w:t>Palera 3</w:t>
      </w:r>
      <w:r w:rsidR="00E56B06">
        <w:t>, OIB: 57581061088, osobi ovlaštenoj za zastupanje dužnika NEVENA KOZMETIKA j.d.o.o. Pula, Dubrovačke Bratovštine 8, OIB: 39237892398, da u roku od 8 (osam) dana od dana dostave ovog rješenja plati predujam za namirenje troškova stečajnog postupka u iznosu od</w:t>
      </w:r>
    </w:p>
    <w:p w:rsidRDefault="00E56B06" w:rsidP="00E56B06" w:rsidR="00E56B06">
      <w:pPr>
        <w:jc w:val="both"/>
      </w:pPr>
    </w:p>
    <w:p w:rsidRDefault="00E56B06" w:rsidP="00E56B06" w:rsidR="00E56B06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E56B06" w:rsidP="00E56B06" w:rsidR="00E56B06">
      <w:pPr>
        <w:ind w:right="512"/>
        <w:jc w:val="center"/>
        <w:rPr>
          <w:u w:val="single"/>
        </w:rPr>
      </w:pPr>
    </w:p>
    <w:p w:rsidRDefault="00E56B06" w:rsidP="00E56B06" w:rsidR="002E29B7">
      <w:pPr>
        <w:jc w:val="both"/>
      </w:pPr>
      <w:r>
        <w:tab/>
        <w:t>na račun Trgovačkog suda u Pazinu broj HR43 2390001 1300029763, poziv na broj 020-1047-2016, i izvornu potvrdu o uplati dostavi ovom sudu pozivom na gornji poslovni broj</w:t>
      </w:r>
      <w:r w:rsidR="002E29B7">
        <w:t>.</w:t>
      </w:r>
      <w:r w:rsidR="00140948">
        <w:t>ˮ</w:t>
      </w:r>
    </w:p>
    <w:p w:rsidRDefault="00304ECA" w:rsidP="002E29B7" w:rsidR="00304ECA" w:rsidRPr="00F045DB">
      <w:pPr>
        <w:jc w:val="both"/>
      </w:pPr>
    </w:p>
    <w:p w:rsidRDefault="00A521A9" w:rsidP="008F2199" w:rsidR="00985B5D" w:rsidRPr="00DE0C16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4569C1" w:rsidP="003E141F" w:rsidR="003E3001">
      <w:pPr>
        <w:jc w:val="center"/>
      </w:pPr>
      <w:r w:rsidRPr="00DE0C16">
        <w:lastRenderedPageBreak/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E56B06">
        <w:t>1047</w:t>
      </w:r>
      <w:r w:rsidR="002E29B7">
        <w:t>/16-3</w:t>
      </w:r>
      <w:r w:rsidR="00487DDB" w:rsidRPr="003E141F">
        <w:t xml:space="preserve"> od </w:t>
      </w:r>
      <w:r w:rsidR="00E56B06">
        <w:t>27. listopada</w:t>
      </w:r>
      <w:r w:rsidR="00115C33" w:rsidRPr="003E141F">
        <w:t xml:space="preserve"> 201</w:t>
      </w:r>
      <w:r w:rsidR="003E141F">
        <w:t>6</w:t>
      </w:r>
      <w:r w:rsidR="00487DDB" w:rsidRPr="003E141F">
        <w:t>. godine</w:t>
      </w:r>
      <w:r w:rsidR="002C4EAC" w:rsidRPr="003E141F">
        <w:t xml:space="preserve"> </w:t>
      </w:r>
      <w:r w:rsidR="00985B5D">
        <w:t>u točci I. izreke</w:t>
      </w:r>
      <w:r w:rsidR="00332C3F" w:rsidRPr="003E141F">
        <w:t xml:space="preserve">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985B5D">
        <w:t xml:space="preserve">29. </w:t>
      </w:r>
      <w:r w:rsidR="00E56B06">
        <w:t>svibnj</w:t>
      </w:r>
      <w:r w:rsidR="00985B5D">
        <w:t>a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3E141F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9531F3">
        <w:rPr>
          <w:szCs w:val="24"/>
        </w:rPr>
        <w:t>, v.r.</w:t>
      </w: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E30CDC" w:rsidR="008B79AE">
      <w:pPr>
        <w:jc w:val="both"/>
      </w:pPr>
      <w:r>
        <w:t xml:space="preserve">- </w:t>
      </w:r>
      <w:r w:rsidR="002E29B7">
        <w:t>obveznik plaćanja predujma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3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6B06" w:rsidP="00E56B06" w:rsidR="00E56B06" w:rsidRPr="00615DFB">
    <w:pPr>
      <w:pStyle w:val="Zaglavlje"/>
      <w:jc w:val="right"/>
    </w:pPr>
    <w:r w:rsidRPr="00615DFB">
      <w:t xml:space="preserve">Poslovni broj </w:t>
    </w:r>
    <w:r>
      <w:t>1 St-1047/16-1</w:t>
    </w:r>
    <w:r w:rsidR="00A72720">
      <w:t>2</w:t>
    </w: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 w:rsidR="00985B5D">
      <w:t>1 St-</w:t>
    </w:r>
    <w:r w:rsidR="00E56B06">
      <w:t>1047</w:t>
    </w:r>
    <w:r>
      <w:t>/16-</w:t>
    </w:r>
    <w:r w:rsidR="00E56B06">
      <w:t>1</w:t>
    </w:r>
    <w:r w:rsidR="00A72720">
      <w:t>2</w:t>
    </w:r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0F5A5F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C165F"/>
    <w:rsid w:val="004F7A14"/>
    <w:rsid w:val="00531388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2199"/>
    <w:rsid w:val="008F39E2"/>
    <w:rsid w:val="008F6CD7"/>
    <w:rsid w:val="008F76AF"/>
    <w:rsid w:val="00926E40"/>
    <w:rsid w:val="009531F3"/>
    <w:rsid w:val="00960E22"/>
    <w:rsid w:val="00963453"/>
    <w:rsid w:val="00985B5D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72720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047BA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BDB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56B0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1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38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38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38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1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38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38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38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33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53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NEVENA KOZMETIKA j.d.o.o. Pula</izvorni_sadrzaj>
    <derivirana_varijabla naziv="DomainObject.Predmet.ProtustrankaFormated_1">  NEVENA KOZMETIKA j.d.o.o. Pula</derivirana_varijabla>
  </DomainObject.Predmet.ProtustrankaFormated>
  <DomainObject.Predmet.ProtustrankaFormatedOIB>
    <izvorni_sadrzaj>  NEVENA KOZMETIKA j.d.o.o. Pula, OIB 39237892398</izvorni_sadrzaj>
    <derivirana_varijabla naziv="DomainObject.Predmet.ProtustrankaFormatedOIB_1">  NEVENA KOZMETIKA j.d.o.o. Pula, OIB 39237892398</derivirana_varijabla>
  </DomainObject.Predmet.ProtustrankaFormatedOIB>
  <DomainObject.Predmet.ProtustrankaFormatedWithAdress>
    <izvorni_sadrzaj> NEVENA KOZMETIKA j.d.o.o. Pula, Dubrovačke Bratovštine 8, 52100 Pula</izvorni_sadrzaj>
    <derivirana_varijabla naziv="DomainObject.Predmet.ProtustrankaFormatedWithAdress_1"> NEVENA KOZMETIKA j.d.o.o. Pula, Dubrovačke Bratovštine 8, 52100 Pula</derivirana_varijabla>
  </DomainObject.Predmet.ProtustrankaFormatedWithAdress>
  <DomainObject.Predmet.ProtustrankaFormatedWithAdressOIB>
    <izvorni_sadrzaj> NEVENA KOZMETIKA j.d.o.o. Pula, OIB 39237892398, Dubrovačke Bratovštine 8, 52100 Pula</izvorni_sadrzaj>
    <derivirana_varijabla naziv="DomainObject.Predmet.ProtustrankaFormatedWithAdressOIB_1"> NEVENA KOZMETIKA j.d.o.o. Pula, OIB 39237892398, Dubrovačke Bratovštine 8, 52100 Pula</derivirana_varijabla>
  </DomainObject.Predmet.ProtustrankaFormatedWithAdressOIB>
  <DomainObject.Predmet.ProtustrankaWithAdress>
    <izvorni_sadrzaj>NEVENA KOZMETIKA j.d.o.o. Pula Dubrovačke Bratovštine 8, 52100 Pula</izvorni_sadrzaj>
    <derivirana_varijabla naziv="DomainObject.Predmet.ProtustrankaWithAdress_1">NEVENA KOZMETIKA j.d.o.o. Pula Dubrovačke Bratovštine 8, 52100 Pula</derivirana_varijabla>
  </DomainObject.Predmet.ProtustrankaWithAdress>
  <DomainObject.Predmet.ProtustrankaWithAdressOIB>
    <izvorni_sadrzaj>NEVENA KOZMETIKA j.d.o.o. Pula, OIB 39237892398, Dubrovačke Bratovštine 8, 52100 Pula</izvorni_sadrzaj>
    <derivirana_varijabla naziv="DomainObject.Predmet.ProtustrankaWithAdressOIB_1">NEVENA KOZMETIKA j.d.o.o. Pula, OIB 39237892398, Dubrovačke Bratovštine 8, 52100 Pula</derivirana_varijabla>
  </DomainObject.Predmet.ProtustrankaWithAdressOIB>
  <DomainObject.Predmet.ProtustrankaNazivFormated>
    <izvorni_sadrzaj>NEVENA KOZMETIKA j.d.o.o. Pula</izvorni_sadrzaj>
    <derivirana_varijabla naziv="DomainObject.Predmet.ProtustrankaNazivFormated_1">NEVENA KOZMETIKA j.d.o.o. Pula</derivirana_varijabla>
  </DomainObject.Predmet.ProtustrankaNazivFormated>
  <DomainObject.Predmet.ProtustrankaNazivFormatedOIB>
    <izvorni_sadrzaj>NEVENA KOZMETIKA j.d.o.o. Pula, OIB 39237892398</izvorni_sadrzaj>
    <derivirana_varijabla naziv="DomainObject.Predmet.ProtustrankaNazivFormatedOIB_1">NEVENA KOZMETIKA j.d.o.o. Pula, OIB 39237892398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6426.74</izvorni_sadrzaj>
    <derivirana_varijabla naziv="DomainObject.Predmet.TrenutnaVrijednost_1">6426.74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NEVENA KOZMETIKA j.d.o.o. Pula</item>
    </izvorni_sadrzaj>
    <derivirana_varijabla naziv="DomainObject.Predmet.ProtuStrankaListFormated_1">
      <item>NEVENA KOZMETIKA j.d.o.o. Pula</item>
    </derivirana_varijabla>
  </DomainObject.Predmet.ProtuStrankaListFormated>
  <DomainObject.Predmet.ProtuStrankaListFormatedOIB>
    <izvorni_sadrzaj>
      <item>NEVENA KOZMETIKA j.d.o.o. Pula, OIB 39237892398</item>
    </izvorni_sadrzaj>
    <derivirana_varijabla naziv="DomainObject.Predmet.ProtuStrankaListFormatedOIB_1">
      <item>NEVENA KOZMETIKA j.d.o.o. Pula, OIB 39237892398</item>
    </derivirana_varijabla>
  </DomainObject.Predmet.ProtuStrankaListFormatedOIB>
  <DomainObject.Predmet.ProtuStrankaListFormatedWithAdress>
    <izvorni_sadrzaj>
      <item>NEVENA KOZMETIKA j.d.o.o. Pula, Dubrovačke Bratovštine 8, 52100 Pula</item>
    </izvorni_sadrzaj>
    <derivirana_varijabla naziv="DomainObject.Predmet.ProtuStrankaListFormatedWithAdress_1">
      <item>NEVENA KOZMETIKA j.d.o.o. Pula, Dubrovačke Bratovštine 8, 52100 Pula</item>
    </derivirana_varijabla>
  </DomainObject.Predmet.ProtuStrankaListFormatedWithAdress>
  <DomainObject.Predmet.ProtuStrankaListFormatedWithAdressOIB>
    <izvorni_sadrzaj>
      <item>NEVENA KOZMETIKA j.d.o.o. Pula, OIB 39237892398, Dubrovačke Bratovštine 8, 52100 Pula</item>
    </izvorni_sadrzaj>
    <derivirana_varijabla naziv="DomainObject.Predmet.ProtuStrankaListFormatedWithAdressOIB_1">
      <item>NEVENA KOZMETIKA j.d.o.o. Pula, OIB 39237892398, Dubrovačke Bratovštine 8, 52100 Pula</item>
    </derivirana_varijabla>
  </DomainObject.Predmet.ProtuStrankaListFormatedWithAdressOIB>
  <DomainObject.Predmet.ProtuStrankaListNazivFormated>
    <izvorni_sadrzaj>
      <item>NEVENA KOZMETIKA j.d.o.o. Pula</item>
    </izvorni_sadrzaj>
    <derivirana_varijabla naziv="DomainObject.Predmet.ProtuStrankaListNazivFormated_1">
      <item>NEVENA KOZMETIKA j.d.o.o. Pula</item>
    </derivirana_varijabla>
  </DomainObject.Predmet.ProtuStrankaListNazivFormated>
  <DomainObject.Predmet.ProtuStrankaListNazivFormatedOIB>
    <izvorni_sadrzaj>
      <item>NEVENA KOZMETIKA j.d.o.o. Pula, OIB 39237892398</item>
    </izvorni_sadrzaj>
    <derivirana_varijabla naziv="DomainObject.Predmet.ProtuStrankaListNazivFormatedOIB_1">
      <item>NEVENA KOZMETIKA j.d.o.o. Pula, OIB 39237892398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NEVENA KOZMETIKA j.d.o.o. Pula</izvorni_sadrzaj>
    <derivirana_varijabla naziv="DomainObject.Predmet.ProtustrankaIDrugi_1">NEVENA KOZMETIKA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NEVENA KOZMETIKA j.d.o.o. Pula, OIB 39237892398, Dubrovačke Bratovštine 8, 52100 Pula</izvorni_sadrzaj>
    <derivirana_varijabla naziv="DomainObject.Predmet.ProtustrankaIDrugiAdressOIB_1">NEVENA KOZMETIKA j.d.o.o. Pula, OIB 39237892398, Dubrovačke Bratovštine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St-1047/2016-8</izvorni_sadrzaj>
    <derivirana_varijabla naziv="DomainObject.Predmet.OdlukaRjesenje.Oznaka_1">St-1047/2016-8</derivirana_varijabla>
  </DomainObject.Predmet.OdlukaRjesenje.Oznaka>
  <DomainObject.Predmet.SudioniciListNaziv>
    <izvorni_sadrzaj>
      <item>FINANCIJSKA AGENCIJA, RC RIJEKA, PODRUŽNICA PULA, PULA</item>
      <item>NEVENA KOZMETIKA j.d.o.o. Pula</item>
    </izvorni_sadrzaj>
    <derivirana_varijabla naziv="DomainObject.Predmet.SudioniciListNaziv_1">
      <item>FINANCIJSKA AGENCIJA, RC RIJEKA, PODRUŽNICA PULA, PULA</item>
      <item>NEVENA KOZMETIKA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NEVENA KOZMETIKA j.d.o.o. Pula, OIB 39237892398, Dubrovačke Bratovštine 8,52100 Pula</item>
    </izvorni_sadrzaj>
    <derivirana_varijabla naziv="DomainObject.Predmet.SudioniciListAdressOIB_1">
      <item>FINANCIJSKA AGENCIJA, RC RIJEKA, PODRUŽNICA PULA, PULA, OIB 85821130368, Giardini 5,52100 Pula</item>
      <item>NEVENA KOZMETIKA j.d.o.o. Pula, OIB 39237892398, Dubrovačke Bratovštine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39237892398</item>
    </izvorni_sadrzaj>
    <derivirana_varijabla naziv="DomainObject.Predmet.SudioniciListNazivOIB_1">
      <item>, OIB 85821130368</item>
      <item>, OIB 39237892398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1898</properties:Characters>
  <properties:Lines>65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2017-05-29T06:58:00Z</dcterms:created>
  <dc:creator>smarinac</dc:creator>
  <cp:lastModifiedBy>Lorena Paris Aničić</cp:lastModifiedBy>
  <cp:lastPrinted>2017-05-29T07:13:00Z</cp:lastPrinted>
  <dcterms:modified xmlns:xsi="http://www.w3.org/2001/XMLSchema-instance" xsi:type="dcterms:W3CDTF">2017-05-29T07:14:00Z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