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9314" w14:paraId="49793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466D6">
        <w:rPr>
          <w:rFonts w:hAnsi="Times New Roman" w:ascii="Times New Roman"/>
          <w:szCs w:val="24"/>
          <w:lang w:val="hr-HR"/>
        </w:rPr>
        <w:t xml:space="preserve"> </w:t>
      </w:r>
      <w:r w:rsidR="005466D6" w:rsidRPr="005466D6">
        <w:rPr>
          <w:rFonts w:hAnsi="Times New Roman" w:ascii="Times New Roman"/>
          <w:szCs w:val="24"/>
        </w:rPr>
        <w:t>X TURIST d.o.o., Karlovac, Trg bana Petra Zrinskog 9, OIB: 48711383797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466D6" w:rsidRPr="005466D6">
        <w:rPr>
          <w:rFonts w:hAnsi="Times New Roman" w:ascii="Times New Roman"/>
          <w:szCs w:val="24"/>
        </w:rPr>
        <w:t>X TURIST d.o.o., Karlovac, Trg bana Petra Zrinskog 9, OIB: 48711383797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5466D6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C80215">
        <w:rPr>
          <w:rFonts w:hAnsi="Times New Roman" w:ascii="Times New Roman"/>
          <w:szCs w:val="24"/>
        </w:rPr>
        <w:t xml:space="preserve"> </w:t>
      </w:r>
      <w:r w:rsidR="005466D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466D6">
        <w:rPr>
          <w:rFonts w:hAnsi="Times New Roman" w:ascii="Times New Roman"/>
          <w:szCs w:val="24"/>
        </w:rPr>
        <w:t>Damir Cincar, Osijek, Svete Ane 15 b.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5466D6">
        <w:rPr>
          <w:rFonts w:hAnsi="Times New Roman" w:ascii="Times New Roman"/>
          <w:szCs w:val="24"/>
          <w:lang w:val="hr-HR"/>
        </w:rPr>
        <w:t xml:space="preserve"> </w:t>
      </w:r>
      <w:r w:rsidR="005466D6" w:rsidRPr="005466D6">
        <w:rPr>
          <w:rFonts w:hAnsi="Times New Roman" w:ascii="Times New Roman"/>
          <w:szCs w:val="24"/>
        </w:rPr>
        <w:t>X TURIST d.o.o., Karlovac, Trg bana Petra Zrinskog 9, OIB: 48711383797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466D6">
        <w:rPr>
          <w:rFonts w:hAnsi="Times New Roman" w:ascii="Times New Roman"/>
          <w:lang w:val="hr-HR"/>
        </w:rPr>
        <w:t>15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466D6">
          <w:rPr>
            <w:rFonts w:hAnsi="Times New Roman" w:ascii="Times New Roman"/>
          </w:rPr>
          <w:t>8.St-7338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466D6">
      <w:rPr>
        <w:rFonts w:hAnsi="Times New Roman" w:ascii="Times New Roman"/>
        <w:lang w:val="hr-HR"/>
      </w:rPr>
      <w:t>7338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7782B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466D6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745F"/>
    <w:rsid w:val="00667EBF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55130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E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E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E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E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E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E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E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E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7338</izvorni_sadrzaj>
    <derivirana_varijabla naziv="DomainObject.Predmet.Broj_1">7338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St-7338/2015</izvorni_sadrzaj>
    <derivirana_varijabla naziv="DomainObject.Predmet.OznakaBroj_1">St-7338/2015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TURIST d.o.o. zastupanog po punomoćniku ROMANO MIHALIC; PETRA MIHALIC</izvorni_sadrzaj>
    <derivirana_varijabla naziv="DomainObject.Predmet.ProtustrankaFormated_1">  X TURIST d.o.o. zastupanog po punomoćniku ROMANO MIHALIC; PETRA MIHALIC</derivirana_varijabla>
  </DomainObject.Predmet.ProtustrankaFormated>
  <DomainObject.Predmet.ProtustrankaFormatedOIB>
    <izvorni_sadrzaj>  X TURIST d.o.o., OIB 48711383797 zastupanog po punomoćniku ROMANO MIHALIC; PETRA MIHALIC</izvorni_sadrzaj>
    <derivirana_varijabla naziv="DomainObject.Predmet.ProtustrankaFormatedOIB_1">  X TURIST d.o.o., OIB 48711383797 zastupanog po punomoćniku ROMANO MIHALIC; PETRA MIHALIC</derivirana_varijabla>
  </DomainObject.Predmet.ProtustrankaFormatedOIB>
  <DomainObject.Predmet.ProtustrankaFormatedWithAdress>
    <izvorni_sadrzaj> X TURIST d.o.o., Trg bana Petra Zrinskog 9, 47000 Karlovac zastupanog po punomoćniku ROMANO MIHALIC; PETRA MIHALIC</izvorni_sadrzaj>
    <derivirana_varijabla naziv="DomainObject.Predmet.ProtustrankaFormatedWithAdress_1"> X TURIST d.o.o., Trg bana Petra Zrinskog 9, 47000 Karlovac zastupanog po punomoćniku ROMANO MIHALIC; PETRA MIHALIC</derivirana_varijabla>
  </DomainObject.Predmet.ProtustrankaFormatedWithAdress>
  <DomainObject.Predmet.ProtustrankaFormatedWithAdressOIB>
    <izvorni_sadrzaj> X TURIST d.o.o., OIB 48711383797, Trg bana Petra Zrinskog 9, 47000 Karlovac zastupanog po punomoćniku ROMANO MIHALIC; PETRA MIHALIC</izvorni_sadrzaj>
    <derivirana_varijabla naziv="DomainObject.Predmet.ProtustrankaFormatedWithAdressOIB_1"> X TURIST d.o.o., OIB 48711383797, Trg bana Petra Zrinskog 9, 47000 Karlovac zastupanog po punomoćniku ROMANO MIHALIC; PETRA MIHALIC</derivirana_varijabla>
  </DomainObject.Predmet.ProtustrankaFormatedWithAdressOIB>
  <DomainObject.Predmet.ProtustrankaWithAdress>
    <izvorni_sadrzaj>X TURIST d.o.o. Trg bana Petra Zrinskog 9, 47000 Karlovac</izvorni_sadrzaj>
    <derivirana_varijabla naziv="DomainObject.Predmet.ProtustrankaWithAdress_1">X TURIST d.o.o. Trg bana Petra Zrinskog 9, 47000 Karlovac</derivirana_varijabla>
  </DomainObject.Predmet.ProtustrankaWithAdress>
  <DomainObject.Predmet.ProtustrankaWithAdressOIB>
    <izvorni_sadrzaj>X TURIST d.o.o., OIB 48711383797, Trg bana Petra Zrinskog 9, 47000 Karlovac</izvorni_sadrzaj>
    <derivirana_varijabla naziv="DomainObject.Predmet.ProtustrankaWithAdressOIB_1">X TURIST d.o.o., OIB 48711383797, Trg bana Petra Zrinskog 9, 47000 Karlovac</derivirana_varijabla>
  </DomainObject.Predmet.ProtustrankaWithAdressOIB>
  <DomainObject.Predmet.ProtustrankaNazivFormated>
    <izvorni_sadrzaj>X TURIST d.o.o.</izvorni_sadrzaj>
    <derivirana_varijabla naziv="DomainObject.Predmet.ProtustrankaNazivFormated_1">X TURIST d.o.o.</derivirana_varijabla>
  </DomainObject.Predmet.ProtustrankaNazivFormated>
  <DomainObject.Predmet.ProtustrankaNazivFormatedOIB>
    <izvorni_sadrzaj>X TURIST d.o.o., OIB 48711383797</izvorni_sadrzaj>
    <derivirana_varijabla naziv="DomainObject.Predmet.ProtustrankaNazivFormatedOIB_1">X TURIST d.o.o., OIB 48711383797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X TURIST d.o.o. zastupanog po punomoćniku ROMANO MIHALIC; PETRA MIHALIC</item>
    </izvorni_sadrzaj>
    <derivirana_varijabla naziv="DomainObject.Predmet.ProtuStrankaListFormated_1">
      <item>X TURIST d.o.o. zastupanog po punomoćniku ROMANO MIHALIC; PETRA MIHALIC</item>
    </derivirana_varijabla>
  </DomainObject.Predmet.ProtuStrankaListFormated>
  <DomainObject.Predmet.ProtuStrankaListFormatedOIB>
    <izvorni_sadrzaj>
      <item>X TURIST d.o.o., OIB 48711383797 zastupanog po punomoćniku ROMANO MIHALIC; PETRA MIHALIC</item>
    </izvorni_sadrzaj>
    <derivirana_varijabla naziv="DomainObject.Predmet.ProtuStrankaListFormatedOIB_1">
      <item>X TURIST d.o.o., OIB 48711383797 zastupanog po punomoćniku ROMANO MIHALIC; PETRA MIHALIC</item>
    </derivirana_varijabla>
  </DomainObject.Predmet.ProtuStrankaListFormatedOIB>
  <DomainObject.Predmet.ProtuStrankaListFormatedWithAdress>
    <izvorni_sadrzaj>
      <item>X TURIST d.o.o., Trg bana Petra Zrinskog 9, 47000 Karlovac zastupanog po punomoćniku ROMANO MIHALIC; PETRA MIHALIC</item>
    </izvorni_sadrzaj>
    <derivirana_varijabla naziv="DomainObject.Predmet.ProtuStrankaListFormatedWithAdress_1">
      <item>X TURIST d.o.o., Trg bana Petra Zrinskog 9, 47000 Karlovac zastupanog po punomoćniku ROMANO MIHALIC; PETRA MIHALIC</item>
    </derivirana_varijabla>
  </DomainObject.Predmet.ProtuStrankaListFormatedWithAdress>
  <DomainObject.Predmet.ProtuStrankaListFormatedWithAdressOIB>
    <izvorni_sadrzaj>
      <item>X TURIST d.o.o., OIB 48711383797, Trg bana Petra Zrinskog 9, 47000 Karlovac zastupanog po punomoćniku ROMANO MIHALIC; PETRA MIHALIC</item>
    </izvorni_sadrzaj>
    <derivirana_varijabla naziv="DomainObject.Predmet.ProtuStrankaListFormatedWithAdressOIB_1">
      <item>X TURIST d.o.o., OIB 48711383797, Trg bana Petra Zrinskog 9, 47000 Karlovac zastupanog po punomoćniku ROMANO MIHALIC; PETRA MIHALIC</item>
    </derivirana_varijabla>
  </DomainObject.Predmet.ProtuStrankaListFormatedWithAdressOIB>
  <DomainObject.Predmet.ProtuStrankaListNazivFormated>
    <izvorni_sadrzaj>
      <item>X TURIST d.o.o.</item>
    </izvorni_sadrzaj>
    <derivirana_varijabla naziv="DomainObject.Predmet.ProtuStrankaListNazivFormated_1">
      <item>X TURIST d.o.o.</item>
    </derivirana_varijabla>
  </DomainObject.Predmet.ProtuStrankaListNazivFormated>
  <DomainObject.Predmet.ProtuStrankaListNazivFormatedOIB>
    <izvorni_sadrzaj>
      <item>X TURIST d.o.o., OIB 48711383797</item>
    </izvorni_sadrzaj>
    <derivirana_varijabla naziv="DomainObject.Predmet.ProtuStrankaListNazivFormatedOIB_1">
      <item>X TURIST d.o.o., OIB 48711383797</item>
    </derivirana_varijabla>
  </DomainObject.Predmet.ProtuStrankaListNazivFormatedOIB>
  <DomainObject.Predmet.OstaliListFormated>
    <izvorni_sadrzaj>
      <item>ROMANO MIHALIC punomoćnik sudionika u postupku X TURIST d.o.o.</item>
      <item>PETRA MIHALIC punomoćnik sudionika u postupku X TURIST d.o.o.</item>
    </izvorni_sadrzaj>
    <derivirana_varijabla naziv="DomainObject.Predmet.OstaliListFormated_1">
      <item>ROMANO MIHALIC punomoćnik sudionika u postupku X TURIST d.o.o.</item>
      <item>PETRA MIHALIC punomoćnik sudionika u postupku X TURIST d.o.o.</item>
    </derivirana_varijabla>
  </DomainObject.Predmet.OstaliListFormated>
  <DomainObject.Predmet.OstaliListFormatedOIB>
    <izvorni_sadrzaj>
      <item>ROMANO MIHALIC, OIB 37433061748 punomoćnik sudionika u postupku X TURIST d.o.o.</item>
      <item>PETRA MIHALIC, OIB 02525007671 punomoćnik sudionika u postupku X TURIST d.o.o.</item>
    </izvorni_sadrzaj>
    <derivirana_varijabla naziv="DomainObject.Predmet.OstaliListFormatedOIB_1">
      <item>ROMANO MIHALIC, OIB 37433061748 punomoćnik sudionika u postupku X TURIST d.o.o.</item>
      <item>PETRA MIHALIC, OIB 02525007671 punomoćnik sudionika u postupku X TURIST d.o.o.</item>
    </derivirana_varijabla>
  </DomainObject.Predmet.OstaliListFormatedOIB>
  <DomainObject.Predmet.OstaliListFormatedWithAdress>
    <izvorni_sadrzaj>
      <item>ROMANO MIHALIC, TRG BANA PETRA ZRINSKOG 9, 47000 Karlovac punomoćnik sudionika u postupku X TURIST d.o.o.</item>
      <item>PETRA MIHALIC, TRG BANA PETRA ZRINSKOG 9, 47000 Karlovac punomoćnik sudionika u postupku X TURIST d.o.o.</item>
    </izvorni_sadrzaj>
    <derivirana_varijabla naziv="DomainObject.Predmet.OstaliListFormatedWithAdress_1">
      <item>ROMANO MIHALIC, TRG BANA PETRA ZRINSKOG 9, 47000 Karlovac punomoćnik sudionika u postupku X TURIST d.o.o.</item>
      <item>PETRA MIHALIC, TRG BANA PETRA ZRINSKOG 9, 47000 Karlovac punomoćnik sudionika u postupku X TURIST d.o.o.</item>
    </derivirana_varijabla>
  </DomainObject.Predmet.OstaliListFormatedWithAdress>
  <DomainObject.Predmet.OstaliListFormatedWithAdressOIB>
    <izvorni_sadrzaj>
      <item>ROMANO MIHALIC, OIB 37433061748, TRG BANA PETRA ZRINSKOG 9, 47000 Karlovac punomoćnik sudionika u postupku X TURIST d.o.o.</item>
      <item>PETRA MIHALIC, OIB 02525007671, TRG BANA PETRA ZRINSKOG 9, 47000 Karlovac punomoćnik sudionika u postupku X TURIST d.o.o.</item>
    </izvorni_sadrzaj>
    <derivirana_varijabla naziv="DomainObject.Predmet.OstaliListFormatedWithAdressOIB_1">
      <item>ROMANO MIHALIC, OIB 37433061748, TRG BANA PETRA ZRINSKOG 9, 47000 Karlovac punomoćnik sudionika u postupku X TURIST d.o.o.</item>
      <item>PETRA MIHALIC, OIB 02525007671, TRG BANA PETRA ZRINSKOG 9, 47000 Karlovac punomoćnik sudionika u postupku X TURIST d.o.o.</item>
    </derivirana_varijabla>
  </DomainObject.Predmet.OstaliListFormatedWithAdressOIB>
  <DomainObject.Predmet.OstaliListNazivFormated>
    <izvorni_sadrzaj>
      <item>ROMANO MIHALIC</item>
      <item>PETRA MIHALIC</item>
    </izvorni_sadrzaj>
    <derivirana_varijabla naziv="DomainObject.Predmet.OstaliListNazivFormated_1">
      <item>ROMANO MIHALIC</item>
      <item>PETRA MIHALIC</item>
    </derivirana_varijabla>
  </DomainObject.Predmet.OstaliListNazivFormated>
  <DomainObject.Predmet.OstaliListNazivFormatedOIB>
    <izvorni_sadrzaj>
      <item>ROMANO MIHALIC, OIB 37433061748</item>
      <item>PETRA MIHALIC, OIB 02525007671</item>
    </izvorni_sadrzaj>
    <derivirana_varijabla naziv="DomainObject.Predmet.OstaliListNazivFormatedOIB_1">
      <item>ROMANO MIHALIC, OIB 37433061748</item>
      <item>PETRA MIHALIC, OIB 02525007671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X TURIST d.o.o.</izvorni_sadrzaj>
    <derivirana_varijabla naziv="DomainObject.Predmet.ProtustrankaIDrugi_1">X TURIST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X TURIST d.o.o., OIB 48711383797, Trg bana Petra Zrinskog 9, 47000 Karlovac</izvorni_sadrzaj>
    <derivirana_varijabla naziv="DomainObject.Predmet.ProtustrankaIDrugiAdressOIB_1">X TURIST d.o.o., OIB 48711383797, Trg bana Petra Zrinskog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X TURIST d.o.o.</item>
      <item>ROMANO MIHALIC</item>
      <item>PETRA MIHALIC</item>
    </izvorni_sadrzaj>
    <derivirana_varijabla naziv="DomainObject.Predmet.SudioniciListNaziv_1">
      <item>FINA Regionalni centar Zagreb, podružnica Karlovac</item>
      <item>X TURIST d.o.o.</item>
      <item>ROMANO MIHALIC</item>
      <item>PETRA MIHALIC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X TURIST d.o.o., OIB 48711383797, Trg bana Petra Zrinskog 9,47000 Karlovac</item>
      <item>ROMANO MIHALIC, OIB 37433061748, TRG BANA PETRA ZRINSKOG 9,47000 Karlovac</item>
      <item>PETRA MIHALIC, OIB 02525007671, TRG BANA PETRA ZRINSKOG 9,47000 Karlovac</item>
    </izvorni_sadrzaj>
    <derivirana_varijabla naziv="DomainObject.Predmet.SudioniciListAdressOIB_1">
      <item>FINA Regionalni centar Zagreb, podružnica Karlovac, OIB 85821130368, Pavla Vitezovića 1,47000 Karlovac</item>
      <item>X TURIST d.o.o., OIB 48711383797, Trg bana Petra Zrinskog 9,47000 Karlovac</item>
      <item>ROMANO MIHALIC, OIB 37433061748, TRG BANA PETRA ZRINSKOG 9,47000 Karlovac</item>
      <item>PETRA MIHALIC, OIB 02525007671, TRG BANA PETRA ZRINSKOG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48711383797</item>
      <item>, OIB 37433061748</item>
      <item>, OIB 02525007671</item>
    </izvorni_sadrzaj>
    <derivirana_varijabla naziv="DomainObject.Predmet.SudioniciListNazivOIB_1">
      <item>, OIB 85821130368</item>
      <item>, OIB 48711383797</item>
      <item>, OIB 37433061748</item>
      <item>, OIB 02525007671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2116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2016-02-03T08:56:00Z</dcterms:created>
  <dc:creator>Sudsko vijeæe</dc:creator>
  <cp:lastModifiedBy>Višnja Svečak</cp:lastModifiedBy>
  <cp:lastPrinted>2016-02-03T08:56:00Z</cp:lastPrinted>
  <dcterms:modified xmlns:xsi="http://www.w3.org/2001/XMLSchema-instance" xsi:type="dcterms:W3CDTF">2016-02-03T08:56:00Z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