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9068" w14:paraId="66f9068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8D59FE">
        <w:rPr>
          <w:rFonts w:hAnsi="Times New Roman" w:ascii="Times New Roman"/>
          <w:color w:val="000000"/>
          <w:sz w:val="24"/>
          <w:szCs w:val="24"/>
        </w:rPr>
        <w:t>14</w:t>
      </w:r>
      <w:r w:rsidR="00DA6D39">
        <w:rPr>
          <w:rFonts w:hAnsi="Times New Roman" w:ascii="Times New Roman"/>
          <w:color w:val="000000"/>
          <w:sz w:val="24"/>
          <w:szCs w:val="24"/>
        </w:rPr>
        <w:t>98</w:t>
      </w:r>
      <w:r w:rsidR="00891729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 sucu Danieli Martini Maoduš, povodom zahtjeva Financijske agencije </w:t>
      </w:r>
      <w:r w:rsidR="00844438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DA6D39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za pokretanje skraćenog stečajnog postupka  nad dužnikom </w:t>
      </w:r>
      <w:r w:rsidR="00DA6D39">
        <w:rPr>
          <w:rFonts w:hAnsi="Times New Roman" w:ascii="Times New Roman"/>
          <w:b/>
          <w:color w:val="000000"/>
          <w:sz w:val="24"/>
          <w:szCs w:val="24"/>
        </w:rPr>
        <w:t>"TURISTIČKA DRUŽBA ČIGOČ", Čigoč, Čigoč 44, OIB: 89343095507</w:t>
      </w:r>
      <w:r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891729">
        <w:rPr>
          <w:rFonts w:hAnsi="Times New Roman" w:ascii="Times New Roman"/>
          <w:color w:val="000000"/>
          <w:sz w:val="24"/>
          <w:szCs w:val="24"/>
        </w:rPr>
        <w:t>1</w:t>
      </w:r>
      <w:r w:rsidR="008D59FE">
        <w:rPr>
          <w:rFonts w:hAnsi="Times New Roman" w:ascii="Times New Roman"/>
          <w:color w:val="000000"/>
          <w:sz w:val="24"/>
          <w:szCs w:val="24"/>
        </w:rPr>
        <w:t>8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dužnikom </w:t>
      </w:r>
      <w:r w:rsidR="00DA6D39">
        <w:rPr>
          <w:rFonts w:hAnsi="Times New Roman" w:ascii="Times New Roman"/>
          <w:b/>
          <w:color w:val="000000"/>
          <w:sz w:val="24"/>
          <w:szCs w:val="24"/>
        </w:rPr>
        <w:t>"TURISTIČKA DRUŽBA ČIGOČ", Čigoč, Čigoč 44, OIB: 89343095507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891729">
        <w:rPr>
          <w:rFonts w:hAnsi="Times New Roman" w:ascii="Times New Roman"/>
          <w:b/>
          <w:color w:val="000000"/>
          <w:sz w:val="24"/>
          <w:szCs w:val="24"/>
        </w:rPr>
        <w:t>1</w:t>
      </w:r>
      <w:r w:rsidR="008D59FE">
        <w:rPr>
          <w:rFonts w:hAnsi="Times New Roman" w:ascii="Times New Roman"/>
          <w:b/>
          <w:color w:val="000000"/>
          <w:sz w:val="24"/>
          <w:szCs w:val="24"/>
        </w:rPr>
        <w:t>8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godine, u 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>1</w:t>
      </w:r>
      <w:r w:rsidR="008D59FE">
        <w:rPr>
          <w:rFonts w:hAnsi="Times New Roman" w:ascii="Times New Roman"/>
          <w:b/>
          <w:color w:val="000000"/>
          <w:sz w:val="24"/>
          <w:szCs w:val="24"/>
        </w:rPr>
        <w:t>1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>,</w:t>
      </w:r>
      <w:r w:rsidR="00DA6D39">
        <w:rPr>
          <w:rFonts w:hAnsi="Times New Roman" w:ascii="Times New Roman"/>
          <w:b/>
          <w:color w:val="000000"/>
          <w:sz w:val="24"/>
          <w:szCs w:val="24"/>
        </w:rPr>
        <w:t>15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se </w:t>
      </w:r>
      <w:r w:rsidR="00DA6D39">
        <w:rPr>
          <w:rFonts w:hAnsi="Times New Roman" w:ascii="Times New Roman"/>
          <w:b/>
          <w:color w:val="000000"/>
          <w:sz w:val="24"/>
          <w:szCs w:val="24"/>
        </w:rPr>
        <w:t>Siniša Rajnović, Virovitica, Sv. Trojstva 87, OIB: 86217384445.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>registru udruga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radi brisanja dužnika, te </w:t>
      </w:r>
      <w:r w:rsidRPr="00A63261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DA6D39">
        <w:rPr>
          <w:rFonts w:hAnsi="Times New Roman" w:ascii="Times New Roman"/>
          <w:color w:val="000000"/>
          <w:sz w:val="24"/>
          <w:szCs w:val="24"/>
        </w:rPr>
        <w:t xml:space="preserve"> i banci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F945F7" w:rsidP="00A306C5" w:rsidR="00F945F7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945F7" w:rsidP="00A306C5" w:rsidR="00F945F7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63261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63261" w:rsidP="00A63261" w:rsidR="00A63261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>
        <w:rPr>
          <w:rFonts w:hAnsi="Times New Roman" w:ascii="Times New Roman"/>
          <w:color w:val="000000"/>
          <w:sz w:val="24"/>
          <w:szCs w:val="24"/>
        </w:rPr>
        <w:t>1</w:t>
      </w:r>
      <w:r w:rsidR="00DA6D39">
        <w:rPr>
          <w:rFonts w:hAnsi="Times New Roman" w:ascii="Times New Roman"/>
          <w:color w:val="000000"/>
          <w:sz w:val="24"/>
          <w:szCs w:val="24"/>
        </w:rPr>
        <w:t>498</w:t>
      </w:r>
      <w:r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A63261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306C5" w:rsidP="00A306C5" w:rsidR="00844438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90A27" w:rsidP="00490A27" w:rsidR="00490A27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8D59FE" w:rsidRPr="008D59FE">
        <w:rPr>
          <w:rFonts w:hAnsi="Times New Roman" w:ascii="Times New Roman"/>
          <w:b/>
          <w:color w:val="000000"/>
          <w:sz w:val="24"/>
          <w:szCs w:val="24"/>
        </w:rPr>
        <w:t>2</w:t>
      </w:r>
      <w:r w:rsidR="00DA6D39">
        <w:rPr>
          <w:rFonts w:hAnsi="Times New Roman" w:ascii="Times New Roman"/>
          <w:b/>
          <w:color w:val="000000"/>
          <w:sz w:val="24"/>
          <w:szCs w:val="24"/>
        </w:rPr>
        <w:t>3</w:t>
      </w:r>
      <w:r w:rsidR="00891729" w:rsidRPr="008D59FE">
        <w:rPr>
          <w:rFonts w:hAnsi="Times New Roman" w:ascii="Times New Roman"/>
          <w:b/>
          <w:color w:val="000000"/>
          <w:sz w:val="24"/>
          <w:szCs w:val="24"/>
        </w:rPr>
        <w:t>.6</w:t>
      </w:r>
      <w:r w:rsidR="00891729">
        <w:rPr>
          <w:rFonts w:hAnsi="Times New Roman" w:ascii="Times New Roman"/>
          <w:b/>
          <w:color w:val="000000"/>
          <w:sz w:val="24"/>
          <w:szCs w:val="24"/>
        </w:rPr>
        <w:t>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ostavlj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891729">
        <w:rPr>
          <w:rFonts w:hAnsi="Times New Roman" w:ascii="Times New Roman"/>
          <w:color w:val="000000"/>
          <w:sz w:val="24"/>
          <w:szCs w:val="24"/>
        </w:rPr>
        <w:t>1</w:t>
      </w:r>
      <w:r w:rsidR="008D59FE">
        <w:rPr>
          <w:rFonts w:hAnsi="Times New Roman" w:ascii="Times New Roman"/>
          <w:color w:val="000000"/>
          <w:sz w:val="24"/>
          <w:szCs w:val="24"/>
        </w:rPr>
        <w:t>8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Rj.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>, steč.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>, banci</w:t>
      </w:r>
      <w:r w:rsidRPr="008D59FE">
        <w:rPr>
          <w:rFonts w:hAnsi="Times New Roman" w:ascii="Times New Roman"/>
          <w:color w:val="000000"/>
          <w:sz w:val="20"/>
          <w:szCs w:val="20"/>
        </w:rPr>
        <w:t xml:space="preserve"> i registru udruga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66E40"/>
    <w:rsid w:val="00072232"/>
    <w:rsid w:val="00074095"/>
    <w:rsid w:val="000756B0"/>
    <w:rsid w:val="001014D6"/>
    <w:rsid w:val="0011402C"/>
    <w:rsid w:val="0011566B"/>
    <w:rsid w:val="00137A09"/>
    <w:rsid w:val="00184DC4"/>
    <w:rsid w:val="00194710"/>
    <w:rsid w:val="001978F0"/>
    <w:rsid w:val="001E06A0"/>
    <w:rsid w:val="0025589F"/>
    <w:rsid w:val="00270417"/>
    <w:rsid w:val="002D3049"/>
    <w:rsid w:val="00311FAD"/>
    <w:rsid w:val="003C098E"/>
    <w:rsid w:val="003C2BEE"/>
    <w:rsid w:val="004101ED"/>
    <w:rsid w:val="00461EC5"/>
    <w:rsid w:val="00467E86"/>
    <w:rsid w:val="00490A27"/>
    <w:rsid w:val="004D75A8"/>
    <w:rsid w:val="00513F8D"/>
    <w:rsid w:val="0053392D"/>
    <w:rsid w:val="00534E0D"/>
    <w:rsid w:val="00534E12"/>
    <w:rsid w:val="005418F9"/>
    <w:rsid w:val="00595D2F"/>
    <w:rsid w:val="005B0791"/>
    <w:rsid w:val="005F3768"/>
    <w:rsid w:val="00615992"/>
    <w:rsid w:val="00666004"/>
    <w:rsid w:val="006C073B"/>
    <w:rsid w:val="006D0FED"/>
    <w:rsid w:val="006E34F1"/>
    <w:rsid w:val="00740A27"/>
    <w:rsid w:val="0074785F"/>
    <w:rsid w:val="007A62D8"/>
    <w:rsid w:val="007D5877"/>
    <w:rsid w:val="0080079F"/>
    <w:rsid w:val="00844438"/>
    <w:rsid w:val="00871017"/>
    <w:rsid w:val="00891729"/>
    <w:rsid w:val="00895951"/>
    <w:rsid w:val="008D59FE"/>
    <w:rsid w:val="008E6DFB"/>
    <w:rsid w:val="00933726"/>
    <w:rsid w:val="00996CAC"/>
    <w:rsid w:val="009C778A"/>
    <w:rsid w:val="00A306C5"/>
    <w:rsid w:val="00A63261"/>
    <w:rsid w:val="00A777B2"/>
    <w:rsid w:val="00A92592"/>
    <w:rsid w:val="00AB2C6B"/>
    <w:rsid w:val="00AE11F5"/>
    <w:rsid w:val="00B302F1"/>
    <w:rsid w:val="00B56181"/>
    <w:rsid w:val="00B6266E"/>
    <w:rsid w:val="00BA3435"/>
    <w:rsid w:val="00BB7410"/>
    <w:rsid w:val="00BD1A01"/>
    <w:rsid w:val="00BE5491"/>
    <w:rsid w:val="00BE5E6B"/>
    <w:rsid w:val="00BF45E2"/>
    <w:rsid w:val="00C46905"/>
    <w:rsid w:val="00C5507E"/>
    <w:rsid w:val="00C8116A"/>
    <w:rsid w:val="00CB6F28"/>
    <w:rsid w:val="00CB6F30"/>
    <w:rsid w:val="00D56F26"/>
    <w:rsid w:val="00D61B9F"/>
    <w:rsid w:val="00D65D3B"/>
    <w:rsid w:val="00D92DCD"/>
    <w:rsid w:val="00DA6D39"/>
    <w:rsid w:val="00DE636E"/>
    <w:rsid w:val="00E43926"/>
    <w:rsid w:val="00E6703B"/>
    <w:rsid w:val="00E872C6"/>
    <w:rsid w:val="00ED20F6"/>
    <w:rsid w:val="00F04DBD"/>
    <w:rsid w:val="00F62C35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6E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E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E4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E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E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6E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E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E4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E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E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444. Sz</izvorni_sadrzaj>
    <derivirana_varijabla naziv="DomainObject.Predmet.Opis_1">Članak 444.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St-1498/2016</izvorni_sadrzaj>
    <derivirana_varijabla naziv="DomainObject.Predmet.OznakaBroj_1">St-1498/2016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 Sz</izvorni_sadrzaj>
    <derivirana_varijabla naziv="DomainObject.Predmet.PrimjedbaSuca_1">Članak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TURISTIČKA DRUŽBA ČIGOČ</izvorni_sadrzaj>
    <derivirana_varijabla naziv="DomainObject.Predmet.ProtustrankaFormated_1">  TURISTIČKA DRUŽBA ČIGOČ</derivirana_varijabla>
  </DomainObject.Predmet.ProtustrankaFormated>
  <DomainObject.Predmet.ProtustrankaFormatedOIB>
    <izvorni_sadrzaj>  TURISTIČKA DRUŽBA ČIGOČ, OIB 89343095507</izvorni_sadrzaj>
    <derivirana_varijabla naziv="DomainObject.Predmet.ProtustrankaFormatedOIB_1">  TURISTIČKA DRUŽBA ČIGOČ, OIB 89343095507</derivirana_varijabla>
  </DomainObject.Predmet.ProtustrankaFormatedOIB>
  <DomainObject.Predmet.ProtustrankaFormatedWithAdress>
    <izvorni_sadrzaj> TURISTIČKA DRUŽBA ČIGOČ, Čigoč 44, 44203 Čigoč</izvorni_sadrzaj>
    <derivirana_varijabla naziv="DomainObject.Predmet.ProtustrankaFormatedWithAdress_1"> TURISTIČKA DRUŽBA ČIGOČ, Čigoč 44, 44203 Čigoč</derivirana_varijabla>
  </DomainObject.Predmet.ProtustrankaFormatedWithAdress>
  <DomainObject.Predmet.ProtustrankaFormatedWithAdressOIB>
    <izvorni_sadrzaj> TURISTIČKA DRUŽBA ČIGOČ, OIB 89343095507, Čigoč 44, 44203 Čigoč</izvorni_sadrzaj>
    <derivirana_varijabla naziv="DomainObject.Predmet.ProtustrankaFormatedWithAdressOIB_1"> TURISTIČKA DRUŽBA ČIGOČ, OIB 89343095507, Čigoč 44, 44203 Čigoč</derivirana_varijabla>
  </DomainObject.Predmet.ProtustrankaFormatedWithAdressOIB>
  <DomainObject.Predmet.ProtustrankaWithAdress>
    <izvorni_sadrzaj>TURISTIČKA DRUŽBA ČIGOČ Čigoč 44, 44203 Čigoč</izvorni_sadrzaj>
    <derivirana_varijabla naziv="DomainObject.Predmet.ProtustrankaWithAdress_1">TURISTIČKA DRUŽBA ČIGOČ Čigoč 44, 44203 Čigoč</derivirana_varijabla>
  </DomainObject.Predmet.ProtustrankaWithAdress>
  <DomainObject.Predmet.ProtustrankaWithAdressOIB>
    <izvorni_sadrzaj>TURISTIČKA DRUŽBA ČIGOČ, OIB 89343095507, Čigoč 44, 44203 Čigoč</izvorni_sadrzaj>
    <derivirana_varijabla naziv="DomainObject.Predmet.ProtustrankaWithAdressOIB_1">TURISTIČKA DRUŽBA ČIGOČ, OIB 89343095507, Čigoč 44, 44203 Čigoč</derivirana_varijabla>
  </DomainObject.Predmet.ProtustrankaWithAdressOIB>
  <DomainObject.Predmet.ProtustrankaNazivFormated>
    <izvorni_sadrzaj>TURISTIČKA DRUŽBA ČIGOČ</izvorni_sadrzaj>
    <derivirana_varijabla naziv="DomainObject.Predmet.ProtustrankaNazivFormated_1">TURISTIČKA DRUŽBA ČIGOČ</derivirana_varijabla>
  </DomainObject.Predmet.ProtustrankaNazivFormated>
  <DomainObject.Predmet.ProtustrankaNazivFormatedOIB>
    <izvorni_sadrzaj>TURISTIČKA DRUŽBA ČIGOČ, OIB 89343095507</izvorni_sadrzaj>
    <derivirana_varijabla naziv="DomainObject.Predmet.ProtustrankaNazivFormatedOIB_1">TURISTIČKA DRUŽBA ČIGOČ, OIB 89343095507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1502.29</izvorni_sadrzaj>
    <derivirana_varijabla naziv="DomainObject.Predmet.TrenutnaVrijednost_1">1502.29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TURISTIČKA DRUŽBA ČIGOČ</item>
    </izvorni_sadrzaj>
    <derivirana_varijabla naziv="DomainObject.Predmet.ProtuStrankaListFormated_1">
      <item>TURISTIČKA DRUŽBA ČIGOČ</item>
    </derivirana_varijabla>
  </DomainObject.Predmet.ProtuStrankaListFormated>
  <DomainObject.Predmet.ProtuStrankaListFormatedOIB>
    <izvorni_sadrzaj>
      <item>TURISTIČKA DRUŽBA ČIGOČ, OIB 89343095507</item>
    </izvorni_sadrzaj>
    <derivirana_varijabla naziv="DomainObject.Predmet.ProtuStrankaListFormatedOIB_1">
      <item>TURISTIČKA DRUŽBA ČIGOČ, OIB 89343095507</item>
    </derivirana_varijabla>
  </DomainObject.Predmet.ProtuStrankaListFormatedOIB>
  <DomainObject.Predmet.ProtuStrankaListFormatedWithAdress>
    <izvorni_sadrzaj>
      <item>TURISTIČKA DRUŽBA ČIGOČ, Čigoč 44, 44203 Čigoč</item>
    </izvorni_sadrzaj>
    <derivirana_varijabla naziv="DomainObject.Predmet.ProtuStrankaListFormatedWithAdress_1">
      <item>TURISTIČKA DRUŽBA ČIGOČ, Čigoč 44, 44203 Čigoč</item>
    </derivirana_varijabla>
  </DomainObject.Predmet.ProtuStrankaListFormatedWithAdress>
  <DomainObject.Predmet.ProtuStrankaListFormatedWithAdressOIB>
    <izvorni_sadrzaj>
      <item>TURISTIČKA DRUŽBA ČIGOČ, OIB 89343095507, Čigoč 44, 44203 Čigoč</item>
    </izvorni_sadrzaj>
    <derivirana_varijabla naziv="DomainObject.Predmet.ProtuStrankaListFormatedWithAdressOIB_1">
      <item>TURISTIČKA DRUŽBA ČIGOČ, OIB 89343095507, Čigoč 44, 44203 Čigoč</item>
    </derivirana_varijabla>
  </DomainObject.Predmet.ProtuStrankaListFormatedWithAdressOIB>
  <DomainObject.Predmet.ProtuStrankaListNazivFormated>
    <izvorni_sadrzaj>
      <item>TURISTIČKA DRUŽBA ČIGOČ</item>
    </izvorni_sadrzaj>
    <derivirana_varijabla naziv="DomainObject.Predmet.ProtuStrankaListNazivFormated_1">
      <item>TURISTIČKA DRUŽBA ČIGOČ</item>
    </derivirana_varijabla>
  </DomainObject.Predmet.ProtuStrankaListNazivFormated>
  <DomainObject.Predmet.ProtuStrankaListNazivFormatedOIB>
    <izvorni_sadrzaj>
      <item>TURISTIČKA DRUŽBA ČIGOČ, OIB 89343095507</item>
    </izvorni_sadrzaj>
    <derivirana_varijabla naziv="DomainObject.Predmet.ProtuStrankaListNazivFormatedOIB_1">
      <item>TURISTIČKA DRUŽBA ČIGOČ, OIB 89343095507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TURISTIČKA DRUŽBA ČIGOČ</izvorni_sadrzaj>
    <derivirana_varijabla naziv="DomainObject.Predmet.ProtustrankaIDrugi_1">TURISTIČKA DRUŽBA ČIGOČ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TURISTIČKA DRUŽBA ČIGOČ, OIB 89343095507, Čigoč 44, 44203 Čigoč</izvorni_sadrzaj>
    <derivirana_varijabla naziv="DomainObject.Predmet.ProtustrankaIDrugiAdressOIB_1">TURISTIČKA DRUŽBA ČIGOČ, OIB 89343095507, Čigoč 44, 44203 Čigoč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TURISTIČKA DRUŽBA ČIGOČ</item>
      <item>FINA Regionalni centar Zagreb</item>
    </izvorni_sadrzaj>
    <derivirana_varijabla naziv="DomainObject.Predmet.SudioniciListNaziv_1">
      <item>TURISTIČKA DRUŽBA ČIGOČ</item>
      <item>FINA Regionalni centar Zagreb</item>
    </derivirana_varijabla>
  </DomainObject.Predmet.SudioniciListNaziv>
  <DomainObject.Predmet.SudioniciListAdressOIB>
    <izvorni_sadrzaj>
      <item>TURISTIČKA DRUŽBA ČIGOČ, OIB 89343095507, Čigoč 44,44203 Čigoč</item>
      <item>FINA Regionalni centar Zagreb, OIB 85821130368, Trg svibanjskih žrtava 1995.br 1,10000 Zagreb</item>
    </izvorni_sadrzaj>
    <derivirana_varijabla naziv="DomainObject.Predmet.SudioniciListAdressOIB_1">
      <item>TURISTIČKA DRUŽBA ČIGOČ, OIB 89343095507, Čigoč 44,44203 Čigoč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89343095507</item>
      <item>, OIB 85821130368</item>
    </izvorni_sadrzaj>
    <derivirana_varijabla naziv="DomainObject.Predmet.SudioniciListNazivOIB_1">
      <item>, OIB 89343095507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3A546B-6C21-42C9-BCD0-9367A4313B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629</properties:Words>
  <properties:Characters>3402</properties:Characters>
  <properties:Lines>97</properties:Lines>
  <properties:Paragraphs>35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2016-08-18T08:53:00Z</cp:lastPrinted>
  <dcterms:modified xmlns:xsi="http://www.w3.org/2001/XMLSchema-instance" xsi:type="dcterms:W3CDTF">2016-08-18T09:04:00Z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