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5521" w:tblpXSpec="center" w:horzAnchor="margin" w:vertAnchor="page" w:rightFromText="180" w:leftFromText="180"/>
        <w:tblW w:type="dxa" w:w="11023"/>
        <w:tblLayout w:type="fixed"/>
        <w:tblLook w:val="04A0" w:noVBand="1" w:noHBand="0" w:lastColumn="0" w:firstColumn="1" w:lastRow="0" w:firstRow="1"/>
      </w:tblPr>
      <w:tblGrid>
        <w:gridCol w:w="534"/>
        <w:gridCol w:w="1134"/>
        <w:gridCol w:w="1275"/>
        <w:gridCol w:w="709"/>
        <w:gridCol w:w="1134"/>
        <w:gridCol w:w="1486"/>
        <w:gridCol w:w="850"/>
        <w:gridCol w:w="1276"/>
        <w:gridCol w:w="851"/>
        <w:gridCol w:w="850"/>
        <w:gridCol w:w="924"/>
      </w:tblGrid>
      <w:tr w:rsidTr="00193932" w:rsidR="00446174" w:rsidRPr="004A2E45">
        <w:trPr>
          <w:trHeight w:val="927"/>
        </w:trPr>
        <w:tc>
          <w:tcPr>
            <w:tcW w:type="dxa" w:w="534"/>
          </w:tcPr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bookmarkStart w:name="_GoBack" w:id="0"/>
            <w:bookmarkEnd w:id="0"/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Red</w:t>
            </w:r>
            <w:r w:rsidR="002966F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.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</w:t>
            </w:r>
          </w:p>
          <w:p w:rsidRDefault="00FB6A84" w:rsidP="00193932" w:rsidR="00FB6A84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broj </w:t>
            </w:r>
          </w:p>
          <w:p w:rsidRDefault="00FB6A84" w:rsidP="00193932" w:rsidR="006F47C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prij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.</w:t>
            </w:r>
          </w:p>
          <w:p w:rsidRDefault="003A7532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t</w:t>
            </w:r>
            <w:r w:rsidR="00FB6A84"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raž</w:t>
            </w:r>
            <w:r w:rsidR="00FB6A84"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.</w:t>
            </w:r>
          </w:p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FB6A84" w:rsidP="00193932" w:rsidR="00FB6A84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Ime i pre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zime/</w:t>
            </w:r>
          </w:p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tvrtka</w:t>
            </w:r>
          </w:p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ili naziv</w:t>
            </w:r>
          </w:p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vjerovnika</w:t>
            </w:r>
          </w:p>
          <w:p w:rsidRDefault="00FB6A84" w:rsidP="00193932" w:rsidR="00FB6A84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75"/>
          </w:tcPr>
          <w:p w:rsidRDefault="002966F5" w:rsidP="00193932" w:rsidR="002966F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  <w:p w:rsidRDefault="002966F5" w:rsidP="00193932" w:rsidR="002966F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  <w:p w:rsidRDefault="002966F5" w:rsidP="00193932" w:rsidR="002966F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</w:p>
          <w:p w:rsidRDefault="00FB6A84" w:rsidP="00193932" w:rsidR="002966F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OIB</w:t>
            </w:r>
          </w:p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vjerov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nik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a</w:t>
            </w:r>
          </w:p>
          <w:p w:rsidRDefault="00FB6A84" w:rsidP="00193932" w:rsidR="00FB6A84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709"/>
          </w:tcPr>
          <w:p w:rsidRDefault="000C72FC" w:rsidP="00193932" w:rsidR="002966F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Adresa</w:t>
            </w:r>
          </w:p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sjedište</w:t>
            </w:r>
          </w:p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vjerov</w:t>
            </w:r>
            <w:r w:rsidR="003A7532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.</w:t>
            </w:r>
          </w:p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znos 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prijavljene 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tražbine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(kn)</w:t>
            </w:r>
          </w:p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486"/>
          </w:tcPr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Pravna o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snova </w:t>
            </w:r>
          </w:p>
          <w:p w:rsidRDefault="003A7532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</w:t>
            </w:r>
            <w:r w:rsidR="00FB6A84"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rijav</w:t>
            </w:r>
            <w:r w:rsidR="00FB6A84"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l</w:t>
            </w:r>
            <w:r w:rsidR="00E121ED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j</w:t>
            </w:r>
            <w:r w:rsidR="00FB6A84"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ene</w:t>
            </w:r>
          </w:p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tražbine</w:t>
            </w:r>
          </w:p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850"/>
          </w:tcPr>
          <w:p w:rsidRDefault="00FB6A84" w:rsidP="00193932" w:rsidR="00FB6A84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Iznos pri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znate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tražbi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ne</w:t>
            </w:r>
          </w:p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(kn)</w:t>
            </w:r>
          </w:p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276"/>
          </w:tcPr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Pravna 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osnova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pri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znate 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tražbi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ne</w:t>
            </w:r>
          </w:p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851"/>
          </w:tcPr>
          <w:p w:rsidRDefault="006F47C1" w:rsidP="00193932" w:rsidR="00FB6A84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Iznos osporene tražbine</w:t>
            </w:r>
          </w:p>
          <w:p w:rsidRDefault="00A014D6" w:rsidP="00193932" w:rsidR="00A014D6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(kn)</w:t>
            </w:r>
          </w:p>
        </w:tc>
        <w:tc>
          <w:tcPr>
            <w:tcW w:type="dxa" w:w="850"/>
          </w:tcPr>
          <w:p w:rsidRDefault="006F47C1" w:rsidP="00193932" w:rsidR="00FB6A84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dxa" w:w="924"/>
          </w:tcPr>
          <w:p w:rsidRDefault="002966F5" w:rsidP="00193932" w:rsidR="003A7532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Oznaka </w:t>
            </w:r>
          </w:p>
          <w:p w:rsidRDefault="002966F5" w:rsidP="00193932" w:rsidR="002966F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ovršne</w:t>
            </w:r>
          </w:p>
          <w:p w:rsidRDefault="002966F5" w:rsidP="00193932" w:rsidR="003A7532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isprave ak</w:t>
            </w:r>
            <w:r w:rsidR="00B62F50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o</w:t>
            </w:r>
          </w:p>
          <w:p w:rsidRDefault="002966F5" w:rsidP="00193932" w:rsidR="00FB6A84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se tražbina zasniva na ovršnoj ispravi</w:t>
            </w:r>
          </w:p>
        </w:tc>
      </w:tr>
      <w:tr w:rsidTr="00193932" w:rsidR="00446174" w:rsidRPr="004A2E45">
        <w:trPr>
          <w:trHeight w:val="872"/>
        </w:trPr>
        <w:tc>
          <w:tcPr>
            <w:tcW w:type="dxa" w:w="534"/>
          </w:tcPr>
          <w:p w:rsidRDefault="00FB6A84" w:rsidP="00193932" w:rsidR="00FB6A8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hAnsi="Times New Roman" w:ascii="Times New Roman"/>
                <w:sz w:val="16"/>
                <w:szCs w:val="16"/>
              </w:rPr>
              <w:t>1.</w:t>
            </w:r>
          </w:p>
          <w:p w:rsidRDefault="00FB6A84" w:rsidP="00193932" w:rsidR="00FB6A84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FB6A84" w:rsidP="00193932" w:rsidR="00FB6A84" w:rsidRPr="002966F5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966F5">
              <w:rPr>
                <w:rFonts w:cs="Times New Roman" w:hAnsi="Times New Roman" w:ascii="Times New Roman"/>
                <w:b/>
                <w:sz w:val="16"/>
                <w:szCs w:val="16"/>
              </w:rPr>
              <w:t>Republika Hrvatska,</w:t>
            </w:r>
          </w:p>
          <w:p w:rsidRDefault="00FB6A84" w:rsidP="00193932" w:rsidR="00FB6A84" w:rsidRPr="002966F5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966F5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Ministarstvo </w:t>
            </w:r>
          </w:p>
          <w:p w:rsidRDefault="00FB6A84" w:rsidP="00193932" w:rsidR="002966F5" w:rsidRPr="002966F5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966F5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financija, Porezna uprava, Područni ured Zagreb, </w:t>
            </w:r>
          </w:p>
          <w:p w:rsidRDefault="00FB6A84" w:rsidP="00193932" w:rsidR="00FB6A8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hAnsi="Times New Roman" w:ascii="Times New Roman"/>
                <w:sz w:val="16"/>
                <w:szCs w:val="16"/>
              </w:rPr>
              <w:t xml:space="preserve">zast. po </w:t>
            </w:r>
            <w:r w:rsidR="002966F5">
              <w:rPr>
                <w:rFonts w:cs="Times New Roman" w:hAnsi="Times New Roman" w:ascii="Times New Roman"/>
                <w:sz w:val="16"/>
                <w:szCs w:val="16"/>
              </w:rPr>
              <w:t>Ž</w:t>
            </w:r>
            <w:r w:rsidRPr="004566E1">
              <w:rPr>
                <w:rFonts w:cs="Times New Roman" w:hAnsi="Times New Roman" w:ascii="Times New Roman"/>
                <w:sz w:val="16"/>
                <w:szCs w:val="16"/>
              </w:rPr>
              <w:t>upanijskom državnom odvjetništvu u Zagrebu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,</w:t>
            </w:r>
          </w:p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Savska cesta 1</w:t>
            </w:r>
          </w:p>
        </w:tc>
        <w:tc>
          <w:tcPr>
            <w:tcW w:type="dxa" w:w="1275"/>
          </w:tcPr>
          <w:p w:rsidRDefault="00FB6A84" w:rsidP="00193932" w:rsidR="00FB6A84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B6A84" w:rsidP="00193932" w:rsidR="00FB6A84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dxa" w:w="709"/>
          </w:tcPr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FB6A84" w:rsidP="00193932" w:rsidR="00FB6A84" w:rsidRPr="002966F5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9087E" w:rsidP="00193932" w:rsidR="00FB6A84" w:rsidRPr="00EF4A16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3.465,11</w:t>
            </w:r>
          </w:p>
        </w:tc>
        <w:tc>
          <w:tcPr>
            <w:tcW w:type="dxa" w:w="1486"/>
          </w:tcPr>
          <w:p w:rsidRDefault="00A856D1" w:rsidP="00193932" w:rsidR="000C72F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-dopr.</w:t>
            </w:r>
            <w:r w:rsidR="0079087E">
              <w:rPr>
                <w:rFonts w:cs="Times New Roman" w:hAnsi="Times New Roman" w:ascii="Times New Roman"/>
                <w:sz w:val="16"/>
                <w:szCs w:val="16"/>
              </w:rPr>
              <w:t>MO –II-rad. odnos, MO- gen.rad.odnos</w:t>
            </w:r>
            <w:r w:rsidR="000C72FC">
              <w:rPr>
                <w:rFonts w:cs="Times New Roman" w:hAnsi="Times New Roman" w:ascii="Times New Roman"/>
                <w:sz w:val="16"/>
                <w:szCs w:val="16"/>
              </w:rPr>
              <w:t>-izlisti iz ISPU,</w:t>
            </w:r>
          </w:p>
          <w:p w:rsidRDefault="000C72FC" w:rsidP="00193932" w:rsidR="000C72F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JO</w:t>
            </w:r>
            <w:r w:rsidR="00865E99">
              <w:rPr>
                <w:rFonts w:cs="Times New Roman" w:hAnsi="Times New Roman" w:ascii="Times New Roman"/>
                <w:sz w:val="16"/>
                <w:szCs w:val="16"/>
              </w:rPr>
              <w:t>P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PD,</w:t>
            </w:r>
          </w:p>
          <w:p w:rsidRDefault="000C72FC" w:rsidP="00193932" w:rsidR="000C72F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o ovrsi</w:t>
            </w:r>
          </w:p>
          <w:p w:rsidRDefault="000C72FC" w:rsidP="00193932" w:rsidR="000C72F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Klasa;</w:t>
            </w:r>
          </w:p>
          <w:p w:rsidRDefault="008F688E" w:rsidP="008F688E" w:rsidR="00FB6A84" w:rsidRPr="001E291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UP/I415-02/15</w:t>
            </w:r>
            <w:r w:rsidR="005B6889"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0</w:t>
            </w:r>
            <w:r w:rsidR="005B6889">
              <w:rPr>
                <w:rFonts w:cs="Times New Roman" w:hAnsi="Times New Roman" w:ascii="Times New Roman"/>
                <w:sz w:val="16"/>
                <w:szCs w:val="16"/>
              </w:rPr>
              <w:t>0</w:t>
            </w:r>
            <w:r w:rsidR="000C72FC">
              <w:rPr>
                <w:rFonts w:cs="Times New Roman" w:hAnsi="Times New Roman" w:ascii="Times New Roman"/>
                <w:sz w:val="16"/>
                <w:szCs w:val="16"/>
              </w:rPr>
              <w:t>1/</w:t>
            </w:r>
            <w:r w:rsidR="005B6889">
              <w:rPr>
                <w:rFonts w:cs="Times New Roman" w:hAnsi="Times New Roman" w:ascii="Times New Roman"/>
                <w:sz w:val="16"/>
                <w:szCs w:val="16"/>
              </w:rPr>
              <w:t>0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6474</w:t>
            </w:r>
            <w:r w:rsidR="000C72FC">
              <w:rPr>
                <w:rFonts w:cs="Times New Roman" w:hAnsi="Times New Roman" w:ascii="Times New Roman"/>
                <w:sz w:val="16"/>
                <w:szCs w:val="16"/>
              </w:rPr>
              <w:t xml:space="preserve"> od 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07</w:t>
            </w:r>
            <w:r w:rsidR="000C72FC">
              <w:rPr>
                <w:rFonts w:cs="Times New Roman" w:hAnsi="Times New Roman" w:ascii="Times New Roman"/>
                <w:sz w:val="16"/>
                <w:szCs w:val="16"/>
              </w:rPr>
              <w:t>.0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6</w:t>
            </w:r>
            <w:r w:rsidR="000C72FC">
              <w:rPr>
                <w:rFonts w:cs="Times New Roman" w:hAnsi="Times New Roman" w:ascii="Times New Roman"/>
                <w:sz w:val="16"/>
                <w:szCs w:val="16"/>
              </w:rPr>
              <w:t>.1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6</w:t>
            </w:r>
            <w:r w:rsidR="000C72FC">
              <w:rPr>
                <w:rFonts w:cs="Times New Roman"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dxa" w:w="850"/>
          </w:tcPr>
          <w:p w:rsidRDefault="002966F5" w:rsidP="00193932" w:rsidR="002966F5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88E" w:rsidP="00193932" w:rsidR="00FB6A84" w:rsidRPr="00EF4A16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3.465,11</w:t>
            </w:r>
          </w:p>
        </w:tc>
        <w:tc>
          <w:tcPr>
            <w:tcW w:type="dxa" w:w="1276"/>
          </w:tcPr>
          <w:p w:rsidRDefault="00A856D1" w:rsidP="008F688E" w:rsidR="008F688E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="008F688E">
              <w:rPr>
                <w:rFonts w:cs="Times New Roman" w:hAnsi="Times New Roman" w:ascii="Times New Roman"/>
                <w:sz w:val="16"/>
                <w:szCs w:val="16"/>
              </w:rPr>
              <w:t xml:space="preserve"> dopr.MO –II-rad. odnos, MO- gen.rad.odnos-izlisti iz ISPU,</w:t>
            </w:r>
          </w:p>
          <w:p w:rsidRDefault="008F688E" w:rsidP="008F688E" w:rsidR="008F688E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JOPPD,</w:t>
            </w:r>
          </w:p>
          <w:p w:rsidRDefault="008F688E" w:rsidP="008F688E" w:rsidR="008F688E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o ovrsi</w:t>
            </w:r>
          </w:p>
          <w:p w:rsidRDefault="008F688E" w:rsidP="008F688E" w:rsidR="008F688E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Klasa;</w:t>
            </w:r>
          </w:p>
          <w:p w:rsidRDefault="00ED2814" w:rsidP="00ED2814" w:rsidR="000C72FC" w:rsidRPr="00F064B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UP/I415-02/15-001/06474 od 07.06.16.</w:t>
            </w:r>
          </w:p>
        </w:tc>
        <w:tc>
          <w:tcPr>
            <w:tcW w:type="dxa" w:w="851"/>
          </w:tcPr>
          <w:p w:rsidRDefault="00FB6A84" w:rsidP="00193932" w:rsidR="00FB6A84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A014D6" w:rsidP="00193932" w:rsidR="00A014D6" w:rsidRPr="00A014D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00,00</w:t>
            </w:r>
          </w:p>
        </w:tc>
        <w:tc>
          <w:tcPr>
            <w:tcW w:type="dxa" w:w="850"/>
          </w:tcPr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24"/>
          </w:tcPr>
          <w:p w:rsidRDefault="002B54A9" w:rsidP="00193932" w:rsidR="002B54A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62F50" w:rsidP="00193932" w:rsidR="00FB6A8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o ovrsi</w:t>
            </w:r>
          </w:p>
          <w:p w:rsidRDefault="00B62F50" w:rsidP="00193932" w:rsidR="00B62F5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Klasa;</w:t>
            </w:r>
          </w:p>
          <w:p w:rsidRDefault="00ED2814" w:rsidP="00193932" w:rsidR="00B62F5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UP/I415-02/15-001/06474 od 07.06.16.</w:t>
            </w:r>
            <w:r w:rsidR="000B0958">
              <w:rPr>
                <w:rFonts w:cs="Times New Roman" w:hAnsi="Times New Roman" w:ascii="Times New Roman"/>
                <w:sz w:val="16"/>
                <w:szCs w:val="16"/>
              </w:rPr>
              <w:t>,</w:t>
            </w:r>
          </w:p>
          <w:p w:rsidRDefault="000B0958" w:rsidP="00193932" w:rsidR="0017193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JOPPD</w:t>
            </w:r>
          </w:p>
          <w:p w:rsidRDefault="000B0958" w:rsidP="00193932" w:rsidR="000B0958" w:rsidRPr="00B62F50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193932" w:rsidR="00446174" w:rsidRPr="004A2E45">
        <w:trPr>
          <w:trHeight w:val="376"/>
        </w:trPr>
        <w:tc>
          <w:tcPr>
            <w:tcW w:type="dxa" w:w="534"/>
          </w:tcPr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A014D6" w:rsidP="00193932" w:rsidR="00FB6A84" w:rsidRPr="003A7532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3A7532">
              <w:rPr>
                <w:rFonts w:cs="Times New Roman" w:hAnsi="Times New Roman" w:ascii="Times New Roman"/>
                <w:sz w:val="16"/>
                <w:szCs w:val="16"/>
              </w:rPr>
              <w:t>Ukupno</w:t>
            </w:r>
            <w:r w:rsidR="003A7532">
              <w:rPr>
                <w:rFonts w:cs="Times New Roman" w:hAnsi="Times New Roman" w:ascii="Times New Roman"/>
                <w:sz w:val="16"/>
                <w:szCs w:val="16"/>
              </w:rPr>
              <w:t>;</w:t>
            </w:r>
          </w:p>
        </w:tc>
        <w:tc>
          <w:tcPr>
            <w:tcW w:type="dxa" w:w="1275"/>
          </w:tcPr>
          <w:p w:rsidRDefault="00FB6A84" w:rsidP="00193932" w:rsidR="00FB6A84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709"/>
          </w:tcPr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79087E" w:rsidP="00193932" w:rsidR="00FB6A84" w:rsidRPr="00EF4A16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3.465,11</w:t>
            </w:r>
          </w:p>
        </w:tc>
        <w:tc>
          <w:tcPr>
            <w:tcW w:type="dxa" w:w="1486"/>
          </w:tcPr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850"/>
          </w:tcPr>
          <w:p w:rsidRDefault="00ED2814" w:rsidP="00193932" w:rsidR="00FB6A84" w:rsidRPr="00EF4A16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3.465,11</w:t>
            </w:r>
          </w:p>
        </w:tc>
        <w:tc>
          <w:tcPr>
            <w:tcW w:type="dxa" w:w="1276"/>
          </w:tcPr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851"/>
          </w:tcPr>
          <w:p w:rsidRDefault="006B5868" w:rsidP="00193932" w:rsidR="00FB6A84" w:rsidRPr="00EF4A16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F4A16">
              <w:rPr>
                <w:rFonts w:cs="Times New Roman" w:hAnsi="Times New Roman" w:ascii="Times New Roman"/>
                <w:b/>
                <w:sz w:val="16"/>
                <w:szCs w:val="16"/>
              </w:rPr>
              <w:t>00,00</w:t>
            </w:r>
          </w:p>
        </w:tc>
        <w:tc>
          <w:tcPr>
            <w:tcW w:type="dxa" w:w="850"/>
          </w:tcPr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24"/>
          </w:tcPr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</w:tr>
    </w:tbl>
    <w:p w14:textId="731566a" w14:paraId="731566a" w:rsidRDefault="00812B84" w:rsidP="00347C77" w:rsidR="00812B84" w:rsidRPr="006B3F5B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</w:pPr>
      <w:r w:rsidRPr="006B3F5B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>Nadležni sud; Trgovački sud Zagreb</w:t>
      </w:r>
    </w:p>
    <w:p w:rsidRDefault="00812B84" w:rsidP="00347C77" w:rsidR="00812B84" w:rsidRPr="006B3F5B">
      <w:pPr>
        <w:spacing w:lineRule="auto" w:line="240" w:after="0"/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</w:pPr>
      <w:r w:rsidRPr="006B3F5B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>Poslovni broj spisa; St</w:t>
      </w:r>
      <w:r w:rsidR="006B3F5B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>-4048/16</w:t>
      </w:r>
    </w:p>
    <w:p w:rsidRDefault="00812B84" w:rsidP="00347C77" w:rsidR="00347C77" w:rsidRPr="006B3F5B">
      <w:pPr>
        <w:spacing w:lineRule="auto" w:line="240" w:after="0"/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</w:pPr>
      <w:r w:rsidRPr="006B3F5B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>Dužnik;</w:t>
      </w:r>
      <w:r w:rsidR="006B3F5B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 xml:space="preserve"> Watertech j.</w:t>
      </w:r>
      <w:r w:rsidR="00347C77" w:rsidRPr="006B3F5B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 xml:space="preserve"> d.o.o. u stečaju</w:t>
      </w:r>
    </w:p>
    <w:p w:rsidRDefault="00347C77" w:rsidP="00347C77" w:rsidR="00347C77" w:rsidRPr="006B3F5B">
      <w:pPr>
        <w:spacing w:lineRule="auto" w:line="240" w:after="0"/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</w:pPr>
      <w:r w:rsidRPr="006B3F5B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 xml:space="preserve">Zagreb, </w:t>
      </w:r>
      <w:r w:rsidR="006B3F5B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>XI Podbrežje 3</w:t>
      </w:r>
    </w:p>
    <w:p w:rsidRDefault="00347C77" w:rsidP="00347C77" w:rsidR="00347C77" w:rsidRPr="006B3F5B">
      <w:pPr>
        <w:spacing w:lineRule="auto" w:line="240" w:after="0"/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</w:pPr>
      <w:r w:rsidRPr="006B3F5B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 xml:space="preserve">OIB </w:t>
      </w:r>
      <w:r w:rsidR="006B3F5B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>71231468777</w:t>
      </w:r>
    </w:p>
    <w:p w:rsidRDefault="00987560" w:rsidP="004A2E45" w:rsidR="004A2E45" w:rsidRPr="00741FA7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  <w:r>
        <w:rPr>
          <w:rFonts w:cs="Times New Roman" w:eastAsia="Times New Roman" w:hAnsi="Times New Roman" w:ascii="Times New Roman"/>
          <w:lang w:eastAsia="hr-HR"/>
        </w:rPr>
        <w:t>O</w:t>
      </w:r>
      <w:r w:rsidR="004A2E45" w:rsidRPr="00741FA7">
        <w:rPr>
          <w:rFonts w:cs="Times New Roman" w:eastAsia="Times New Roman" w:hAnsi="Times New Roman" w:ascii="Times New Roman"/>
          <w:lang w:eastAsia="hr-HR"/>
        </w:rPr>
        <w:t>braza</w:t>
      </w:r>
      <w:r w:rsidR="00741FA7" w:rsidRPr="00741FA7">
        <w:rPr>
          <w:rFonts w:cs="Times New Roman" w:eastAsia="Times New Roman" w:hAnsi="Times New Roman" w:ascii="Times New Roman"/>
          <w:lang w:eastAsia="hr-HR"/>
        </w:rPr>
        <w:t>c</w:t>
      </w:r>
      <w:r w:rsidR="004A2E45" w:rsidRPr="00741FA7">
        <w:rPr>
          <w:rFonts w:cs="Times New Roman" w:eastAsia="Times New Roman" w:hAnsi="Times New Roman" w:ascii="Times New Roman"/>
          <w:lang w:eastAsia="hr-HR"/>
        </w:rPr>
        <w:t xml:space="preserve"> 1</w:t>
      </w:r>
      <w:r w:rsidR="006F47C1">
        <w:rPr>
          <w:rFonts w:cs="Times New Roman" w:eastAsia="Times New Roman" w:hAnsi="Times New Roman" w:ascii="Times New Roman"/>
          <w:lang w:eastAsia="hr-HR"/>
        </w:rPr>
        <w:t>9</w:t>
      </w:r>
      <w:r w:rsidR="00741FA7" w:rsidRPr="00741FA7">
        <w:rPr>
          <w:rFonts w:cs="Times New Roman" w:eastAsia="Times New Roman" w:hAnsi="Times New Roman" w:ascii="Times New Roman"/>
          <w:lang w:eastAsia="hr-HR"/>
        </w:rPr>
        <w:t>.</w:t>
      </w:r>
    </w:p>
    <w:p w:rsidRDefault="004A2E45" w:rsidP="004A2E45" w:rsidR="004A2E45" w:rsidRPr="00741FA7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4A2E45" w:rsidP="00987560" w:rsidR="00316B64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  <w:r w:rsidRPr="004A2E45">
        <w:rPr>
          <w:rFonts w:cs="Times New Roman" w:eastAsia="Times New Roman" w:hAnsi="Times New Roman" w:ascii="Times New Roman"/>
          <w:lang w:eastAsia="hr-HR"/>
        </w:rPr>
        <w:t>TABLICA PRIJAVLJENIH TRAŽBINA, RAZLUČNIH I IZLUČNIH PRAVA</w:t>
      </w:r>
    </w:p>
    <w:p w:rsidRDefault="000C72FC" w:rsidP="004A2E45" w:rsidR="000C72FC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0C72FC" w:rsidP="004A2E45" w:rsidR="000C72FC">
      <w:pPr>
        <w:spacing w:lineRule="auto" w:line="240" w:after="0"/>
        <w:jc w:val="center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193932" w:rsidP="000C72FC" w:rsidR="00193932">
      <w:pPr>
        <w:rPr>
          <w:rFonts w:cs="Times New Roman" w:hAnsi="Times New Roman" w:ascii="Times New Roman"/>
        </w:rPr>
      </w:pPr>
    </w:p>
    <w:p w:rsidRDefault="00193932" w:rsidP="000C72FC" w:rsidR="00193932">
      <w:pPr>
        <w:rPr>
          <w:rFonts w:cs="Times New Roman" w:hAnsi="Times New Roman" w:ascii="Times New Roman"/>
        </w:rPr>
      </w:pPr>
    </w:p>
    <w:p w:rsidRDefault="00C75B93" w:rsidP="000C72FC" w:rsidR="000C72FC" w:rsidRPr="00741FA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 </w:t>
      </w:r>
      <w:r w:rsidR="000C72FC" w:rsidRPr="00741FA7">
        <w:rPr>
          <w:rFonts w:cs="Times New Roman" w:hAnsi="Times New Roman" w:ascii="Times New Roman"/>
        </w:rPr>
        <w:t>TABLICA PRIJAVLJENIH TRAŽBINA</w:t>
      </w:r>
      <w:r w:rsidR="000C72FC">
        <w:rPr>
          <w:rFonts w:cs="Times New Roman" w:hAnsi="Times New Roman" w:ascii="Times New Roman"/>
        </w:rPr>
        <w:t>-I viši isplatni red</w:t>
      </w:r>
    </w:p>
    <w:p w:rsidRDefault="00316B64" w:rsidP="004A2E45" w:rsidR="00316B64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316B64" w:rsidP="004A2E45" w:rsidR="00316B64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D03089" w:rsidP="004A2E45" w:rsidR="00D03089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08151C" w:rsidP="004A2E45" w:rsidR="0008151C">
      <w:pPr>
        <w:rPr>
          <w:rFonts w:cs="Times New Roman" w:hAnsi="Times New Roman" w:ascii="Times New Roman"/>
        </w:rPr>
      </w:pPr>
    </w:p>
    <w:p w:rsidRDefault="003F7364" w:rsidP="004A2E45" w:rsidR="003F7364">
      <w:pPr>
        <w:rPr>
          <w:rFonts w:cs="Times New Roman" w:hAnsi="Times New Roman" w:ascii="Times New Roman"/>
        </w:rPr>
      </w:pPr>
    </w:p>
    <w:p w:rsidRDefault="003F7364" w:rsidP="004A2E45" w:rsidR="003F7364">
      <w:pPr>
        <w:rPr>
          <w:rFonts w:cs="Times New Roman" w:hAnsi="Times New Roman" w:ascii="Times New Roman"/>
        </w:rPr>
      </w:pPr>
    </w:p>
    <w:p w:rsidRDefault="003F7364" w:rsidP="004A2E45" w:rsidR="003F7364">
      <w:pPr>
        <w:rPr>
          <w:rFonts w:cs="Times New Roman" w:hAnsi="Times New Roman" w:ascii="Times New Roman"/>
        </w:rPr>
      </w:pPr>
    </w:p>
    <w:p w:rsidRDefault="00193932" w:rsidP="00193932" w:rsidR="00193932">
      <w:pPr>
        <w:rPr>
          <w:rFonts w:cs="Times New Roman" w:hAnsi="Times New Roman" w:ascii="Times New Roman"/>
        </w:rPr>
      </w:pPr>
    </w:p>
    <w:p w:rsidRDefault="006E2831" w:rsidP="00193932" w:rsidR="006E2831">
      <w:pPr>
        <w:rPr>
          <w:rFonts w:cs="Times New Roman" w:hAnsi="Times New Roman" w:ascii="Times New Roman"/>
        </w:rPr>
      </w:pPr>
    </w:p>
    <w:p w:rsidRDefault="006E2831" w:rsidP="00193932" w:rsidR="006E2831">
      <w:pPr>
        <w:rPr>
          <w:rFonts w:cs="Times New Roman" w:hAnsi="Times New Roman" w:ascii="Times New Roman"/>
        </w:rPr>
      </w:pPr>
    </w:p>
    <w:p w:rsidRDefault="004A2E45" w:rsidP="00193932" w:rsidR="00FB6A84" w:rsidRPr="00193932">
      <w:pPr>
        <w:rPr>
          <w:rFonts w:cs="Times New Roman" w:hAnsi="Times New Roman" w:ascii="Times New Roman"/>
        </w:rPr>
      </w:pPr>
      <w:r w:rsidRPr="00741FA7">
        <w:rPr>
          <w:rFonts w:cs="Times New Roman" w:hAnsi="Times New Roman" w:ascii="Times New Roman"/>
        </w:rPr>
        <w:t>TABLICA PRIJAVLJENIH TRAŽBINA</w:t>
      </w:r>
      <w:r w:rsidR="00741FA7">
        <w:rPr>
          <w:rFonts w:cs="Times New Roman" w:hAnsi="Times New Roman" w:ascii="Times New Roman"/>
        </w:rPr>
        <w:t>-I</w:t>
      </w:r>
      <w:r w:rsidR="002966F5">
        <w:rPr>
          <w:rFonts w:cs="Times New Roman" w:hAnsi="Times New Roman" w:ascii="Times New Roman"/>
        </w:rPr>
        <w:t>I</w:t>
      </w:r>
      <w:r w:rsidR="00741FA7">
        <w:rPr>
          <w:rFonts w:cs="Times New Roman" w:hAnsi="Times New Roman" w:ascii="Times New Roman"/>
        </w:rPr>
        <w:t xml:space="preserve"> viši isplatni red</w:t>
      </w:r>
      <w:r w:rsidR="00193932">
        <w:rPr>
          <w:rFonts w:cs="Times New Roman" w:hAnsi="Times New Roman" w:ascii="Times New Roman"/>
        </w:rPr>
        <w:t xml:space="preserve"> </w:t>
      </w:r>
    </w:p>
    <w:tbl>
      <w:tblPr>
        <w:tblStyle w:val="Reetkatablice"/>
        <w:tblpPr w:tblpY="2971" w:tblpXSpec="center" w:horzAnchor="margin" w:vertAnchor="page" w:rightFromText="180" w:leftFromText="180"/>
        <w:tblW w:type="dxa" w:w="11404"/>
        <w:tblLayout w:type="fixed"/>
        <w:tblLook w:val="04A0" w:noVBand="1" w:noHBand="0" w:lastColumn="0" w:firstColumn="1" w:lastRow="0" w:firstRow="1"/>
      </w:tblPr>
      <w:tblGrid>
        <w:gridCol w:w="534"/>
        <w:gridCol w:w="1134"/>
        <w:gridCol w:w="1134"/>
        <w:gridCol w:w="992"/>
        <w:gridCol w:w="1134"/>
        <w:gridCol w:w="1276"/>
        <w:gridCol w:w="1134"/>
        <w:gridCol w:w="1275"/>
        <w:gridCol w:w="993"/>
        <w:gridCol w:w="850"/>
        <w:gridCol w:w="948"/>
      </w:tblGrid>
      <w:tr w:rsidTr="000249B4" w:rsidR="005B6889" w:rsidRPr="004A2E45">
        <w:trPr>
          <w:trHeight w:val="927"/>
        </w:trPr>
        <w:tc>
          <w:tcPr>
            <w:tcW w:type="dxa" w:w="534"/>
          </w:tcPr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Red</w:t>
            </w: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.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</w:t>
            </w:r>
          </w:p>
          <w:p w:rsidRDefault="005B6889" w:rsidP="005B6889" w:rsidR="005B6889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broj </w:t>
            </w:r>
          </w:p>
          <w:p w:rsidRDefault="005B6889" w:rsidP="005B6889" w:rsidR="005B6889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prij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. </w:t>
            </w:r>
          </w:p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t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raž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.</w:t>
            </w:r>
          </w:p>
          <w:p w:rsidRDefault="005B6889" w:rsidP="005B6889" w:rsidR="005B6889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5B6889" w:rsidP="005B6889" w:rsidR="005B6889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Ime i pre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zime/</w:t>
            </w:r>
          </w:p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tvrtka</w:t>
            </w:r>
          </w:p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ili naziv</w:t>
            </w:r>
          </w:p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vjerovnika</w:t>
            </w:r>
          </w:p>
          <w:p w:rsidRDefault="005B6889" w:rsidP="005B6889" w:rsidR="005B6889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OIB 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vjerov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nik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a</w:t>
            </w:r>
          </w:p>
          <w:p w:rsidRDefault="005B6889" w:rsidP="005B6889" w:rsidR="005B6889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</w:tcPr>
          <w:p w:rsidRDefault="005B6889" w:rsidP="005B6889" w:rsidR="005B6889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Adresa/</w:t>
            </w:r>
          </w:p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sjedište</w:t>
            </w:r>
          </w:p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vjerov</w:t>
            </w: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.</w:t>
            </w:r>
          </w:p>
          <w:p w:rsidRDefault="005B6889" w:rsidP="005B6889" w:rsidR="005B6889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znos 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prijavljene 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tražbine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(kn)</w:t>
            </w:r>
          </w:p>
          <w:p w:rsidRDefault="005B6889" w:rsidP="005B6889" w:rsidR="005B6889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276"/>
          </w:tcPr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Pravna o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snova </w:t>
            </w:r>
          </w:p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rijav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lj</w:t>
            </w: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.</w:t>
            </w:r>
          </w:p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tražbine</w:t>
            </w:r>
          </w:p>
          <w:p w:rsidRDefault="005B6889" w:rsidP="005B6889" w:rsidR="005B6889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5B6889" w:rsidP="005B6889" w:rsidR="005B6889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Iznos pri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znate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tražbi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ne</w:t>
            </w:r>
          </w:p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(kn)</w:t>
            </w:r>
          </w:p>
          <w:p w:rsidRDefault="005B6889" w:rsidP="005B6889" w:rsidR="005B6889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275"/>
          </w:tcPr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Pravna 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osnova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pri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znate 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tražbi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ne</w:t>
            </w:r>
          </w:p>
          <w:p w:rsidRDefault="005B6889" w:rsidP="005B6889" w:rsidR="005B6889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93"/>
          </w:tcPr>
          <w:p w:rsidRDefault="005B6889" w:rsidP="005B6889" w:rsidR="005B6889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Iznos </w:t>
            </w:r>
          </w:p>
          <w:p w:rsidRDefault="005B6889" w:rsidP="005B6889" w:rsidR="005B6889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osporene tražbine</w:t>
            </w:r>
          </w:p>
          <w:p w:rsidRDefault="005B6889" w:rsidP="005B6889" w:rsidR="005B6889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(kn)</w:t>
            </w:r>
          </w:p>
        </w:tc>
        <w:tc>
          <w:tcPr>
            <w:tcW w:type="dxa" w:w="850"/>
          </w:tcPr>
          <w:p w:rsidRDefault="005B6889" w:rsidP="005B6889" w:rsidR="005B6889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Razlog osporavanja tražb.</w:t>
            </w:r>
          </w:p>
        </w:tc>
        <w:tc>
          <w:tcPr>
            <w:tcW w:type="dxa" w:w="948"/>
          </w:tcPr>
          <w:p w:rsidRDefault="005B6889" w:rsidP="005B6889" w:rsidR="005B6889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Oznaka </w:t>
            </w:r>
          </w:p>
          <w:p w:rsidRDefault="005B6889" w:rsidP="005B6889" w:rsidR="005B6889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ovršne</w:t>
            </w:r>
          </w:p>
          <w:p w:rsidRDefault="005B6889" w:rsidP="005B6889" w:rsidR="005B6889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isprave ako</w:t>
            </w:r>
          </w:p>
          <w:p w:rsidRDefault="005B6889" w:rsidP="005B6889" w:rsidR="005B6889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se tražbina zasniva na ovršnoj ispravi</w:t>
            </w:r>
          </w:p>
        </w:tc>
      </w:tr>
      <w:tr w:rsidTr="000249B4" w:rsidR="005B6889" w:rsidRPr="004A2E45">
        <w:trPr>
          <w:trHeight w:val="872"/>
        </w:trPr>
        <w:tc>
          <w:tcPr>
            <w:tcW w:type="dxa" w:w="534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hAnsi="Times New Roman" w:ascii="Times New Roman"/>
                <w:sz w:val="16"/>
                <w:szCs w:val="16"/>
              </w:rPr>
              <w:t>1.</w:t>
            </w:r>
          </w:p>
          <w:p w:rsidRDefault="005B6889" w:rsidP="005B6889" w:rsidR="005B6889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625597" w:rsidP="005B6889" w:rsidR="005B6889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625597">
              <w:rPr>
                <w:rFonts w:cs="Times New Roman" w:hAnsi="Times New Roman" w:ascii="Times New Roman"/>
                <w:b/>
                <w:sz w:val="16"/>
                <w:szCs w:val="16"/>
              </w:rPr>
              <w:t>Zagrebački holding</w:t>
            </w: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 d.o.o. </w:t>
            </w:r>
          </w:p>
          <w:p w:rsidRDefault="00625597" w:rsidP="005B6889" w:rsidR="00625597" w:rsidRPr="00625597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Zagreb, Ulica grada Vukovara 41</w:t>
            </w:r>
          </w:p>
        </w:tc>
        <w:tc>
          <w:tcPr>
            <w:tcW w:type="dxa" w:w="1134"/>
          </w:tcPr>
          <w:p w:rsidRDefault="005B6889" w:rsidP="005B6889" w:rsidR="005B6889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625597" w:rsidP="005B6889" w:rsidR="005B6889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85584865987</w:t>
            </w:r>
          </w:p>
        </w:tc>
        <w:tc>
          <w:tcPr>
            <w:tcW w:type="dxa" w:w="992"/>
          </w:tcPr>
          <w:p w:rsidRDefault="00625597" w:rsidP="005B6889" w:rsidR="00625597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625597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625597">
              <w:rPr>
                <w:rFonts w:cs="Times New Roman" w:hAnsi="Times New Roman" w:ascii="Times New Roman"/>
                <w:sz w:val="16"/>
                <w:szCs w:val="16"/>
              </w:rPr>
              <w:t>Zagreb, Ulica grada Vukovara 41</w:t>
            </w:r>
          </w:p>
          <w:p w:rsidRDefault="00625597" w:rsidP="005B6889" w:rsidR="00625597" w:rsidRPr="00625597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5B6889" w:rsidP="005B6889" w:rsidR="005B6889" w:rsidRPr="00BA3479">
            <w:pPr>
              <w:rPr>
                <w:rFonts w:cs="Times New Roman" w:hAnsi="Times New Roman" w:ascii="Times New Roman"/>
                <w:b/>
              </w:rPr>
            </w:pPr>
          </w:p>
          <w:p w:rsidRDefault="00625597" w:rsidP="005B6889" w:rsidR="005B6889" w:rsidRPr="00BA3479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3.234,44 Kn</w:t>
            </w:r>
          </w:p>
        </w:tc>
        <w:tc>
          <w:tcPr>
            <w:tcW w:type="dxa" w:w="1276"/>
          </w:tcPr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  <w:p w:rsidRDefault="005B6889" w:rsidP="00625597" w:rsidR="0062559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="00625597">
              <w:rPr>
                <w:rFonts w:cs="Times New Roman" w:hAnsi="Times New Roman" w:ascii="Times New Roman"/>
                <w:sz w:val="16"/>
                <w:szCs w:val="16"/>
              </w:rPr>
              <w:t>računi,</w:t>
            </w:r>
            <w:r w:rsidR="00120A85">
              <w:rPr>
                <w:rFonts w:cs="Times New Roman" w:hAnsi="Times New Roman" w:ascii="Times New Roman"/>
                <w:sz w:val="16"/>
                <w:szCs w:val="16"/>
              </w:rPr>
              <w:t>izračun kamata,</w:t>
            </w:r>
            <w:r w:rsidR="00625597">
              <w:rPr>
                <w:rFonts w:cs="Times New Roman" w:hAnsi="Times New Roman" w:ascii="Times New Roman"/>
                <w:sz w:val="16"/>
                <w:szCs w:val="16"/>
              </w:rPr>
              <w:t xml:space="preserve"> rješenje o ovrsi j.b. Anice Hukelj iz Zagreba br. Ovrv-4784/16</w:t>
            </w:r>
          </w:p>
          <w:p w:rsidRDefault="00171939" w:rsidP="00625597" w:rsidR="00625597" w:rsidRPr="001E291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</w:t>
            </w:r>
            <w:r w:rsidR="00625597">
              <w:rPr>
                <w:rFonts w:cs="Times New Roman" w:hAnsi="Times New Roman" w:ascii="Times New Roman"/>
                <w:sz w:val="16"/>
                <w:szCs w:val="16"/>
              </w:rPr>
              <w:t>d 06.travnja 2016</w:t>
            </w:r>
            <w:r w:rsidR="006F0EF9">
              <w:rPr>
                <w:rFonts w:cs="Times New Roman" w:hAnsi="Times New Roman" w:ascii="Times New Roman"/>
                <w:sz w:val="16"/>
                <w:szCs w:val="16"/>
              </w:rPr>
              <w:t>.</w:t>
            </w:r>
          </w:p>
          <w:p w:rsidRDefault="005B6889" w:rsidP="005B6889" w:rsidR="005B6889" w:rsidRPr="001E291B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5B6889" w:rsidR="005B6889" w:rsidRPr="00BA3479">
            <w:pPr>
              <w:rPr>
                <w:rFonts w:cs="Times New Roman" w:hAnsi="Times New Roman" w:ascii="Times New Roman"/>
                <w:b/>
              </w:rPr>
            </w:pPr>
          </w:p>
          <w:p w:rsidRDefault="00625597" w:rsidP="005B6889" w:rsidR="005B6889" w:rsidRPr="00BA3479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3.234,44 Kn</w:t>
            </w:r>
          </w:p>
        </w:tc>
        <w:tc>
          <w:tcPr>
            <w:tcW w:type="dxa" w:w="1275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6F0EF9" w:rsidP="006F0EF9" w:rsidR="006F0EF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-računi, izračun kamata,  rješenje o ovrsi j.b. Anice Hukelj iz Zagreba br. Ovrv-4784/16</w:t>
            </w:r>
          </w:p>
          <w:p w:rsidRDefault="006F0EF9" w:rsidP="006F0EF9" w:rsidR="006F0EF9" w:rsidRPr="001E291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06.travnja 2016.</w:t>
            </w:r>
          </w:p>
          <w:p w:rsidRDefault="005B6889" w:rsidP="005B6889" w:rsidR="005B6889" w:rsidRPr="00A856D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3"/>
          </w:tcPr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  <w:p w:rsidRDefault="005B6889" w:rsidP="005B6889" w:rsidR="005B6889" w:rsidRPr="005B6889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5B6889">
              <w:rPr>
                <w:rFonts w:cs="Times New Roman" w:hAnsi="Times New Roman" w:ascii="Times New Roman"/>
                <w:b/>
                <w:sz w:val="16"/>
                <w:szCs w:val="16"/>
              </w:rPr>
              <w:t>00,00</w:t>
            </w:r>
          </w:p>
        </w:tc>
        <w:tc>
          <w:tcPr>
            <w:tcW w:type="dxa" w:w="850"/>
          </w:tcPr>
          <w:p w:rsidRDefault="005B6889" w:rsidP="005B6889" w:rsidR="005B6889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48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6F0EF9" w:rsidP="006F0EF9" w:rsidR="006F0EF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-rješenje o ovrsi j.b. Anice Hukelj iz Zagreba br. Ovrv-4784/16</w:t>
            </w:r>
          </w:p>
          <w:p w:rsidRDefault="00120A85" w:rsidP="006F0EF9" w:rsidR="006F0EF9" w:rsidRPr="001E291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</w:t>
            </w:r>
            <w:r w:rsidR="006F0EF9">
              <w:rPr>
                <w:rFonts w:cs="Times New Roman" w:hAnsi="Times New Roman" w:ascii="Times New Roman"/>
                <w:sz w:val="16"/>
                <w:szCs w:val="16"/>
              </w:rPr>
              <w:t>d 06.travnja 2016.</w:t>
            </w:r>
            <w:r w:rsidR="006B3F5B">
              <w:rPr>
                <w:rFonts w:cs="Times New Roman" w:hAnsi="Times New Roman" w:ascii="Times New Roman"/>
                <w:sz w:val="16"/>
                <w:szCs w:val="16"/>
              </w:rPr>
              <w:t xml:space="preserve">za iznos tražbine od 3.136,31 </w:t>
            </w:r>
          </w:p>
          <w:p w:rsidRDefault="005B6889" w:rsidP="005B6889" w:rsidR="005B6889" w:rsidRPr="00A856D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0249B4" w:rsidR="005B6889" w:rsidRPr="004A2E45">
        <w:tc>
          <w:tcPr>
            <w:tcW w:type="dxa" w:w="534"/>
          </w:tcPr>
          <w:p w:rsidRDefault="005B6889" w:rsidP="00FC0DFF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FC0DFF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B9409A">
              <w:rPr>
                <w:rFonts w:cs="Times New Roman" w:hAnsi="Times New Roman" w:ascii="Times New Roman"/>
                <w:sz w:val="16"/>
                <w:szCs w:val="16"/>
              </w:rPr>
              <w:t>2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.</w:t>
            </w:r>
          </w:p>
          <w:p w:rsidRDefault="005B6889" w:rsidP="00FC0DFF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D363CC" w:rsidR="005B6889" w:rsidRPr="00B9409A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9087E" w:rsidP="0079087E" w:rsidR="0079087E" w:rsidRPr="003A7532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3A7532">
              <w:rPr>
                <w:rFonts w:cs="Times New Roman" w:hAnsi="Times New Roman" w:ascii="Times New Roman"/>
                <w:b/>
                <w:sz w:val="16"/>
                <w:szCs w:val="16"/>
              </w:rPr>
              <w:t>Republika Hrvatska,</w:t>
            </w:r>
          </w:p>
          <w:p w:rsidRDefault="0079087E" w:rsidP="0079087E" w:rsidR="0079087E" w:rsidRPr="003A7532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3A7532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Ministarstvo </w:t>
            </w:r>
          </w:p>
          <w:p w:rsidRDefault="0079087E" w:rsidP="0079087E" w:rsidR="0079087E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3A7532">
              <w:rPr>
                <w:rFonts w:cs="Times New Roman" w:hAnsi="Times New Roman" w:ascii="Times New Roman"/>
                <w:b/>
                <w:sz w:val="16"/>
                <w:szCs w:val="16"/>
              </w:rPr>
              <w:t>financija, Porezna uprava, Područni ured Zagreb,</w:t>
            </w:r>
            <w:r w:rsidRPr="004566E1">
              <w:rPr>
                <w:rFonts w:cs="Times New Roman" w:hAnsi="Times New Roman" w:ascii="Times New Roman"/>
                <w:sz w:val="16"/>
                <w:szCs w:val="16"/>
              </w:rPr>
              <w:t xml:space="preserve"> zast. po Županijskom državnom odvjetništvu u Zagrebu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,</w:t>
            </w:r>
          </w:p>
          <w:p w:rsidRDefault="0079087E" w:rsidP="0079087E" w:rsidR="005B6889" w:rsidRPr="00B9409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Savska cesta 1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  <w:p w:rsidRDefault="005B6889" w:rsidP="005B6889" w:rsidR="005B6889" w:rsidRPr="00EE0EA8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9087E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hAnsi="Times New Roman" w:ascii="Times New Roman"/>
                <w:sz w:val="16"/>
                <w:szCs w:val="16"/>
              </w:rPr>
              <w:t>18683136487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 w:rsidRPr="00C63F7C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4E7BD6" w:rsidP="005B6889" w:rsidR="005B6889" w:rsidRPr="00F1362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66.330,80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 w:rsidRPr="00730AC9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1276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C07A9" w:rsidP="005B6889" w:rsidR="001C07A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-porezi i prirezi, doprinosi, javna davanja,</w:t>
            </w:r>
          </w:p>
          <w:p w:rsidRDefault="005B6889" w:rsidP="002901E2" w:rsidR="001C07A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="002901E2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r w:rsidR="001C07A9">
              <w:rPr>
                <w:rFonts w:cs="Times New Roman" w:hAnsi="Times New Roman" w:ascii="Times New Roman"/>
                <w:sz w:val="16"/>
                <w:szCs w:val="16"/>
              </w:rPr>
              <w:t>prijave PDV, poreza na dobit,</w:t>
            </w:r>
          </w:p>
          <w:p w:rsidRDefault="001C07A9" w:rsidP="002901E2" w:rsidR="002901E2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javnih davanja </w:t>
            </w:r>
          </w:p>
          <w:p w:rsidRDefault="002901E2" w:rsidP="002901E2" w:rsidR="002901E2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JOOPD,</w:t>
            </w:r>
          </w:p>
          <w:p w:rsidRDefault="002901E2" w:rsidP="002901E2" w:rsidR="002901E2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o ovrsi Klasa;</w:t>
            </w:r>
          </w:p>
          <w:p w:rsidRDefault="002901E2" w:rsidP="002901E2" w:rsidR="005B6889" w:rsidRPr="00B15978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UP/I415-02/15-001/06474 od 07.06.16.</w:t>
            </w:r>
          </w:p>
        </w:tc>
        <w:tc>
          <w:tcPr>
            <w:tcW w:type="dxa" w:w="1134"/>
          </w:tcPr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  <w:p w:rsidRDefault="008F688E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66.330,80 Kn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D363CC" w:rsidR="005B6889" w:rsidRPr="00072B1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75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C07A9" w:rsidP="001C07A9" w:rsidR="001C07A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-porezi i prirezi, doprinosi, javna davanja,</w:t>
            </w:r>
          </w:p>
          <w:p w:rsidRDefault="001C07A9" w:rsidP="001C07A9" w:rsidR="001C07A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 prijave PDV, poreza na dobit,</w:t>
            </w:r>
          </w:p>
          <w:p w:rsidRDefault="001C07A9" w:rsidP="001C07A9" w:rsidR="001C07A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javnih davanja </w:t>
            </w:r>
          </w:p>
          <w:p w:rsidRDefault="001C07A9" w:rsidP="001C07A9" w:rsidR="001C07A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JOOPD,</w:t>
            </w:r>
          </w:p>
          <w:p w:rsidRDefault="002901E2" w:rsidP="002901E2" w:rsidR="002901E2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-Rješenje o ovrsi Klasa;</w:t>
            </w:r>
          </w:p>
          <w:p w:rsidRDefault="002901E2" w:rsidP="002901E2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UP/I415-02/15-001/06474 od 07.06.16.</w:t>
            </w:r>
          </w:p>
          <w:p w:rsidRDefault="001C07A9" w:rsidP="001C07A9" w:rsidR="001C07A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C07A9" w:rsidP="002901E2" w:rsidR="001C07A9" w:rsidRPr="00D363C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</w:p>
        </w:tc>
        <w:tc>
          <w:tcPr>
            <w:tcW w:type="dxa" w:w="993"/>
          </w:tcPr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  <w:p w:rsidRDefault="005B6889" w:rsidP="005B6889" w:rsidR="005B6889" w:rsidRPr="000F16A7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0F16A7">
              <w:rPr>
                <w:rFonts w:cs="Times New Roman" w:hAnsi="Times New Roman" w:ascii="Times New Roman"/>
                <w:b/>
                <w:sz w:val="16"/>
                <w:szCs w:val="16"/>
              </w:rPr>
              <w:t>00,00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 w:rsidRPr="000F16A7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850"/>
          </w:tcPr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  <w:p w:rsidRDefault="005B6889" w:rsidP="00D363CC" w:rsidR="005B6889" w:rsidRPr="0030193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48"/>
          </w:tcPr>
          <w:p w:rsidRDefault="002901E2" w:rsidP="001C07A9" w:rsidR="002901E2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2901E2" w:rsidP="002901E2" w:rsidR="002901E2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o ovrsi Klasa;</w:t>
            </w:r>
          </w:p>
          <w:p w:rsidRDefault="002901E2" w:rsidP="002901E2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UP/I415-02/15-001/06474 od 07.06.16.</w:t>
            </w:r>
          </w:p>
          <w:p w:rsidRDefault="001C07A9" w:rsidP="001C07A9" w:rsidR="001C07A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 prijave PDV, poreza na dobit,</w:t>
            </w:r>
          </w:p>
          <w:p w:rsidRDefault="001C07A9" w:rsidP="001C07A9" w:rsidR="001C07A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javnih davanja </w:t>
            </w:r>
          </w:p>
          <w:p w:rsidRDefault="001C07A9" w:rsidP="001C07A9" w:rsidR="001C07A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JOOPD,</w:t>
            </w:r>
          </w:p>
          <w:p w:rsidRDefault="006B3F5B" w:rsidP="002901E2" w:rsidR="006B3F5B" w:rsidRPr="004A2E45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Za iznos tražbine od 65.367,56</w:t>
            </w:r>
          </w:p>
        </w:tc>
      </w:tr>
      <w:tr w:rsidTr="000249B4" w:rsidR="005B6889" w:rsidRPr="001816BB">
        <w:tc>
          <w:tcPr>
            <w:tcW w:type="dxa" w:w="534"/>
          </w:tcPr>
          <w:p w:rsidRDefault="005B6889" w:rsidP="005B6889" w:rsidR="005B6889" w:rsidRPr="001816BB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5B6889" w:rsidR="005B6889" w:rsidRPr="001816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1816BB">
              <w:rPr>
                <w:rFonts w:cs="Times New Roman" w:hAnsi="Times New Roman" w:ascii="Times New Roman"/>
                <w:sz w:val="16"/>
                <w:szCs w:val="16"/>
              </w:rPr>
              <w:t>Sveukupno;</w:t>
            </w:r>
          </w:p>
        </w:tc>
        <w:tc>
          <w:tcPr>
            <w:tcW w:type="dxa" w:w="1134"/>
          </w:tcPr>
          <w:p w:rsidRDefault="005B6889" w:rsidP="005B6889" w:rsidR="005B6889" w:rsidRPr="001816BB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</w:tcPr>
          <w:p w:rsidRDefault="005B6889" w:rsidP="005B6889" w:rsidR="005B6889" w:rsidRPr="001816BB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1C07A9" w:rsidP="00E51DA8" w:rsidR="005B6889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69.565,24</w:t>
            </w:r>
          </w:p>
        </w:tc>
        <w:tc>
          <w:tcPr>
            <w:tcW w:type="dxa" w:w="1276"/>
          </w:tcPr>
          <w:p w:rsidRDefault="005B6889" w:rsidP="005B6889" w:rsidR="005B6889" w:rsidRPr="001816BB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1C07A9" w:rsidP="001816BB" w:rsidR="005B6889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69.565,24</w:t>
            </w:r>
          </w:p>
        </w:tc>
        <w:tc>
          <w:tcPr>
            <w:tcW w:type="dxa" w:w="1275"/>
          </w:tcPr>
          <w:p w:rsidRDefault="005B6889" w:rsidP="005B6889" w:rsidR="005B6889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993"/>
          </w:tcPr>
          <w:p w:rsidRDefault="001C07A9" w:rsidP="005B6889" w:rsidR="005B6889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00,00</w:t>
            </w:r>
          </w:p>
        </w:tc>
        <w:tc>
          <w:tcPr>
            <w:tcW w:type="dxa" w:w="850"/>
          </w:tcPr>
          <w:p w:rsidRDefault="005B6889" w:rsidP="005B6889" w:rsidR="005B6889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948"/>
          </w:tcPr>
          <w:p w:rsidRDefault="005B6889" w:rsidP="005B6889" w:rsidR="005B6889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</w:tr>
    </w:tbl>
    <w:p w:rsidRDefault="00F473C3" w:rsidP="00F47B95" w:rsidR="00F473C3" w:rsidRPr="001816BB">
      <w:pPr>
        <w:spacing w:lineRule="auto" w:line="240" w:after="0"/>
        <w:jc w:val="center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F473C3" w:rsidP="00F47B95" w:rsidR="00F473C3">
      <w:pPr>
        <w:spacing w:lineRule="auto" w:line="240" w:after="0"/>
        <w:jc w:val="center"/>
        <w:rPr>
          <w:rFonts w:cs="Times New Roman" w:eastAsia="Times New Roman" w:hAnsi="Times New Roman" w:ascii="Times New Roman"/>
          <w:sz w:val="25"/>
          <w:szCs w:val="25"/>
          <w:lang w:eastAsia="hr-HR"/>
        </w:rPr>
      </w:pPr>
    </w:p>
    <w:p w:rsidRDefault="00F473C3" w:rsidP="00F47B95" w:rsidR="00F473C3">
      <w:pPr>
        <w:spacing w:lineRule="auto" w:line="240" w:after="0"/>
        <w:jc w:val="center"/>
        <w:rPr>
          <w:rFonts w:cs="Times New Roman" w:eastAsia="Times New Roman" w:hAnsi="Times New Roman" w:ascii="Times New Roman"/>
          <w:sz w:val="25"/>
          <w:szCs w:val="25"/>
          <w:lang w:eastAsia="hr-HR"/>
        </w:rPr>
      </w:pPr>
    </w:p>
    <w:p w:rsidRDefault="00F473C3" w:rsidP="00F47B95" w:rsidR="00F473C3">
      <w:pPr>
        <w:spacing w:lineRule="auto" w:line="240" w:after="0"/>
        <w:jc w:val="center"/>
        <w:rPr>
          <w:rFonts w:cs="Times New Roman" w:eastAsia="Times New Roman" w:hAnsi="Times New Roman" w:ascii="Times New Roman"/>
          <w:sz w:val="25"/>
          <w:szCs w:val="25"/>
          <w:lang w:eastAsia="hr-HR"/>
        </w:rPr>
      </w:pPr>
    </w:p>
    <w:p w:rsidRDefault="000249B4" w:rsidP="000249B4" w:rsidR="000249B4">
      <w:pPr>
        <w:rPr>
          <w:rFonts w:cs="Times New Roman" w:eastAsia="Times New Roman" w:hAnsi="Times New Roman" w:ascii="Times New Roman"/>
          <w:sz w:val="25"/>
          <w:szCs w:val="25"/>
          <w:lang w:eastAsia="hr-HR"/>
        </w:rPr>
      </w:pPr>
    </w:p>
    <w:p w:rsidRDefault="0069092C" w:rsidP="000249B4" w:rsidR="0069092C">
      <w:pPr>
        <w:rPr>
          <w:rFonts w:cs="Times New Roman" w:hAnsi="Times New Roman" w:ascii="Times New Roman"/>
        </w:rPr>
      </w:pPr>
    </w:p>
    <w:p w:rsidRDefault="0069092C" w:rsidP="000249B4" w:rsidR="0069092C">
      <w:pPr>
        <w:rPr>
          <w:rFonts w:cs="Times New Roman" w:hAnsi="Times New Roman" w:ascii="Times New Roman"/>
        </w:rPr>
      </w:pPr>
    </w:p>
    <w:p w:rsidRDefault="0069092C" w:rsidP="000249B4" w:rsidR="0069092C">
      <w:pPr>
        <w:rPr>
          <w:rFonts w:cs="Times New Roman" w:hAnsi="Times New Roman" w:ascii="Times New Roman"/>
        </w:rPr>
      </w:pPr>
    </w:p>
    <w:p w:rsidRDefault="0069092C" w:rsidP="000249B4" w:rsidR="0069092C">
      <w:pPr>
        <w:rPr>
          <w:rFonts w:cs="Times New Roman" w:hAnsi="Times New Roman" w:ascii="Times New Roman"/>
        </w:rPr>
      </w:pPr>
    </w:p>
    <w:p w:rsidRDefault="0069092C" w:rsidP="000249B4" w:rsidR="0069092C">
      <w:pPr>
        <w:rPr>
          <w:rFonts w:cs="Times New Roman" w:hAnsi="Times New Roman" w:ascii="Times New Roman"/>
        </w:rPr>
      </w:pPr>
    </w:p>
    <w:p w:rsidRDefault="0069092C" w:rsidP="000249B4" w:rsidR="0069092C">
      <w:pPr>
        <w:rPr>
          <w:rFonts w:cs="Times New Roman" w:hAnsi="Times New Roman" w:ascii="Times New Roman"/>
        </w:rPr>
      </w:pPr>
    </w:p>
    <w:p w:rsidRDefault="0069092C" w:rsidP="000249B4" w:rsidR="0069092C">
      <w:pPr>
        <w:rPr>
          <w:rFonts w:cs="Times New Roman" w:hAnsi="Times New Roman" w:ascii="Times New Roman"/>
        </w:rPr>
      </w:pPr>
    </w:p>
    <w:p w:rsidRDefault="0069092C" w:rsidP="000249B4" w:rsidR="0069092C">
      <w:pPr>
        <w:rPr>
          <w:rFonts w:cs="Times New Roman" w:hAnsi="Times New Roman" w:ascii="Times New Roman"/>
        </w:rPr>
      </w:pPr>
    </w:p>
    <w:p w:rsidRDefault="0069092C" w:rsidP="000249B4" w:rsidR="0069092C">
      <w:pPr>
        <w:rPr>
          <w:rFonts w:cs="Times New Roman" w:hAnsi="Times New Roman" w:ascii="Times New Roman"/>
        </w:rPr>
      </w:pPr>
    </w:p>
    <w:p w:rsidRDefault="00F473C3" w:rsidP="000249B4" w:rsidR="00F473C3" w:rsidRPr="000249B4">
      <w:pPr>
        <w:rPr>
          <w:rFonts w:cs="Times New Roman" w:hAnsi="Times New Roman" w:ascii="Times New Roman"/>
        </w:rPr>
      </w:pPr>
      <w:r w:rsidRPr="000249B4">
        <w:rPr>
          <w:rFonts w:cs="Times New Roman" w:hAnsi="Times New Roman" w:ascii="Times New Roman"/>
        </w:rPr>
        <w:t>II .TABLICA RAZLUČNIH PRAVA</w:t>
      </w:r>
    </w:p>
    <w:tbl>
      <w:tblPr>
        <w:tblStyle w:val="Reetkatablice"/>
        <w:tblW w:type="dxa" w:w="10096"/>
        <w:jc w:val="center"/>
        <w:tblInd w:type="dxa" w:w="-504"/>
        <w:tblLook w:val="04A0" w:noVBand="1" w:noHBand="0" w:lastColumn="0" w:firstColumn="1" w:lastRow="0" w:firstRow="1"/>
      </w:tblPr>
      <w:tblGrid>
        <w:gridCol w:w="599"/>
        <w:gridCol w:w="1483"/>
        <w:gridCol w:w="1106"/>
        <w:gridCol w:w="931"/>
        <w:gridCol w:w="1315"/>
        <w:gridCol w:w="1224"/>
        <w:gridCol w:w="1679"/>
        <w:gridCol w:w="1759"/>
      </w:tblGrid>
      <w:tr w:rsidTr="000249B4" w:rsidR="00AC44C7" w:rsidRPr="00B509B4">
        <w:trPr>
          <w:trHeight w:val="1201"/>
          <w:jc w:val="center"/>
        </w:trPr>
        <w:tc>
          <w:tcPr>
            <w:tcW w:type="dxa" w:w="599"/>
          </w:tcPr>
          <w:p w:rsidRDefault="00F473C3" w:rsidP="000553D6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Redni </w:t>
            </w:r>
          </w:p>
          <w:p w:rsidRDefault="00F473C3" w:rsidP="000553D6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broj</w:t>
            </w:r>
          </w:p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497"/>
          </w:tcPr>
          <w:p w:rsidRDefault="00F473C3" w:rsidP="000553D6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Ime i </w:t>
            </w:r>
          </w:p>
          <w:p w:rsidRDefault="00F473C3" w:rsidP="000553D6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prezime/</w:t>
            </w:r>
          </w:p>
          <w:p w:rsidRDefault="00F473C3" w:rsidP="000553D6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tvrtka </w:t>
            </w:r>
          </w:p>
          <w:p w:rsidRDefault="00F473C3" w:rsidP="000553D6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ili naziv </w:t>
            </w:r>
          </w:p>
          <w:p w:rsidRDefault="00F473C3" w:rsidP="000553D6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razlučnog </w:t>
            </w:r>
          </w:p>
          <w:p w:rsidRDefault="00F473C3" w:rsidP="000553D6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vjerovnika</w:t>
            </w:r>
          </w:p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06"/>
          </w:tcPr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OIB </w:t>
            </w:r>
          </w:p>
          <w:p w:rsidRDefault="00B077FE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zlučnog </w:t>
            </w:r>
          </w:p>
          <w:p w:rsidRDefault="00B077FE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vjerov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nika </w:t>
            </w:r>
          </w:p>
          <w:p w:rsidRDefault="00F473C3" w:rsidP="000553D6" w:rsidR="00F473C3" w:rsidRPr="00530C4B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32"/>
          </w:tcPr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Adresa/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sjedište 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razlučnog 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vjerovnika</w:t>
            </w:r>
          </w:p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324"/>
          </w:tcPr>
          <w:p w:rsidRDefault="00E169F1" w:rsidP="00E169F1" w:rsidR="00E169F1" w:rsidRPr="00E169F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E169F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Javna </w:t>
            </w:r>
          </w:p>
          <w:p w:rsidRDefault="00E169F1" w:rsidP="00E169F1" w:rsidR="00E169F1" w:rsidRPr="00E169F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E169F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knjiga u </w:t>
            </w:r>
          </w:p>
          <w:p w:rsidRDefault="00E169F1" w:rsidP="00E169F1" w:rsidR="00E169F1" w:rsidRPr="00E169F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E169F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koju je </w:t>
            </w:r>
          </w:p>
          <w:p w:rsidRDefault="00E169F1" w:rsidP="00E169F1" w:rsidR="00E169F1" w:rsidRPr="00E169F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</w:t>
            </w:r>
            <w:r w:rsidRPr="00E169F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zlučno </w:t>
            </w:r>
          </w:p>
          <w:p w:rsidRDefault="00E169F1" w:rsidP="00E169F1" w:rsidR="00E169F1" w:rsidRPr="00E169F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E169F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pravo </w:t>
            </w:r>
          </w:p>
          <w:p w:rsidRDefault="00E169F1" w:rsidP="00E169F1" w:rsidR="00E169F1" w:rsidRPr="00E169F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E169F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upisano</w:t>
            </w:r>
          </w:p>
          <w:p w:rsidRDefault="00A86BDA" w:rsidP="000553D6" w:rsidR="00A86BDA" w:rsidRPr="00A86BDA">
            <w:pPr>
              <w:rPr>
                <w:rFonts w:cs="Times New Roman" w:hAnsi="Times New Roman" w:ascii="Times New Roman"/>
                <w:u w:val="single"/>
              </w:rPr>
            </w:pPr>
          </w:p>
        </w:tc>
        <w:tc>
          <w:tcPr>
            <w:tcW w:type="dxa" w:w="1236"/>
          </w:tcPr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Iznos 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tražbine </w:t>
            </w:r>
          </w:p>
          <w:p w:rsidRDefault="00B077FE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osigu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rane </w:t>
            </w:r>
          </w:p>
          <w:p w:rsidRDefault="00B077FE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razluč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nim 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pravom</w:t>
            </w:r>
          </w:p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Pravnu 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osnovu 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tražbine </w:t>
            </w:r>
          </w:p>
          <w:p w:rsidRDefault="00B077FE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osigu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rane </w:t>
            </w:r>
          </w:p>
          <w:p w:rsidRDefault="00B077FE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razluč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nim 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pravom</w:t>
            </w:r>
          </w:p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Dio </w:t>
            </w:r>
          </w:p>
          <w:p w:rsidRDefault="00B077FE" w:rsidP="000553D6" w:rsidR="00B077FE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Imovi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ne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na 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koji se odnosi </w:t>
            </w:r>
          </w:p>
          <w:p w:rsidRDefault="00B077FE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zlučno 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pravo</w:t>
            </w:r>
          </w:p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</w:tr>
      <w:tr w:rsidTr="000249B4" w:rsidR="00AC44C7" w:rsidRPr="00B509B4">
        <w:trPr>
          <w:jc w:val="center"/>
        </w:trPr>
        <w:tc>
          <w:tcPr>
            <w:tcW w:type="dxa" w:w="599"/>
          </w:tcPr>
          <w:p w:rsidRDefault="00B077FE" w:rsidP="000553D6" w:rsidR="00F473C3" w:rsidRPr="00B509B4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1.</w:t>
            </w:r>
          </w:p>
        </w:tc>
        <w:tc>
          <w:tcPr>
            <w:tcW w:type="dxa" w:w="1497"/>
          </w:tcPr>
          <w:p w:rsidRDefault="00E169F1" w:rsidP="00B077FE" w:rsidR="00E169F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077FE" w:rsidP="00B077FE" w:rsidR="00B077FE" w:rsidRPr="00E169F1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E169F1">
              <w:rPr>
                <w:rFonts w:cs="Times New Roman" w:hAnsi="Times New Roman" w:ascii="Times New Roman"/>
                <w:sz w:val="16"/>
                <w:szCs w:val="16"/>
              </w:rPr>
              <w:t>Republika Hrvatska,</w:t>
            </w:r>
          </w:p>
          <w:p w:rsidRDefault="00B077FE" w:rsidP="00B077FE" w:rsidR="00B077FE" w:rsidRPr="00E169F1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E169F1">
              <w:rPr>
                <w:rFonts w:cs="Times New Roman" w:hAnsi="Times New Roman" w:ascii="Times New Roman"/>
                <w:sz w:val="16"/>
                <w:szCs w:val="16"/>
              </w:rPr>
              <w:t xml:space="preserve">Ministarstvo </w:t>
            </w:r>
          </w:p>
          <w:p w:rsidRDefault="00B077FE" w:rsidP="00B077FE" w:rsidR="00B077FE" w:rsidRPr="00E169F1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E169F1">
              <w:rPr>
                <w:rFonts w:cs="Times New Roman" w:hAnsi="Times New Roman" w:ascii="Times New Roman"/>
                <w:sz w:val="16"/>
                <w:szCs w:val="16"/>
              </w:rPr>
              <w:t>financija, Porezna uprava, Područni ured Zagreb, zast. po Županijskom državnom odvjetništvu u Zagrebu,</w:t>
            </w:r>
          </w:p>
          <w:p w:rsidRDefault="00B077FE" w:rsidP="00B077FE" w:rsidR="00F473C3" w:rsidRPr="00E169F1">
            <w:pPr>
              <w:rPr>
                <w:rFonts w:cs="Times New Roman" w:hAnsi="Times New Roman" w:ascii="Times New Roman"/>
                <w:i/>
              </w:rPr>
            </w:pPr>
            <w:r w:rsidRPr="00E169F1">
              <w:rPr>
                <w:rFonts w:cs="Times New Roman" w:hAnsi="Times New Roman" w:ascii="Times New Roman"/>
                <w:sz w:val="16"/>
                <w:szCs w:val="16"/>
              </w:rPr>
              <w:t>Savska cesta 1</w:t>
            </w:r>
          </w:p>
        </w:tc>
        <w:tc>
          <w:tcPr>
            <w:tcW w:type="dxa" w:w="1106"/>
          </w:tcPr>
          <w:p w:rsidRDefault="00B077FE" w:rsidP="000553D6" w:rsid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077FE" w:rsidP="000553D6" w:rsid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077FE" w:rsidP="000553D6" w:rsidR="00F473C3" w:rsidRPr="00B509B4">
            <w:pPr>
              <w:rPr>
                <w:rFonts w:cs="Times New Roman" w:hAnsi="Times New Roman" w:ascii="Times New Roman"/>
              </w:rPr>
            </w:pPr>
            <w:r w:rsidRPr="004566E1">
              <w:rPr>
                <w:rFonts w:cs="Times New Roman"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dxa" w:w="932"/>
          </w:tcPr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324"/>
          </w:tcPr>
          <w:p w:rsidRDefault="00E169F1" w:rsidP="000553D6" w:rsidR="00E169F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077FE" w:rsidP="000553D6" w:rsidR="00F473C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B077FE">
              <w:rPr>
                <w:rFonts w:cs="Times New Roman" w:hAnsi="Times New Roman" w:ascii="Times New Roman"/>
                <w:sz w:val="16"/>
                <w:szCs w:val="16"/>
              </w:rPr>
              <w:t>Ministarstvo unutarnjih poslova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, Policijska uprava zagrebačka,</w:t>
            </w:r>
          </w:p>
          <w:p w:rsidRDefault="00B077FE" w:rsidP="000553D6" w:rsid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Broj; 511-19-22/4-</w:t>
            </w:r>
            <w:r w:rsidR="00886F17">
              <w:rPr>
                <w:rFonts w:cs="Times New Roman" w:hAnsi="Times New Roman" w:ascii="Times New Roman"/>
                <w:sz w:val="16"/>
                <w:szCs w:val="16"/>
              </w:rPr>
              <w:t>7433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/</w:t>
            </w:r>
            <w:r w:rsidR="00886F17">
              <w:rPr>
                <w:rFonts w:cs="Times New Roman" w:hAnsi="Times New Roman" w:ascii="Times New Roman"/>
                <w:sz w:val="16"/>
                <w:szCs w:val="16"/>
              </w:rPr>
              <w:t>2016</w:t>
            </w:r>
          </w:p>
          <w:p w:rsidRDefault="00886F17" w:rsidP="00886F17" w:rsidR="00935F85" w:rsidRP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13</w:t>
            </w:r>
            <w:r w:rsidR="00935F85">
              <w:rPr>
                <w:rFonts w:cs="Times New Roman" w:hAnsi="Times New Roman" w:ascii="Times New Roman"/>
                <w:sz w:val="16"/>
                <w:szCs w:val="16"/>
              </w:rPr>
              <w:t>.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09</w:t>
            </w:r>
            <w:r w:rsidR="00935F85">
              <w:rPr>
                <w:rFonts w:cs="Times New Roman" w:hAnsi="Times New Roman" w:ascii="Times New Roman"/>
                <w:sz w:val="16"/>
                <w:szCs w:val="16"/>
              </w:rPr>
              <w:t>.201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6</w:t>
            </w:r>
            <w:r w:rsidR="00935F85">
              <w:rPr>
                <w:rFonts w:cs="Times New Roman"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dxa" w:w="1236"/>
          </w:tcPr>
          <w:p w:rsidRDefault="00F473C3" w:rsidP="000553D6" w:rsidR="00F473C3" w:rsidRP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E169F1" w:rsidP="000553D6" w:rsidR="00E169F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4A6855" w:rsidP="000553D6" w:rsidR="00B077FE" w:rsidRP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66.801,93</w:t>
            </w:r>
            <w:r w:rsidR="00B077FE" w:rsidRPr="00B077FE">
              <w:rPr>
                <w:rFonts w:cs="Times New Roman" w:hAnsi="Times New Roman" w:ascii="Times New Roman"/>
                <w:sz w:val="16"/>
                <w:szCs w:val="16"/>
              </w:rPr>
              <w:t xml:space="preserve"> Kn</w:t>
            </w:r>
          </w:p>
        </w:tc>
        <w:tc>
          <w:tcPr>
            <w:tcW w:type="dxa" w:w="1701"/>
          </w:tcPr>
          <w:p w:rsidRDefault="00E169F1" w:rsidP="000553D6" w:rsidR="00E169F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077FE" w:rsidP="0047721B" w:rsidR="00F473C3" w:rsidRPr="00AC44C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C44C7">
              <w:rPr>
                <w:rFonts w:cs="Times New Roman" w:hAnsi="Times New Roman" w:ascii="Times New Roman"/>
                <w:sz w:val="16"/>
                <w:szCs w:val="16"/>
              </w:rPr>
              <w:t>Rješenje</w:t>
            </w:r>
            <w:r w:rsidR="00AC44C7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r w:rsidRPr="00AC44C7">
              <w:rPr>
                <w:rFonts w:cs="Times New Roman" w:hAnsi="Times New Roman" w:ascii="Times New Roman"/>
                <w:sz w:val="16"/>
                <w:szCs w:val="16"/>
              </w:rPr>
              <w:t>Ministarstva financija-Porezne uprave, Područni ured Zagreb</w:t>
            </w:r>
            <w:r w:rsidR="0047721B">
              <w:rPr>
                <w:rFonts w:cs="Times New Roman" w:hAnsi="Times New Roman" w:ascii="Times New Roman"/>
                <w:sz w:val="16"/>
                <w:szCs w:val="16"/>
              </w:rPr>
              <w:t>,</w:t>
            </w:r>
            <w:r w:rsidR="00AC44C7" w:rsidRPr="00AC44C7">
              <w:rPr>
                <w:rFonts w:cs="Times New Roman" w:hAnsi="Times New Roman" w:ascii="Times New Roman"/>
                <w:sz w:val="16"/>
                <w:szCs w:val="16"/>
              </w:rPr>
              <w:t xml:space="preserve"> Klase; UP/</w:t>
            </w:r>
            <w:r w:rsidR="0047721B">
              <w:rPr>
                <w:rFonts w:cs="Times New Roman" w:hAnsi="Times New Roman" w:ascii="Times New Roman"/>
                <w:sz w:val="16"/>
                <w:szCs w:val="16"/>
              </w:rPr>
              <w:t>I-</w:t>
            </w:r>
            <w:r w:rsidR="00AC44C7" w:rsidRPr="00AC44C7">
              <w:rPr>
                <w:rFonts w:cs="Times New Roman" w:hAnsi="Times New Roman" w:ascii="Times New Roman"/>
                <w:sz w:val="16"/>
                <w:szCs w:val="16"/>
              </w:rPr>
              <w:t>415-02/201</w:t>
            </w:r>
            <w:r w:rsidR="0047721B">
              <w:rPr>
                <w:rFonts w:cs="Times New Roman" w:hAnsi="Times New Roman" w:ascii="Times New Roman"/>
                <w:sz w:val="16"/>
                <w:szCs w:val="16"/>
              </w:rPr>
              <w:t>5</w:t>
            </w:r>
            <w:r w:rsidR="00AC44C7" w:rsidRPr="00AC44C7">
              <w:rPr>
                <w:rFonts w:cs="Times New Roman" w:hAnsi="Times New Roman" w:ascii="Times New Roman"/>
                <w:sz w:val="16"/>
                <w:szCs w:val="16"/>
              </w:rPr>
              <w:t>-001/0</w:t>
            </w:r>
            <w:r w:rsidR="0047721B">
              <w:rPr>
                <w:rFonts w:cs="Times New Roman" w:hAnsi="Times New Roman" w:ascii="Times New Roman"/>
                <w:sz w:val="16"/>
                <w:szCs w:val="16"/>
              </w:rPr>
              <w:t xml:space="preserve">6474 </w:t>
            </w:r>
            <w:r w:rsidR="00AC44C7" w:rsidRPr="00AC44C7">
              <w:rPr>
                <w:rFonts w:cs="Times New Roman" w:hAnsi="Times New Roman" w:ascii="Times New Roman"/>
                <w:sz w:val="16"/>
                <w:szCs w:val="16"/>
              </w:rPr>
              <w:t xml:space="preserve">'od </w:t>
            </w:r>
            <w:r w:rsidR="0047721B">
              <w:rPr>
                <w:rFonts w:cs="Times New Roman" w:hAnsi="Times New Roman" w:ascii="Times New Roman"/>
                <w:sz w:val="16"/>
                <w:szCs w:val="16"/>
              </w:rPr>
              <w:t>07</w:t>
            </w:r>
            <w:r w:rsidR="00AC44C7" w:rsidRPr="00AC44C7">
              <w:rPr>
                <w:rFonts w:cs="Times New Roman" w:hAnsi="Times New Roman" w:ascii="Times New Roman"/>
                <w:sz w:val="16"/>
                <w:szCs w:val="16"/>
              </w:rPr>
              <w:t>.0</w:t>
            </w:r>
            <w:r w:rsidR="0047721B">
              <w:rPr>
                <w:rFonts w:cs="Times New Roman" w:hAnsi="Times New Roman" w:ascii="Times New Roman"/>
                <w:sz w:val="16"/>
                <w:szCs w:val="16"/>
              </w:rPr>
              <w:t>6</w:t>
            </w:r>
            <w:r w:rsidR="00AC44C7" w:rsidRPr="00AC44C7">
              <w:rPr>
                <w:rFonts w:cs="Times New Roman" w:hAnsi="Times New Roman" w:ascii="Times New Roman"/>
                <w:sz w:val="16"/>
                <w:szCs w:val="16"/>
              </w:rPr>
              <w:t>.201</w:t>
            </w:r>
            <w:r w:rsidR="0047721B">
              <w:rPr>
                <w:rFonts w:cs="Times New Roman" w:hAnsi="Times New Roman" w:ascii="Times New Roman"/>
                <w:sz w:val="16"/>
                <w:szCs w:val="16"/>
              </w:rPr>
              <w:t>6</w:t>
            </w:r>
            <w:r w:rsidR="00AC44C7" w:rsidRPr="00AC44C7">
              <w:rPr>
                <w:rFonts w:cs="Times New Roman"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dxa" w:w="1701"/>
          </w:tcPr>
          <w:p w:rsidRDefault="00347A2D" w:rsidP="00347A2D" w:rsidR="00347A2D" w:rsidRPr="00347A2D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347A2D" w:rsidP="0047721B" w:rsidR="00F473C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347A2D"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="004A039B">
              <w:rPr>
                <w:rFonts w:cs="Times New Roman" w:hAnsi="Times New Roman" w:ascii="Times New Roman"/>
                <w:sz w:val="16"/>
                <w:szCs w:val="16"/>
              </w:rPr>
              <w:t>vozilo</w:t>
            </w:r>
            <w:r w:rsidRPr="00347A2D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r w:rsidR="0047721B">
              <w:rPr>
                <w:rFonts w:cs="Times New Roman" w:hAnsi="Times New Roman" w:ascii="Times New Roman"/>
                <w:sz w:val="16"/>
                <w:szCs w:val="16"/>
              </w:rPr>
              <w:t>N1, marke RENAULT KANGOO 1.5 DCI, godina proizvodnje 2007, broj šasije</w:t>
            </w:r>
          </w:p>
          <w:p w:rsidRDefault="0047721B" w:rsidP="0047721B" w:rsidR="0047721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VF1FC1EAF37357891,</w:t>
            </w:r>
          </w:p>
          <w:p w:rsidRDefault="0047721B" w:rsidP="0047721B" w:rsidR="0047721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reg. oznake </w:t>
            </w:r>
          </w:p>
          <w:p w:rsidRDefault="0047721B" w:rsidP="0047721B" w:rsidR="0047721B" w:rsidRPr="00B509B4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ZG 3076 FK</w:t>
            </w:r>
          </w:p>
        </w:tc>
      </w:tr>
      <w:tr w:rsidTr="000249B4" w:rsidR="00AC44C7" w:rsidRPr="00B509B4">
        <w:trPr>
          <w:jc w:val="center"/>
        </w:trPr>
        <w:tc>
          <w:tcPr>
            <w:tcW w:type="dxa" w:w="599"/>
          </w:tcPr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497"/>
          </w:tcPr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06"/>
          </w:tcPr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32"/>
          </w:tcPr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324"/>
          </w:tcPr>
          <w:p w:rsidRDefault="00F473C3" w:rsidP="000553D6" w:rsidR="00F473C3" w:rsidRP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36"/>
          </w:tcPr>
          <w:p w:rsidRDefault="00F473C3" w:rsidP="000553D6" w:rsidR="00F473C3" w:rsidRP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701"/>
          </w:tcPr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</w:tr>
    </w:tbl>
    <w:p w:rsidRDefault="00F473C3" w:rsidP="00F473C3" w:rsidR="00F473C3" w:rsidRPr="00261EB4">
      <w:pPr>
        <w:ind w:left="360"/>
        <w:rPr>
          <w:sz w:val="16"/>
          <w:szCs w:val="16"/>
        </w:rPr>
      </w:pPr>
    </w:p>
    <w:p w:rsidRDefault="0015394F" w:rsidP="00F473C3" w:rsidR="0015394F" w:rsidRPr="00261EB4">
      <w:pPr>
        <w:ind w:left="360"/>
        <w:rPr>
          <w:rFonts w:cs="Times New Roman" w:hAnsi="Times New Roman" w:ascii="Times New Roman"/>
          <w:sz w:val="16"/>
          <w:szCs w:val="16"/>
        </w:rPr>
      </w:pPr>
      <w:r w:rsidRPr="00261EB4">
        <w:rPr>
          <w:rFonts w:cs="Times New Roman" w:hAnsi="Times New Roman" w:ascii="Times New Roman"/>
          <w:sz w:val="16"/>
          <w:szCs w:val="16"/>
        </w:rPr>
        <w:t>Napomena; Stečajni upravitelj nije u posjedu naveden</w:t>
      </w:r>
      <w:r w:rsidR="00F95C3A">
        <w:rPr>
          <w:rFonts w:cs="Times New Roman" w:hAnsi="Times New Roman" w:ascii="Times New Roman"/>
          <w:sz w:val="16"/>
          <w:szCs w:val="16"/>
        </w:rPr>
        <w:t>og</w:t>
      </w:r>
      <w:r w:rsidRPr="00261EB4">
        <w:rPr>
          <w:rFonts w:cs="Times New Roman" w:hAnsi="Times New Roman" w:ascii="Times New Roman"/>
          <w:sz w:val="16"/>
          <w:szCs w:val="16"/>
        </w:rPr>
        <w:t xml:space="preserve"> vozila</w:t>
      </w:r>
    </w:p>
    <w:p w:rsidRDefault="001563A7" w:rsidP="004A2E45" w:rsidR="001563A7" w:rsidRPr="001563A7">
      <w:pPr>
        <w:rPr>
          <w:rFonts w:cs="Times New Roman" w:hAnsi="Times New Roman" w:ascii="Times New Roman"/>
          <w:sz w:val="16"/>
          <w:szCs w:val="16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>Stečajni upravitelj</w:t>
      </w:r>
    </w:p>
    <w:p w:rsidRDefault="001563A7" w:rsidP="004A2E45" w:rsidR="001563A7" w:rsidRPr="001563A7">
      <w:pPr>
        <w:rPr>
          <w:rFonts w:cs="Times New Roman" w:hAnsi="Times New Roman" w:ascii="Times New Roman"/>
          <w:sz w:val="16"/>
          <w:szCs w:val="16"/>
        </w:rPr>
      </w:pP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  <w:t>Vesna Kocbek</w:t>
      </w:r>
    </w:p>
    <w:sectPr w:rsidSect="007D337E" w:rsidR="001563A7" w:rsidRPr="001563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146FE"/>
    <w:multiLevelType w:val="hybridMultilevel"/>
    <w:tmpl w:val="7082B4D6"/>
    <w:lvl w:tplc="4DC28C94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21239E"/>
    <w:multiLevelType w:val="hybridMultilevel"/>
    <w:tmpl w:val="3BB291BC"/>
    <w:lvl w:tplc="E7821E5E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6045971"/>
    <w:multiLevelType w:val="hybridMultilevel"/>
    <w:tmpl w:val="DD964272"/>
    <w:lvl w:tplc="299219D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F8262A"/>
    <w:multiLevelType w:val="hybridMultilevel"/>
    <w:tmpl w:val="79D2F882"/>
    <w:lvl w:tplc="D400A4E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4A2E45"/>
    <w:rsid w:val="000249B4"/>
    <w:rsid w:val="00072B19"/>
    <w:rsid w:val="0008151C"/>
    <w:rsid w:val="000B0958"/>
    <w:rsid w:val="000C72FC"/>
    <w:rsid w:val="000F16A7"/>
    <w:rsid w:val="00120A85"/>
    <w:rsid w:val="00121FB6"/>
    <w:rsid w:val="0015374F"/>
    <w:rsid w:val="0015394F"/>
    <w:rsid w:val="001563A7"/>
    <w:rsid w:val="00171939"/>
    <w:rsid w:val="001816BB"/>
    <w:rsid w:val="00193932"/>
    <w:rsid w:val="001C07A9"/>
    <w:rsid w:val="001C451A"/>
    <w:rsid w:val="001E291B"/>
    <w:rsid w:val="00261EB4"/>
    <w:rsid w:val="00270681"/>
    <w:rsid w:val="00277870"/>
    <w:rsid w:val="002901E2"/>
    <w:rsid w:val="00291B19"/>
    <w:rsid w:val="00292B58"/>
    <w:rsid w:val="002966F5"/>
    <w:rsid w:val="002A1E16"/>
    <w:rsid w:val="002A7DC5"/>
    <w:rsid w:val="002B54A9"/>
    <w:rsid w:val="002B5EAA"/>
    <w:rsid w:val="002C441C"/>
    <w:rsid w:val="002E0143"/>
    <w:rsid w:val="00301939"/>
    <w:rsid w:val="0030527E"/>
    <w:rsid w:val="00316B64"/>
    <w:rsid w:val="00347A2D"/>
    <w:rsid w:val="00347C77"/>
    <w:rsid w:val="003661F1"/>
    <w:rsid w:val="003A7532"/>
    <w:rsid w:val="003F7364"/>
    <w:rsid w:val="00412D1D"/>
    <w:rsid w:val="00426BF4"/>
    <w:rsid w:val="00433F07"/>
    <w:rsid w:val="00446174"/>
    <w:rsid w:val="004566E1"/>
    <w:rsid w:val="00472E74"/>
    <w:rsid w:val="00472FE5"/>
    <w:rsid w:val="0047721B"/>
    <w:rsid w:val="004A039B"/>
    <w:rsid w:val="004A2E45"/>
    <w:rsid w:val="004A6855"/>
    <w:rsid w:val="004E7BD6"/>
    <w:rsid w:val="00530C4B"/>
    <w:rsid w:val="005364DA"/>
    <w:rsid w:val="00592800"/>
    <w:rsid w:val="00594C84"/>
    <w:rsid w:val="005B6889"/>
    <w:rsid w:val="005E3097"/>
    <w:rsid w:val="0062456D"/>
    <w:rsid w:val="00625597"/>
    <w:rsid w:val="0069092C"/>
    <w:rsid w:val="006A7728"/>
    <w:rsid w:val="006B3F5B"/>
    <w:rsid w:val="006B5868"/>
    <w:rsid w:val="006D17F9"/>
    <w:rsid w:val="006E2831"/>
    <w:rsid w:val="006E3B11"/>
    <w:rsid w:val="006F0EF9"/>
    <w:rsid w:val="006F47C1"/>
    <w:rsid w:val="00716809"/>
    <w:rsid w:val="00726E43"/>
    <w:rsid w:val="00730AC9"/>
    <w:rsid w:val="00741FA7"/>
    <w:rsid w:val="00770216"/>
    <w:rsid w:val="0079087E"/>
    <w:rsid w:val="007C62CA"/>
    <w:rsid w:val="007C70D3"/>
    <w:rsid w:val="007D337E"/>
    <w:rsid w:val="00812B84"/>
    <w:rsid w:val="008136BB"/>
    <w:rsid w:val="00865E99"/>
    <w:rsid w:val="00886F17"/>
    <w:rsid w:val="008977E6"/>
    <w:rsid w:val="008A0AB8"/>
    <w:rsid w:val="008F688E"/>
    <w:rsid w:val="00920274"/>
    <w:rsid w:val="00920B91"/>
    <w:rsid w:val="00925735"/>
    <w:rsid w:val="00935F85"/>
    <w:rsid w:val="009808F6"/>
    <w:rsid w:val="00987560"/>
    <w:rsid w:val="009A01B4"/>
    <w:rsid w:val="009A458B"/>
    <w:rsid w:val="009D2BCE"/>
    <w:rsid w:val="00A00D37"/>
    <w:rsid w:val="00A014D6"/>
    <w:rsid w:val="00A14FCB"/>
    <w:rsid w:val="00A23DF8"/>
    <w:rsid w:val="00A24DF3"/>
    <w:rsid w:val="00A305F3"/>
    <w:rsid w:val="00A34814"/>
    <w:rsid w:val="00A435EB"/>
    <w:rsid w:val="00A55418"/>
    <w:rsid w:val="00A74714"/>
    <w:rsid w:val="00A856D1"/>
    <w:rsid w:val="00A86BDA"/>
    <w:rsid w:val="00AA153A"/>
    <w:rsid w:val="00AB19F9"/>
    <w:rsid w:val="00AC44C7"/>
    <w:rsid w:val="00AE6E2E"/>
    <w:rsid w:val="00B00914"/>
    <w:rsid w:val="00B01807"/>
    <w:rsid w:val="00B03FCF"/>
    <w:rsid w:val="00B04A8C"/>
    <w:rsid w:val="00B077FE"/>
    <w:rsid w:val="00B15978"/>
    <w:rsid w:val="00B24A99"/>
    <w:rsid w:val="00B62F50"/>
    <w:rsid w:val="00B64B1A"/>
    <w:rsid w:val="00B76C88"/>
    <w:rsid w:val="00B82294"/>
    <w:rsid w:val="00B9409A"/>
    <w:rsid w:val="00B973BA"/>
    <w:rsid w:val="00BA3479"/>
    <w:rsid w:val="00BD680D"/>
    <w:rsid w:val="00BF3C36"/>
    <w:rsid w:val="00C23E16"/>
    <w:rsid w:val="00C46537"/>
    <w:rsid w:val="00C63F7C"/>
    <w:rsid w:val="00C72FC2"/>
    <w:rsid w:val="00C75B93"/>
    <w:rsid w:val="00CE00B3"/>
    <w:rsid w:val="00D024FD"/>
    <w:rsid w:val="00D03089"/>
    <w:rsid w:val="00D11DD6"/>
    <w:rsid w:val="00D363CC"/>
    <w:rsid w:val="00D41079"/>
    <w:rsid w:val="00D6371D"/>
    <w:rsid w:val="00D64A27"/>
    <w:rsid w:val="00DB0446"/>
    <w:rsid w:val="00DC4B37"/>
    <w:rsid w:val="00E063A8"/>
    <w:rsid w:val="00E121ED"/>
    <w:rsid w:val="00E169F1"/>
    <w:rsid w:val="00E1732E"/>
    <w:rsid w:val="00E51DA8"/>
    <w:rsid w:val="00E74A13"/>
    <w:rsid w:val="00E82D3F"/>
    <w:rsid w:val="00E900D6"/>
    <w:rsid w:val="00ED2814"/>
    <w:rsid w:val="00ED7DF7"/>
    <w:rsid w:val="00EE0EA8"/>
    <w:rsid w:val="00EF4A16"/>
    <w:rsid w:val="00F064BC"/>
    <w:rsid w:val="00F13623"/>
    <w:rsid w:val="00F473C3"/>
    <w:rsid w:val="00F47B95"/>
    <w:rsid w:val="00F47C7C"/>
    <w:rsid w:val="00F94142"/>
    <w:rsid w:val="00F95C3A"/>
    <w:rsid w:val="00FB6A84"/>
    <w:rsid w:val="00FC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337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A2E45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dlomakpopisa" w:type="paragraph">
    <w:name w:val="List Paragraph"/>
    <w:basedOn w:val="Normal"/>
    <w:uiPriority w:val="34"/>
    <w:qFormat/>
    <w:rsid w:val="00F473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E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E2E"/>
    <w:rPr>
      <w:rFonts w:cs="Times New Roman" w:eastAsia="Times New Roman" w:hAnsi="Times New Roman" w:ascii="Times New Roman"/>
      <w:sz w:val="24"/>
      <w:szCs w:val="16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6E2E"/>
    <w:rPr>
      <w:rFonts w:cs="Times New Roman" w:eastAsia="Times New Roman" w:hAnsi="Times New Roman" w:ascii="Times New Roman"/>
      <w:sz w:val="16"/>
      <w:szCs w:val="16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6E2E"/>
    <w:rPr>
      <w:rFonts w:cs="Times New Roman" w:eastAsia="Times New Roman" w:hAnsi="Times New Roman" w:ascii="Times New Roman"/>
      <w:sz w:val="16"/>
      <w:szCs w:val="16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6E2E"/>
    <w:rPr>
      <w:rFonts w:cs="Times New Roman" w:eastAsia="Times New Roman" w:hAnsi="Times New Roman" w:ascii="Times New Roman"/>
      <w:sz w:val="16"/>
      <w:szCs w:val="16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561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7156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077933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960562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13806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29889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28686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4598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21034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996235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018096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481347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53976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4372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28863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759192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8711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8884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414788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614750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45686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19939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814994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42805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0247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03087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276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0258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497202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322193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9535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2369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79644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414865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30690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14264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266214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99773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3466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07614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459749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60698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6580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87413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586573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148631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101268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60774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96340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8588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7223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958960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699197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94824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4048</izvorni_sadrzaj>
    <derivirana_varijabla naziv="DomainObject.Predmet.Broj_1">4048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St-4048/2016</izvorni_sadrzaj>
    <derivirana_varijabla naziv="DomainObject.Predmet.OznakaBroj_1">St-4048/2016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Watertech j.d.o.o.</izvorni_sadrzaj>
    <derivirana_varijabla naziv="DomainObject.Predmet.ProtustrankaFormated_1">  Watertech j.d.o.o.</derivirana_varijabla>
  </DomainObject.Predmet.ProtustrankaFormated>
  <DomainObject.Predmet.ProtustrankaFormatedOIB>
    <izvorni_sadrzaj>  Watertech j.d.o.o., OIB 71231468777</izvorni_sadrzaj>
    <derivirana_varijabla naziv="DomainObject.Predmet.ProtustrankaFormatedOIB_1">  Watertech j.d.o.o., OIB 71231468777</derivirana_varijabla>
  </DomainObject.Predmet.ProtustrankaFormatedOIB>
  <DomainObject.Predmet.ProtustrankaFormatedWithAdress>
    <izvorni_sadrzaj> Watertech j.d.o.o., XI Podbrežje 3, 10000 Zagreb</izvorni_sadrzaj>
    <derivirana_varijabla naziv="DomainObject.Predmet.ProtustrankaFormatedWithAdress_1"> Watertech j.d.o.o., XI Podbrežje 3, 10000 Zagreb</derivirana_varijabla>
  </DomainObject.Predmet.ProtustrankaFormatedWithAdress>
  <DomainObject.Predmet.ProtustrankaFormatedWithAdressOIB>
    <izvorni_sadrzaj> Watertech j.d.o.o., OIB 71231468777, XI Podbrežje 3, 10000 Zagreb</izvorni_sadrzaj>
    <derivirana_varijabla naziv="DomainObject.Predmet.ProtustrankaFormatedWithAdressOIB_1"> Watertech j.d.o.o., OIB 71231468777, XI Podbrežje 3, 10000 Zagreb</derivirana_varijabla>
  </DomainObject.Predmet.ProtustrankaFormatedWithAdressOIB>
  <DomainObject.Predmet.ProtustrankaWithAdress>
    <izvorni_sadrzaj>Watertech j.d.o.o. XI Podbrežje 3, 10000 Zagreb</izvorni_sadrzaj>
    <derivirana_varijabla naziv="DomainObject.Predmet.ProtustrankaWithAdress_1">Watertech j.d.o.o. XI Podbrežje 3, 10000 Zagreb</derivirana_varijabla>
  </DomainObject.Predmet.ProtustrankaWithAdress>
  <DomainObject.Predmet.ProtustrankaWithAdressOIB>
    <izvorni_sadrzaj>Watertech j.d.o.o., OIB 71231468777, XI Podbrežje 3, 10000 Zagreb</izvorni_sadrzaj>
    <derivirana_varijabla naziv="DomainObject.Predmet.ProtustrankaWithAdressOIB_1">Watertech j.d.o.o., OIB 71231468777, XI Podbrežje 3, 10000 Zagreb</derivirana_varijabla>
  </DomainObject.Predmet.ProtustrankaWithAdressOIB>
  <DomainObject.Predmet.ProtustrankaNazivFormated>
    <izvorni_sadrzaj>Watertech j.d.o.o.</izvorni_sadrzaj>
    <derivirana_varijabla naziv="DomainObject.Predmet.ProtustrankaNazivFormated_1">Watertech j.d.o.o.</derivirana_varijabla>
  </DomainObject.Predmet.ProtustrankaNazivFormated>
  <DomainObject.Predmet.ProtustrankaNazivFormatedOIB>
    <izvorni_sadrzaj>Watertech j.d.o.o., OIB 71231468777</izvorni_sadrzaj>
    <derivirana_varijabla naziv="DomainObject.Predmet.ProtustrankaNazivFormatedOIB_1">Watertech j.d.o.o., OIB 71231468777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Watertech j.d.o.o.</item>
    </izvorni_sadrzaj>
    <derivirana_varijabla naziv="DomainObject.Predmet.ProtuStrankaListFormated_1">
      <item>Watertech j.d.o.o.</item>
    </derivirana_varijabla>
  </DomainObject.Predmet.ProtuStrankaListFormated>
  <DomainObject.Predmet.ProtuStrankaListFormatedOIB>
    <izvorni_sadrzaj>
      <item>Watertech j.d.o.o., OIB 71231468777</item>
    </izvorni_sadrzaj>
    <derivirana_varijabla naziv="DomainObject.Predmet.ProtuStrankaListFormatedOIB_1">
      <item>Watertech j.d.o.o., OIB 71231468777</item>
    </derivirana_varijabla>
  </DomainObject.Predmet.ProtuStrankaListFormatedOIB>
  <DomainObject.Predmet.ProtuStrankaListFormatedWithAdress>
    <izvorni_sadrzaj>
      <item>Watertech j.d.o.o., XI Podbrežje 3, 10000 Zagreb</item>
    </izvorni_sadrzaj>
    <derivirana_varijabla naziv="DomainObject.Predmet.ProtuStrankaListFormatedWithAdress_1">
      <item>Watertech j.d.o.o., XI Podbrežje 3, 10000 Zagreb</item>
    </derivirana_varijabla>
  </DomainObject.Predmet.ProtuStrankaListFormatedWithAdress>
  <DomainObject.Predmet.ProtuStrankaListFormatedWithAdressOIB>
    <izvorni_sadrzaj>
      <item>Watertech j.d.o.o., OIB 71231468777, XI Podbrežje 3, 10000 Zagreb</item>
    </izvorni_sadrzaj>
    <derivirana_varijabla naziv="DomainObject.Predmet.ProtuStrankaListFormatedWithAdressOIB_1">
      <item>Watertech j.d.o.o., OIB 71231468777, XI Podbrežje 3, 10000 Zagreb</item>
    </derivirana_varijabla>
  </DomainObject.Predmet.ProtuStrankaListFormatedWithAdressOIB>
  <DomainObject.Predmet.ProtuStrankaListNazivFormated>
    <izvorni_sadrzaj>
      <item>Watertech j.d.o.o.</item>
    </izvorni_sadrzaj>
    <derivirana_varijabla naziv="DomainObject.Predmet.ProtuStrankaListNazivFormated_1">
      <item>Watertech j.d.o.o.</item>
    </derivirana_varijabla>
  </DomainObject.Predmet.ProtuStrankaListNazivFormated>
  <DomainObject.Predmet.ProtuStrankaListNazivFormatedOIB>
    <izvorni_sadrzaj>
      <item>Watertech j.d.o.o., OIB 71231468777</item>
    </izvorni_sadrzaj>
    <derivirana_varijabla naziv="DomainObject.Predmet.ProtuStrankaListNazivFormatedOIB_1">
      <item>Watertech j.d.o.o., OIB 71231468777</item>
    </derivirana_varijabla>
  </DomainObject.Predmet.ProtuStrankaListNazivFormatedOIB>
  <DomainObject.Predmet.OstaliListFormated>
    <izvorni_sadrzaj>
      <item>Edo Baraković</item>
      <item>PRIVREDNA BANKA ZAGREB - DIONIČKO DRUŠTVO</item>
    </izvorni_sadrzaj>
    <derivirana_varijabla naziv="DomainObject.Predmet.OstaliListFormated_1">
      <item>Edo Baraković</item>
      <item>PRIVREDNA BANKA ZAGREB - DIONIČKO DRUŠTVO</item>
    </derivirana_varijabla>
  </DomainObject.Predmet.OstaliListFormated>
  <DomainObject.Predmet.OstaliListFormatedOIB>
    <izvorni_sadrzaj>
      <item>Edo Baraković, OIB 75092756887</item>
      <item>PRIVREDNA BANKA ZAGREB - DIONIČKO DRUŠTVO, OIB 02535697732</item>
    </izvorni_sadrzaj>
    <derivirana_varijabla naziv="DomainObject.Predmet.OstaliListFormatedOIB_1">
      <item>Edo Baraković, OIB 75092756887</item>
      <item>PRIVREDNA BANKA ZAGREB - DIONIČKO DRUŠTVO, OIB 02535697732</item>
    </derivirana_varijabla>
  </DomainObject.Predmet.OstaliListFormatedOIB>
  <DomainObject.Predmet.OstaliListFormatedWithAdress>
    <izvorni_sadrzaj>
      <item>Edo Baraković, Sortina Ulica 1 A, 10000 Zagreb</item>
      <item>PRIVREDNA BANKA ZAGREB - DIONIČKO DRUŠTVO, Radnička cesta 50, 10000 Zagreb</item>
    </izvorni_sadrzaj>
    <derivirana_varijabla naziv="DomainObject.Predmet.OstaliListFormatedWithAdress_1">
      <item>Edo Baraković, Sortina Ulica 1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Edo Baraković, OIB 75092756887, Sortina Ulica 1 A, 10000 Zagreb</item>
      <item>PRIVREDNA BANKA ZAGREB - DIONIČKO DRUŠTVO, OIB 02535697732, Radnička cesta 50, 10000 Zagreb</item>
    </izvorni_sadrzaj>
    <derivirana_varijabla naziv="DomainObject.Predmet.OstaliListFormatedWithAdressOIB_1">
      <item>Edo Baraković, OIB 75092756887, Sortina Ulica 1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Edo Baraković</item>
      <item>PRIVREDNA BANKA ZAGREB - DIONIČKO DRUŠTVO</item>
    </izvorni_sadrzaj>
    <derivirana_varijabla naziv="DomainObject.Predmet.OstaliListNazivFormated_1">
      <item>Edo Baraković</item>
      <item>PRIVREDNA BANKA ZAGREB - DIONIČKO DRUŠTVO</item>
    </derivirana_varijabla>
  </DomainObject.Predmet.OstaliListNazivFormated>
  <DomainObject.Predmet.OstaliListNazivFormatedOIB>
    <izvorni_sadrzaj>
      <item>Edo Baraković, OIB 75092756887</item>
      <item>PRIVREDNA BANKA ZAGREB - DIONIČKO DRUŠTVO, OIB 02535697732</item>
    </izvorni_sadrzaj>
    <derivirana_varijabla naziv="DomainObject.Predmet.OstaliListNazivFormatedOIB_1">
      <item>Edo Baraković, OIB 75092756887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Watertech j.d.o.o.</izvorni_sadrzaj>
    <derivirana_varijabla naziv="DomainObject.Predmet.ProtustrankaIDrugi_1">Watertech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Watertech j.d.o.o., OIB 71231468777, XI Podbrežje 3, 10000 Zagreb</izvorni_sadrzaj>
    <derivirana_varijabla naziv="DomainObject.Predmet.ProtustrankaIDrugiAdressOIB_1">Watertech j.d.o.o., OIB 71231468777, XI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Watertech j.d.o.o.</item>
      <item>Edo Baraković</item>
      <item>PRIVREDNA BANKA ZAGREB - DIONIČKO DRUŠTVO</item>
    </izvorni_sadrzaj>
    <derivirana_varijabla naziv="DomainObject.Predmet.SudioniciListNaziv_1">
      <item>FINA Regionalni centar Zagreb</item>
      <item>Watertech j.d.o.o.</item>
      <item>Edo Baraković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71231468777</item>
      <item>, OIB 75092756887</item>
      <item>, OIB 02535697732</item>
    </izvorni_sadrzaj>
    <derivirana_varijabla naziv="DomainObject.Predmet.SudioniciListNazivOIB_1">
      <item>, OIB 85821130368</item>
      <item>, OIB 71231468777</item>
      <item>, OIB 75092756887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B358A4-2380-4357-BEF1-F230C99F85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3</properties:Pages>
  <properties:Words>491</properties:Words>
  <properties:Characters>3196</properties:Characters>
  <properties:Lines>494</properties:Lines>
  <properties:Paragraphs>193</properties:Paragraphs>
  <properties:TotalTime>70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2017-12-27T10:38:00Z</dcterms:created>
  <dc:creator>Vesna</dc:creator>
  <cp:lastModifiedBy>Katarina Drndelić</cp:lastModifiedBy>
  <cp:lastPrinted>2017-09-06T09:39:00Z</cp:lastPrinted>
  <dcterms:modified xmlns:xsi="http://www.w3.org/2001/XMLSchema-instance" xsi:type="dcterms:W3CDTF">2018-01-04T08:17:00Z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