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b940bb" w14:paraId="db940b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A70CF2">
        <w:t>989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755864">
        <w:t>JUŽNI KRIŽ d.o.o. za graditeljstvo</w:t>
      </w:r>
      <w:r w:rsidR="007E0DEB">
        <w:t>,</w:t>
      </w:r>
      <w:r w:rsidR="002B40D7">
        <w:t xml:space="preserve"> </w:t>
      </w:r>
      <w:r>
        <w:t xml:space="preserve">MBS: </w:t>
      </w:r>
      <w:r w:rsidR="00755864">
        <w:t>030108589</w:t>
      </w:r>
      <w:r>
        <w:t xml:space="preserve">, OIB: </w:t>
      </w:r>
      <w:r w:rsidR="00755864">
        <w:t>35859556650</w:t>
      </w:r>
      <w:r w:rsidR="00B05FE1">
        <w:t>,</w:t>
      </w:r>
      <w:r>
        <w:t xml:space="preserve"> </w:t>
      </w:r>
      <w:r w:rsidR="00755864">
        <w:t>Ernestinovo, Vladimira Nazora 144A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755864">
        <w:t>JUŽNI KRIŽ d.o.o. za graditeljstvo, MBS: 030108589, OIB: 35859556650, Ernestinovo, Vladimira Nazora 144A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755864">
        <w:t>56.075,85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755864">
        <w:t>Marin-</w:t>
      </w:r>
      <w:proofErr w:type="spellStart"/>
      <w:r w:rsidR="00755864">
        <w:t>Adon</w:t>
      </w:r>
      <w:proofErr w:type="spellEnd"/>
      <w:r w:rsidR="00755864">
        <w:t xml:space="preserve"> </w:t>
      </w:r>
      <w:proofErr w:type="spellStart"/>
      <w:r w:rsidR="00755864">
        <w:t>Juginović</w:t>
      </w:r>
      <w:proofErr w:type="spellEnd"/>
      <w:r w:rsidR="001C29A0">
        <w:t xml:space="preserve">, </w:t>
      </w:r>
      <w:r w:rsidR="00FD4C38">
        <w:t xml:space="preserve">OIB: </w:t>
      </w:r>
      <w:r w:rsidR="00755864">
        <w:t>69507554699, Ernestinovo, Vladimira Nazora 144A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573509">
        <w:t>9</w:t>
      </w:r>
      <w:r w:rsidR="00755864">
        <w:t>8</w:t>
      </w:r>
      <w:r w:rsidR="00573509">
        <w:t>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755864">
        <w:t>16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F4B" w:rsidP="00D95CE2" w:rsidR="00D23F4B">
      <w:r>
        <w:separator/>
      </w:r>
    </w:p>
  </w:endnote>
  <w:endnote w:id="0" w:type="continuationSeparator">
    <w:p w:rsidRDefault="00D23F4B" w:rsidP="00D95CE2" w:rsidR="00D2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F4B" w:rsidP="00D95CE2" w:rsidR="00D23F4B">
      <w:r>
        <w:separator/>
      </w:r>
    </w:p>
  </w:footnote>
  <w:footnote w:id="0" w:type="continuationSeparator">
    <w:p w:rsidRDefault="00D23F4B" w:rsidP="00D95CE2" w:rsidR="00D23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55C1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A16DD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JUŽNI KRIŽ d.o.o. za graditeljstvo</izvorni_sadrzaj>
    <derivirana_varijabla naziv="DomainObject.Predmet.ProtustrankaFormated_1">  JUŽNI KRIŽ d.o.o. za graditeljstvo</derivirana_varijabla>
  </DomainObject.Predmet.ProtustrankaFormated>
  <DomainObject.Predmet.ProtustrankaFormatedOIB>
    <izvorni_sadrzaj>  JUŽNI KRIŽ d.o.o. za graditeljstvo, OIB 35859556650</izvorni_sadrzaj>
    <derivirana_varijabla naziv="DomainObject.Predmet.ProtustrankaFormatedOIB_1">  JUŽNI KRIŽ d.o.o. za graditeljstvo, OIB 35859556650</derivirana_varijabla>
  </DomainObject.Predmet.ProtustrankaFormatedOIB>
  <DomainObject.Predmet.ProtustrankaFormatedWithAdress>
    <izvorni_sadrzaj> JUŽNI KRIŽ d.o.o. za graditeljstvo, Vladimira Nazora 144A , 31216 Ernestinovo</izvorni_sadrzaj>
    <derivirana_varijabla naziv="DomainObject.Predmet.ProtustrankaFormatedWithAdress_1"> JUŽNI KRIŽ d.o.o. za graditeljstvo, Vladimira Nazora 144A , 31216 Ernestinovo</derivirana_varijabla>
  </DomainObject.Predmet.ProtustrankaFormatedWithAdress>
  <DomainObject.Predmet.ProtustrankaFormatedWithAdressOIB>
    <izvorni_sadrzaj> JUŽNI KRIŽ d.o.o. za graditeljstvo, OIB 35859556650, Vladimira Nazora 144A , 31216 Ernestinovo</izvorni_sadrzaj>
    <derivirana_varijabla naziv="DomainObject.Predmet.ProtustrankaFormatedWithAdressOIB_1"> JUŽNI KRIŽ d.o.o. za graditeljstvo, OIB 35859556650, Vladimira Nazora 144A , 31216 Ernestinovo</derivirana_varijabla>
  </DomainObject.Predmet.ProtustrankaFormatedWithAdressOIB>
  <DomainObject.Predmet.ProtustrankaWithAdress>
    <izvorni_sadrzaj>JUŽNI KRIŽ d.o.o. za graditeljstvo Vladimira Nazora 144A , 31216 Ernestinovo</izvorni_sadrzaj>
    <derivirana_varijabla naziv="DomainObject.Predmet.ProtustrankaWithAdress_1">JUŽNI KRIŽ d.o.o. za graditeljstvo Vladimira Nazora 144A , 31216 Ernestinovo</derivirana_varijabla>
  </DomainObject.Predmet.ProtustrankaWithAdress>
  <DomainObject.Predmet.ProtustrankaWithAdressOIB>
    <izvorni_sadrzaj>JUŽNI KRIŽ d.o.o. za graditeljstvo, OIB 35859556650, Vladimira Nazora 144A , 31216 Ernestinovo</izvorni_sadrzaj>
    <derivirana_varijabla naziv="DomainObject.Predmet.ProtustrankaWithAdressOIB_1">JUŽNI KRIŽ d.o.o. za graditeljstvo, OIB 35859556650, Vladimira Nazora 144A , 31216 Ernestinovo</derivirana_varijabla>
  </DomainObject.Predmet.ProtustrankaWithAdressOIB>
  <DomainObject.Predmet.ProtustrankaNazivFormated>
    <izvorni_sadrzaj>JUŽNI KRIŽ d.o.o. za graditeljstvo</izvorni_sadrzaj>
    <derivirana_varijabla naziv="DomainObject.Predmet.ProtustrankaNazivFormated_1">JUŽNI KRIŽ d.o.o. za graditeljstvo</derivirana_varijabla>
  </DomainObject.Predmet.ProtustrankaNazivFormated>
  <DomainObject.Predmet.ProtustrankaNazivFormatedOIB>
    <izvorni_sadrzaj>JUŽNI KRIŽ d.o.o. za graditeljstvo, OIB 35859556650</izvorni_sadrzaj>
    <derivirana_varijabla naziv="DomainObject.Predmet.ProtustrankaNazivFormatedOIB_1">JUŽNI KRIŽ d.o.o. za graditeljstvo, OIB 35859556650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JUŽNI KRIŽ d.o.o. za graditeljstvo</item>
    </izvorni_sadrzaj>
    <derivirana_varijabla naziv="DomainObject.Predmet.ProtuStrankaListFormated_1">
      <item>JUŽNI KRIŽ d.o.o. za graditeljstvo</item>
    </derivirana_varijabla>
  </DomainObject.Predmet.ProtuStrankaListFormated>
  <DomainObject.Predmet.ProtuStrankaListFormatedOIB>
    <izvorni_sadrzaj>
      <item>JUŽNI KRIŽ d.o.o. za graditeljstvo, OIB 35859556650</item>
    </izvorni_sadrzaj>
    <derivirana_varijabla naziv="DomainObject.Predmet.ProtuStrankaListFormatedOIB_1">
      <item>JUŽNI KRIŽ d.o.o. za graditeljstvo, OIB 35859556650</item>
    </derivirana_varijabla>
  </DomainObject.Predmet.ProtuStrankaListFormatedOIB>
  <DomainObject.Predmet.ProtuStrankaListFormatedWithAdress>
    <izvorni_sadrzaj>
      <item>JUŽNI KRIŽ d.o.o. za graditeljstvo, Vladimira Nazora 144A , 31216 Ernestinovo</item>
    </izvorni_sadrzaj>
    <derivirana_varijabla naziv="DomainObject.Predmet.ProtuStrankaListFormatedWithAdress_1">
      <item>JUŽNI KRIŽ d.o.o. za graditeljstvo, Vladimira Nazora 144A , 31216 Ernestinovo</item>
    </derivirana_varijabla>
  </DomainObject.Predmet.ProtuStrankaListFormatedWithAdress>
  <DomainObject.Predmet.ProtuStrankaListFormatedWithAdressOIB>
    <izvorni_sadrzaj>
      <item>JUŽNI KRIŽ d.o.o. za graditeljstvo, OIB 35859556650, Vladimira Nazora 144A , 31216 Ernestinovo</item>
    </izvorni_sadrzaj>
    <derivirana_varijabla naziv="DomainObject.Predmet.ProtuStrankaListFormatedWithAdressOIB_1">
      <item>JUŽNI KRIŽ d.o.o. za graditeljstvo, OIB 35859556650, Vladimira Nazora 144A , 31216 Ernestinovo</item>
    </derivirana_varijabla>
  </DomainObject.Predmet.ProtuStrankaListFormatedWithAdressOIB>
  <DomainObject.Predmet.ProtuStrankaListNazivFormated>
    <izvorni_sadrzaj>
      <item>JUŽNI KRIŽ d.o.o. za graditeljstvo</item>
    </izvorni_sadrzaj>
    <derivirana_varijabla naziv="DomainObject.Predmet.ProtuStrankaListNazivFormated_1">
      <item>JUŽNI KRIŽ d.o.o. za graditeljstvo</item>
    </derivirana_varijabla>
  </DomainObject.Predmet.ProtuStrankaListNazivFormated>
  <DomainObject.Predmet.ProtuStrankaListNazivFormatedOIB>
    <izvorni_sadrzaj>
      <item>JUŽNI KRIŽ d.o.o. za graditeljstvo, OIB 35859556650</item>
    </izvorni_sadrzaj>
    <derivirana_varijabla naziv="DomainObject.Predmet.ProtuStrankaListNazivFormatedOIB_1">
      <item>JUŽNI KRIŽ d.o.o. za graditeljstvo, OIB 35859556650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JUŽNI KRIŽ d.o.o. za graditeljstvo</izvorni_sadrzaj>
    <derivirana_varijabla naziv="DomainObject.Predmet.ProtustrankaIDrugi_1">JUŽNI KRIŽ d.o.o.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JUŽNI KRIŽ d.o.o. za graditeljstvo, OIB 35859556650, Vladimira Nazora 144A , 31216 Ernestinovo</izvorni_sadrzaj>
    <derivirana_varijabla naziv="DomainObject.Predmet.ProtustrankaIDrugiAdressOIB_1">JUŽNI KRIŽ d.o.o. za graditeljstvo, OIB 35859556650, Vladimira Nazora 144A 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JUŽNI KRIŽ d.o.o. za graditeljstvo</item>
    </izvorni_sadrzaj>
    <derivirana_varijabla naziv="DomainObject.Predmet.SudioniciListNaziv_1">
      <item>FINA RC OSIJEK</item>
      <item>JUŽNI KRIŽ d.o.o. za graditeljstvo</item>
    </derivirana_varijabla>
  </DomainObject.Predmet.SudioniciListNaziv>
  <DomainObject.Predmet.SudioniciListAdressOIB>
    <izvorni_sadrzaj>
      <item>FINA RC OSIJEK, OIB 85821130368</item>
      <item>JUŽNI KRIŽ d.o.o. za graditeljstvo, OIB 35859556650, Vladimira Nazora 144A ,31216 Ernestinovo</item>
    </izvorni_sadrzaj>
    <derivirana_varijabla naziv="DomainObject.Predmet.SudioniciListAdressOIB_1">
      <item>FINA RC OSIJEK, OIB 85821130368</item>
      <item>JUŽNI KRIŽ d.o.o. za graditeljstvo, OIB 35859556650, Vladimira Nazora 144A 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35859556650</item>
    </izvorni_sadrzaj>
    <derivirana_varijabla naziv="DomainObject.Predmet.SudioniciListNazivOIB_1">
      <item>, OIB 85821130368</item>
      <item>, OIB 35859556650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009FF-8D24-4218-9F21-D5AF7B7FB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2198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2018-07-20T09:19:00Z</dcterms:created>
  <dc:creator>Snježana Andrijanić</dc:creator>
  <cp:lastModifiedBy>Renata Horvat</cp:lastModifiedBy>
  <cp:lastPrinted>2018-07-20T09:12:00Z</cp:lastPrinted>
  <dcterms:modified xmlns:xsi="http://www.w3.org/2001/XMLSchema-instance" xsi:type="dcterms:W3CDTF">2018-07-20T09:24:00Z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(južni križ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