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4353" w14:paraId="7454353" w:rsidRDefault="00A27295" w:rsidP="00BA7DA1" w:rsidR="00A27295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1B0F94" w:rsidR="00D028CC" w:rsidRPr="004E340E">
      <w:pPr>
        <w:jc w:val="center"/>
      </w:pPr>
      <w:r w:rsidRPr="004E340E">
        <w:t>R E P U B L I K A  H R V A T S K A</w:t>
      </w:r>
    </w:p>
    <w:p w:rsidRDefault="005E5D90" w:rsidP="005371C4" w:rsidR="00451DD6">
      <w:pPr>
        <w:jc w:val="center"/>
      </w:pPr>
      <w:r w:rsidRPr="004E340E">
        <w:t>Z A K L J U Č A K</w:t>
      </w:r>
    </w:p>
    <w:p w:rsidRDefault="00691270" w:rsidP="005371C4" w:rsidR="00691270" w:rsidRPr="004E340E">
      <w:pPr>
        <w:jc w:val="center"/>
      </w:pPr>
    </w:p>
    <w:p w:rsidRDefault="00451DD6" w:rsidP="004B741D" w:rsidR="00451DD6" w:rsidRPr="004E340E">
      <w:pPr>
        <w:rPr>
          <w:b/>
        </w:rPr>
      </w:pPr>
    </w:p>
    <w:p w:rsidRDefault="00857D02" w:rsidP="003F4073" w:rsidR="003F4073" w:rsidRPr="001337D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337DD">
        <w:rPr>
          <w:rFonts w:hAnsi="Times New Roman" w:ascii="Times New Roman"/>
          <w:sz w:val="24"/>
          <w:szCs w:val="24"/>
        </w:rPr>
        <w:tab/>
      </w:r>
      <w:r w:rsidR="00451DD6" w:rsidRPr="001337DD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1337DD">
        <w:rPr>
          <w:rFonts w:hAnsi="Times New Roman" w:ascii="Times New Roman"/>
          <w:sz w:val="24"/>
          <w:szCs w:val="24"/>
        </w:rPr>
        <w:t>j sutkinji</w:t>
      </w:r>
      <w:r w:rsidR="00451DD6" w:rsidRPr="001337DD">
        <w:rPr>
          <w:rFonts w:hAnsi="Times New Roman" w:ascii="Times New Roman"/>
          <w:sz w:val="24"/>
          <w:szCs w:val="24"/>
        </w:rPr>
        <w:t xml:space="preserve"> Nadi Roso, </w:t>
      </w:r>
      <w:r w:rsidR="003F4073" w:rsidRPr="001337DD">
        <w:rPr>
          <w:rFonts w:hAnsi="Times New Roman" w:ascii="Times New Roman"/>
          <w:sz w:val="24"/>
          <w:szCs w:val="24"/>
        </w:rPr>
        <w:t xml:space="preserve">u stečajnom postupku nad </w:t>
      </w:r>
      <w:r w:rsidR="003F4073" w:rsidRPr="001E4324">
        <w:rPr>
          <w:rFonts w:hAnsi="Times New Roman" w:ascii="Times New Roman"/>
          <w:sz w:val="24"/>
          <w:szCs w:val="24"/>
        </w:rPr>
        <w:t>dužnikom</w:t>
      </w:r>
      <w:r w:rsidR="004E340E" w:rsidRPr="001E4324">
        <w:rPr>
          <w:rFonts w:hAnsi="Times New Roman" w:ascii="Times New Roman"/>
          <w:sz w:val="24"/>
          <w:szCs w:val="24"/>
        </w:rPr>
        <w:t xml:space="preserve">: </w:t>
      </w:r>
      <w:r w:rsidR="00CE70FC" w:rsidRPr="00CE70FC">
        <w:rPr>
          <w:rFonts w:hAnsi="Times New Roman" w:ascii="Times New Roman"/>
          <w:b/>
          <w:sz w:val="24"/>
          <w:szCs w:val="24"/>
        </w:rPr>
        <w:t>EXPERT TEAM d.o.o.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r w:rsidR="00CE70FC" w:rsidRPr="00CE70FC">
        <w:rPr>
          <w:rFonts w:hAnsi="Times New Roman" w:ascii="Times New Roman"/>
          <w:b/>
          <w:sz w:val="24"/>
          <w:szCs w:val="24"/>
        </w:rPr>
        <w:t>Donji Miholjac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r w:rsidR="00CE70FC" w:rsidRPr="00CE70FC">
        <w:rPr>
          <w:rFonts w:hAnsi="Times New Roman" w:ascii="Times New Roman"/>
          <w:b/>
          <w:sz w:val="24"/>
          <w:szCs w:val="24"/>
        </w:rPr>
        <w:t>Gajeva 15/a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OIB: </w:t>
      </w:r>
      <w:r w:rsidR="00CE70FC" w:rsidRPr="00CE70FC">
        <w:rPr>
          <w:rFonts w:hAnsi="Times New Roman" w:ascii="Times New Roman"/>
          <w:b/>
          <w:sz w:val="24"/>
          <w:szCs w:val="24"/>
        </w:rPr>
        <w:t>35258607942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MBS: </w:t>
      </w:r>
      <w:r w:rsidR="00CE70FC" w:rsidRPr="00CE70FC">
        <w:rPr>
          <w:rFonts w:hAnsi="Times New Roman" w:ascii="Times New Roman"/>
          <w:b/>
          <w:sz w:val="24"/>
          <w:szCs w:val="24"/>
        </w:rPr>
        <w:t>030118121</w:t>
      </w:r>
      <w:r w:rsidR="001337DD" w:rsidRPr="001E4324">
        <w:rPr>
          <w:rFonts w:hAnsi="Times New Roman" w:ascii="Times New Roman"/>
          <w:b/>
          <w:sz w:val="24"/>
          <w:szCs w:val="24"/>
        </w:rPr>
        <w:t>,</w:t>
      </w:r>
      <w:r w:rsidR="003F4073" w:rsidRPr="001337DD">
        <w:rPr>
          <w:rFonts w:hAnsi="Times New Roman" w:ascii="Times New Roman"/>
          <w:sz w:val="24"/>
          <w:szCs w:val="24"/>
        </w:rPr>
        <w:t xml:space="preserve"> dana </w:t>
      </w:r>
      <w:r w:rsidR="004E340E" w:rsidRPr="001337DD">
        <w:rPr>
          <w:rFonts w:hAnsi="Times New Roman" w:ascii="Times New Roman"/>
          <w:sz w:val="24"/>
          <w:szCs w:val="24"/>
        </w:rPr>
        <w:t>20. rujna</w:t>
      </w:r>
      <w:r w:rsidR="003F4073" w:rsidRPr="001337DD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4E340E">
      <w:pPr>
        <w:jc w:val="both"/>
      </w:pPr>
      <w:r w:rsidRPr="004E340E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4E340E" w:rsidP="004B741D" w:rsidR="004B741D" w:rsidRPr="004E340E">
      <w:pPr>
        <w:jc w:val="center"/>
      </w:pPr>
      <w:r w:rsidRPr="004E340E">
        <w:t xml:space="preserve">z a k l j u č i o  j e 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CE70FC" w:rsidR="00A55821">
      <w:pPr>
        <w:pStyle w:val="Odlomakpopisa"/>
        <w:numPr>
          <w:ilvl w:val="0"/>
          <w:numId w:val="10"/>
        </w:numPr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CE70FC" w:rsidRPr="00CE70FC">
        <w:t xml:space="preserve">David </w:t>
      </w:r>
      <w:proofErr w:type="spellStart"/>
      <w:r w:rsidR="00CE70FC" w:rsidRPr="00CE70FC">
        <w:t>Reljan</w:t>
      </w:r>
      <w:proofErr w:type="spellEnd"/>
      <w:r w:rsidR="00CE70FC" w:rsidRPr="00CE70FC">
        <w:t>, OIB: 15096278403</w:t>
      </w:r>
      <w:r w:rsidR="003F4073" w:rsidRPr="003F4073">
        <w:t xml:space="preserve">, </w:t>
      </w:r>
      <w:r w:rsidR="00CE70FC" w:rsidRPr="00CE70FC">
        <w:t>Donji Miholjac, Vatroslava Lisinskog 22</w:t>
      </w:r>
      <w:r w:rsidR="001337DD">
        <w:t>,</w:t>
      </w:r>
      <w:r w:rsidR="004E340E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F52FE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F52FE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F52FE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CE70FC">
        <w:rPr>
          <w:b/>
        </w:rPr>
        <w:t>EXPERT TEAM d.o.o., Donji Miholjac, Gajeva 15/a, OIB: 35258607942, MBS: 030118121</w:t>
      </w:r>
      <w:r w:rsidR="001337DD">
        <w:rPr>
          <w:b/>
        </w:rPr>
        <w:t>,</w:t>
      </w:r>
      <w:r w:rsidR="004E340E" w:rsidRPr="00F52FE3">
        <w:rPr>
          <w:b/>
        </w:rPr>
        <w:t xml:space="preserve"> </w:t>
      </w:r>
      <w:r w:rsidR="00A80863">
        <w:t xml:space="preserve">te dodatni iznos predujma u iznosu od </w:t>
      </w:r>
      <w:r w:rsidR="00B02D9E">
        <w:rPr>
          <w:b/>
        </w:rPr>
        <w:t>4</w:t>
      </w:r>
      <w:r w:rsidR="00A80863" w:rsidRPr="00F52FE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CE70FC">
        <w:rPr>
          <w:b/>
        </w:rPr>
        <w:t>1702</w:t>
      </w:r>
      <w:r w:rsidR="001A1EFE" w:rsidRPr="00F52FE3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F52FE3" w:rsidR="00686ACA">
      <w:pPr>
        <w:pStyle w:val="Odlomakpopisa"/>
        <w:numPr>
          <w:ilvl w:val="0"/>
          <w:numId w:val="10"/>
        </w:numPr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B633A3">
        <w:t xml:space="preserve">David </w:t>
      </w:r>
      <w:proofErr w:type="spellStart"/>
      <w:r w:rsidR="00B633A3">
        <w:t>Reljan</w:t>
      </w:r>
      <w:proofErr w:type="spellEnd"/>
      <w:r w:rsidR="00B633A3">
        <w:t>, Donji Miholjac, Vatroslava Lisinskog 22</w:t>
      </w:r>
      <w:r w:rsidR="0090133C">
        <w:t>,</w:t>
      </w:r>
      <w:r w:rsidR="005539FD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</w:t>
      </w:r>
      <w:r w:rsidR="005539FD">
        <w:t>.</w:t>
      </w:r>
      <w:r>
        <w:t xml:space="preserve"> st. 2</w:t>
      </w:r>
      <w:r w:rsidR="005539F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539FD">
        <w:t>20. rujna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C49A7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9C49A7">
        <w:t xml:space="preserve">  </w:t>
      </w:r>
      <w:r w:rsidR="00451DD6">
        <w:t>Nada Roso</w:t>
      </w: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  <w:r>
        <w:t>Zapisničar: Danijela Špeletić</w:t>
      </w:r>
    </w:p>
    <w:p w:rsidRDefault="009C49A7" w:rsidP="004B741D" w:rsidR="009C49A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AF1007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B633A3">
        <w:t xml:space="preserve">David </w:t>
      </w:r>
      <w:proofErr w:type="spellStart"/>
      <w:r w:rsidR="00B633A3">
        <w:t>Reljan</w:t>
      </w:r>
      <w:proofErr w:type="spellEnd"/>
      <w:r w:rsidR="00B633A3">
        <w:t>, Donji Miholjac, Vatroslava Lisinskog 22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E397B" w:rsidP="00470B34" w:rsidR="00470B34">
      <w:pPr>
        <w:numPr>
          <w:ilvl w:val="0"/>
          <w:numId w:val="6"/>
        </w:numPr>
        <w:jc w:val="both"/>
      </w:pPr>
      <w:proofErr w:type="spellStart"/>
      <w:r>
        <w:t>roč</w:t>
      </w:r>
      <w:proofErr w:type="spellEnd"/>
      <w:r>
        <w:t xml:space="preserve">. </w:t>
      </w:r>
      <w:r w:rsidR="00631558">
        <w:t>3.11.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87" w:rsidR="00C87087">
      <w:r>
        <w:separator/>
      </w:r>
    </w:p>
  </w:endnote>
  <w:endnote w:id="0" w:type="continuationSeparator">
    <w:p w:rsidRDefault="00C87087" w:rsidR="00C87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87" w:rsidR="00C87087">
      <w:r>
        <w:separator/>
      </w:r>
    </w:p>
  </w:footnote>
  <w:footnote w:id="0" w:type="continuationSeparator">
    <w:p w:rsidRDefault="00C87087" w:rsidR="00C87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59B" w:rsidP="00CC159B" w:rsidR="00CC159B" w:rsidRPr="000044CC">
    <w:pPr>
      <w:jc w:val="right"/>
      <w:rPr>
        <w:rStyle w:val="Naglaeno"/>
        <w:b w:val="false"/>
        <w:bCs w:val="false"/>
      </w:rPr>
    </w:pPr>
    <w:r w:rsidRPr="000044CC">
      <w:t>6 St-</w:t>
    </w:r>
    <w:r w:rsidR="00A708E1">
      <w:t>1702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23C8E"/>
    <w:rsid w:val="002453EB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340E"/>
    <w:rsid w:val="004E5065"/>
    <w:rsid w:val="00500BBD"/>
    <w:rsid w:val="005371C4"/>
    <w:rsid w:val="005539FD"/>
    <w:rsid w:val="0055624C"/>
    <w:rsid w:val="0057697C"/>
    <w:rsid w:val="005B403D"/>
    <w:rsid w:val="005B4386"/>
    <w:rsid w:val="005C6350"/>
    <w:rsid w:val="005C72B0"/>
    <w:rsid w:val="005E5D90"/>
    <w:rsid w:val="005E6FB0"/>
    <w:rsid w:val="005F398E"/>
    <w:rsid w:val="00607E75"/>
    <w:rsid w:val="006139EC"/>
    <w:rsid w:val="006235FB"/>
    <w:rsid w:val="00630D1B"/>
    <w:rsid w:val="00631558"/>
    <w:rsid w:val="00647557"/>
    <w:rsid w:val="00667C76"/>
    <w:rsid w:val="0067225A"/>
    <w:rsid w:val="00673843"/>
    <w:rsid w:val="006826C2"/>
    <w:rsid w:val="006837ED"/>
    <w:rsid w:val="00686ACA"/>
    <w:rsid w:val="00691270"/>
    <w:rsid w:val="006A2408"/>
    <w:rsid w:val="006A56C2"/>
    <w:rsid w:val="006E46F1"/>
    <w:rsid w:val="00705E9A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31B15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0133C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08E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1007"/>
    <w:rsid w:val="00AF2B0E"/>
    <w:rsid w:val="00B02D9E"/>
    <w:rsid w:val="00B04985"/>
    <w:rsid w:val="00B11D59"/>
    <w:rsid w:val="00B41F79"/>
    <w:rsid w:val="00B633A3"/>
    <w:rsid w:val="00B77039"/>
    <w:rsid w:val="00BA7DA1"/>
    <w:rsid w:val="00BC33DE"/>
    <w:rsid w:val="00BF7940"/>
    <w:rsid w:val="00C15361"/>
    <w:rsid w:val="00C26291"/>
    <w:rsid w:val="00C3548B"/>
    <w:rsid w:val="00C524BA"/>
    <w:rsid w:val="00C64210"/>
    <w:rsid w:val="00C87087"/>
    <w:rsid w:val="00C9197B"/>
    <w:rsid w:val="00CA5EA9"/>
    <w:rsid w:val="00CA7139"/>
    <w:rsid w:val="00CB0F92"/>
    <w:rsid w:val="00CC159B"/>
    <w:rsid w:val="00CC5360"/>
    <w:rsid w:val="00CD5C2C"/>
    <w:rsid w:val="00CE19FA"/>
    <w:rsid w:val="00CE4C97"/>
    <w:rsid w:val="00CE70FC"/>
    <w:rsid w:val="00CF4431"/>
    <w:rsid w:val="00D028CC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A74BD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72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C72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72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2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2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72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C72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72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2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2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St-1702/2016</izvorni_sadrzaj>
    <derivirana_varijabla naziv="DomainObject.Predmet.OznakaBroj_1">St-1702/2016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TEAM društvo s ograničenom odgovornošću za poslovno savjetovanje i ostale usluge</izvorni_sadrzaj>
    <derivirana_varijabla naziv="DomainObject.Predmet.ProtustrankaFormated_1">  EXPERT TEAM društvo s ograničenom odgovornošću za poslovno savjetovanje i ostale usluge</derivirana_varijabla>
  </DomainObject.Predmet.ProtustrankaFormated>
  <DomainObject.Predmet.ProtustrankaFormatedOIB>
    <izvorni_sadrzaj>  EXPERT TEAM društvo s ograničenom odgovornošću za poslovno savjetovanje i ostale usluge, OIB 35258607942</izvorni_sadrzaj>
    <derivirana_varijabla naziv="DomainObject.Predmet.ProtustrankaFormatedOIB_1">  EXPERT TEAM društvo s ograničenom odgovornošću za poslovno savjetovanje i ostale usluge, OIB 35258607942</derivirana_varijabla>
  </DomainObject.Predmet.ProtustrankaFormatedOIB>
  <DomainObject.Predmet.ProtustrankaFormatedWithAdress>
    <izvorni_sadrzaj> EXPERT TEAM društvo s ograničenom odgovornošću za poslovno savjetovanje i ostale usluge, Gajeva 15a, 31540 Donji Miholjac</izvorni_sadrzaj>
    <derivirana_varijabla naziv="DomainObject.Predmet.ProtustrankaFormatedWithAdress_1"> EXPERT TEAM društvo s ograničenom odgovornošću za poslovno savjetovanje i ostale usluge, Gajeva 15a, 31540 Donji Miholjac</derivirana_varijabla>
  </DomainObject.Predmet.ProtustrankaFormatedWithAdress>
  <DomainObject.Predmet.ProtustrankaFormatedWithAdressOIB>
    <izvorni_sadrzaj> EXPERT TEAM društvo s ograničenom odgovornošću za poslovno savjetovanje i ostale usluge, OIB 35258607942, Gajeva 15a, 31540 Donji Miholjac</izvorni_sadrzaj>
    <derivirana_varijabla naziv="DomainObject.Predmet.ProtustrankaFormatedWithAdressOIB_1"> EXPERT TEAM društvo s ograničenom odgovornošću za poslovno savjetovanje i ostale usluge, OIB 35258607942, Gajeva 15a, 31540 Donji Miholjac</derivirana_varijabla>
  </DomainObject.Predmet.ProtustrankaFormatedWithAdressOIB>
  <DomainObject.Predmet.ProtustrankaWithAdress>
    <izvorni_sadrzaj>EXPERT TEAM društvo s ograničenom odgovornošću za poslovno savjetovanje i ostale usluge Gajeva 15a, 31540 Donji Miholjac</izvorni_sadrzaj>
    <derivirana_varijabla naziv="DomainObject.Predmet.ProtustrankaWithAdress_1">EXPERT TEAM društvo s ograničenom odgovornošću za poslovno savjetovanje i ostale usluge Gajeva 15a, 31540 Donji Miholjac</derivirana_varijabla>
  </DomainObject.Predmet.ProtustrankaWithAdress>
  <DomainObject.Predmet.ProtustrankaWithAdressOIB>
    <izvorni_sadrzaj>EXPERT TEAM društvo s ograničenom odgovornošću za poslovno savjetovanje i ostale usluge, OIB 35258607942, Gajeva 15a, 31540 Donji Miholjac</izvorni_sadrzaj>
    <derivirana_varijabla naziv="DomainObject.Predmet.ProtustrankaWithAdressOIB_1">EXPERT TEAM društvo s ograničenom odgovornošću za poslovno savjetovanje i ostale usluge, OIB 35258607942, Gajeva 15a, 31540 Donji Miholjac</derivirana_varijabla>
  </DomainObject.Predmet.ProtustrankaWithAdressOIB>
  <DomainObject.Predmet.ProtustrankaNazivFormated>
    <izvorni_sadrzaj>EXPERT TEAM društvo s ograničenom odgovornošću za poslovno savjetovanje i ostale usluge</izvorni_sadrzaj>
    <derivirana_varijabla naziv="DomainObject.Predmet.ProtustrankaNazivFormated_1">EXPERT TEAM društvo s ograničenom odgovornošću za poslovno savjetovanje i ostale usluge</derivirana_varijabla>
  </DomainObject.Predmet.ProtustrankaNazivFormated>
  <DomainObject.Predmet.ProtustrankaNazivFormatedOIB>
    <izvorni_sadrzaj>EXPERT TEAM društvo s ograničenom odgovornošću za poslovno savjetovanje i ostale usluge, OIB 35258607942</izvorni_sadrzaj>
    <derivirana_varijabla naziv="DomainObject.Predmet.ProtustrankaNazivFormatedOIB_1">EXPERT TEAM društvo s ograničenom odgovornošću za poslovno savjetovanje i ostale usluge, OIB 35258607942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EXPERT TEAM društvo s ograničenom odgovornošću za poslovno savjetovanje i ostale usluge</item>
    </izvorni_sadrzaj>
    <derivirana_varijabla naziv="DomainObject.Predmet.ProtuStrankaListFormated_1">
      <item>EXPERT TEAM društvo s ograničenom odgovornošću za poslovno savjetovanje i ostale usluge</item>
    </derivirana_varijabla>
  </DomainObject.Predmet.ProtuStrankaListFormated>
  <DomainObject.Predmet.ProtuStrankaListFormatedOIB>
    <izvorni_sadrzaj>
      <item>EXPERT TEAM društvo s ograničenom odgovornošću za poslovno savjetovanje i ostale usluge, OIB 35258607942</item>
    </izvorni_sadrzaj>
    <derivirana_varijabla naziv="DomainObject.Predmet.ProtuStrankaListFormatedOIB_1">
      <item>EXPERT TEAM društvo s ograničenom odgovornošću za poslovno savjetovanje i ostale usluge, OIB 35258607942</item>
    </derivirana_varijabla>
  </DomainObject.Predmet.ProtuStrankaListFormatedOIB>
  <DomainObject.Predmet.ProtuStrankaListFormatedWithAdress>
    <izvorni_sadrzaj>
      <item>EXPERT TEAM društvo s ograničenom odgovornošću za poslovno savjetovanje i ostale usluge, Gajeva 15a, 31540 Donji Miholjac</item>
    </izvorni_sadrzaj>
    <derivirana_varijabla naziv="DomainObject.Predmet.ProtuStrankaListFormatedWithAdress_1">
      <item>EXPERT TEAM društvo s ograničenom odgovornošću za poslovno savjetovanje i ostale usluge, Gajeva 15a, 31540 Donji Miholjac</item>
    </derivirana_varijabla>
  </DomainObject.Predmet.ProtuStrankaListFormatedWithAdress>
  <DomainObject.Predmet.ProtuStrankaListFormatedWithAdressOIB>
    <izvorni_sadrzaj>
      <item>EXPERT TEAM društvo s ograničenom odgovornošću za poslovno savjetovanje i ostale usluge, OIB 35258607942, Gajeva 15a, 31540 Donji Miholjac</item>
    </izvorni_sadrzaj>
    <derivirana_varijabla naziv="DomainObject.Predmet.ProtuStrankaListFormatedWithAdressOIB_1">
      <item>EXPERT TEAM društvo s ograničenom odgovornošću za poslovno savjetovanje i ostale usluge, OIB 35258607942, Gajeva 15a, 31540 Donji Miholjac</item>
    </derivirana_varijabla>
  </DomainObject.Predmet.ProtuStrankaListFormatedWithAdressOIB>
  <DomainObject.Predmet.ProtuStrankaListNazivFormated>
    <izvorni_sadrzaj>
      <item>EXPERT TEAM društvo s ograničenom odgovornošću za poslovno savjetovanje i ostale usluge</item>
    </izvorni_sadrzaj>
    <derivirana_varijabla naziv="DomainObject.Predmet.ProtuStrankaListNazivFormated_1">
      <item>EXPERT TEAM društvo s ograničenom odgovornošću za poslovno savjetovanje i ostale usluge</item>
    </derivirana_varijabla>
  </DomainObject.Predmet.ProtuStrankaListNazivFormated>
  <DomainObject.Predmet.ProtuStrankaListNazivFormatedOIB>
    <izvorni_sadrzaj>
      <item>EXPERT TEAM društvo s ograničenom odgovornošću za poslovno savjetovanje i ostale usluge, OIB 35258607942</item>
    </izvorni_sadrzaj>
    <derivirana_varijabla naziv="DomainObject.Predmet.ProtuStrankaListNazivFormatedOIB_1">
      <item>EXPERT TEAM društvo s ograničenom odgovornošću za poslovno savjetovanje i ostale usluge, OIB 35258607942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EXPERT TEAM društvo s ograničenom odgovornošću za poslovno savjetovanje i ostale usluge</izvorni_sadrzaj>
    <derivirana_varijabla naziv="DomainObject.Predmet.ProtustrankaIDrugi_1">EXPERT TEAM društvo s ograničenom odgovornošću za poslovno savjetovanje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EXPERT TEAM društvo s ograničenom odgovornošću za poslovno savjetovanje i ostale usluge, OIB 35258607942, Gajeva 15a, 31540 Donji Miholjac</izvorni_sadrzaj>
    <derivirana_varijabla naziv="DomainObject.Predmet.ProtustrankaIDrugiAdressOIB_1">EXPERT TEAM društvo s ograničenom odgovornošću za poslovno savjetovanje i ostale usluge, OIB 35258607942, Gajeva 15a,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EXPERT TEAM društvo s ograničenom odgovornošću za poslovno savjetovanje i ostale usluge</item>
    </izvorni_sadrzaj>
    <derivirana_varijabla naziv="DomainObject.Predmet.SudioniciListNaziv_1">
      <item>FINA RC OSIJEK</item>
      <item>EXPERT TEAM društvo s ograničenom odgovornošću za poslovno savjetovanje i ostale usluge</item>
    </derivirana_varijabla>
  </DomainObject.Predmet.SudioniciListNaziv>
  <DomainObject.Predmet.SudioniciListAdressOIB>
    <izvorni_sadrzaj>
      <item>FINA RC OSIJEK, OIB 85821130368</item>
      <item>EXPERT TEAM društvo s ograničenom odgovornošću za poslovno savjetovanje i ostale usluge, OIB 35258607942, Gajeva 15a,31540 Donji Miholjac</item>
    </izvorni_sadrzaj>
    <derivirana_varijabla naziv="DomainObject.Predmet.SudioniciListAdressOIB_1">
      <item>FINA RC OSIJEK, OIB 85821130368</item>
      <item>EXPERT TEAM društvo s ograničenom odgovornošću za poslovno savjetovanje i ostale usluge, OIB 35258607942, Gajeva 15a,31540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35258607942</item>
    </izvorni_sadrzaj>
    <derivirana_varijabla naziv="DomainObject.Predmet.SudioniciListNazivOIB_1">
      <item>, OIB 85821130368</item>
      <item>, OIB 35258607942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F03E9-CB90-4F3E-ABA8-916F0449B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316</properties:Words>
  <properties:Characters>1520</properties:Characters>
  <properties:Lines>133</properties:Lines>
  <properties:Paragraphs>25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2016-06-28T12:35:00Z</cp:lastPrinted>
  <dcterms:modified xmlns:xsi="http://www.w3.org/2001/XMLSchema-instance" xsi:type="dcterms:W3CDTF">2016-09-20T11:03:00Z</dcterms:modified>
  <cp:revision>43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