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7f44" w14:paraId="bd37f4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24F0B">
        <w:rPr>
          <w:lang w:val="hr-HR"/>
        </w:rPr>
        <w:t>19</w:t>
      </w:r>
      <w:r w:rsidR="00D7647D">
        <w:rPr>
          <w:lang w:val="hr-HR"/>
        </w:rPr>
        <w:t>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7647D">
        <w:rPr>
          <w:lang w:val="hr-HR"/>
        </w:rPr>
        <w:t>SANDIA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za</w:t>
      </w:r>
      <w:r w:rsidR="00D33EDB">
        <w:rPr>
          <w:lang w:val="hr-HR"/>
        </w:rPr>
        <w:t xml:space="preserve"> </w:t>
      </w:r>
      <w:r w:rsidR="00D7647D">
        <w:rPr>
          <w:lang w:val="hr-HR"/>
        </w:rPr>
        <w:t>trgovinu</w:t>
      </w:r>
      <w:r w:rsidR="009F6757">
        <w:rPr>
          <w:lang w:val="hr-HR"/>
        </w:rPr>
        <w:t xml:space="preserve"> i </w:t>
      </w:r>
      <w:r w:rsidR="00424F0B">
        <w:rPr>
          <w:lang w:val="hr-HR"/>
        </w:rPr>
        <w:t xml:space="preserve">usluge, </w:t>
      </w:r>
      <w:r w:rsidR="00D7647D">
        <w:rPr>
          <w:lang w:val="hr-HR"/>
        </w:rPr>
        <w:t>Medinici</w:t>
      </w:r>
      <w:r w:rsidR="00424F0B">
        <w:rPr>
          <w:lang w:val="hr-HR"/>
        </w:rPr>
        <w:t xml:space="preserve">, </w:t>
      </w:r>
      <w:r w:rsidR="00D7647D">
        <w:rPr>
          <w:lang w:val="hr-HR"/>
        </w:rPr>
        <w:t>Stjepana Radića 73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D7647D">
        <w:rPr>
          <w:lang w:val="hr-HR"/>
        </w:rPr>
        <w:t>47065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7647D">
        <w:rPr>
          <w:lang w:val="hr-HR"/>
        </w:rPr>
        <w:t>67066087391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24F0B">
        <w:rPr>
          <w:lang w:val="hr-HR"/>
        </w:rPr>
        <w:t>19</w:t>
      </w:r>
      <w:r w:rsidR="00D7647D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7647D">
        <w:rPr>
          <w:lang w:val="hr-HR"/>
        </w:rPr>
        <w:t>597.741,32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7647D">
        <w:rPr>
          <w:lang w:val="hr-HR"/>
        </w:rPr>
        <w:t>Aleksandar Milojević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D7647D">
        <w:rPr>
          <w:lang w:val="hr-HR"/>
        </w:rPr>
        <w:t>Medinica</w:t>
      </w:r>
      <w:r w:rsidR="00C432D1">
        <w:rPr>
          <w:lang w:val="hr-HR"/>
        </w:rPr>
        <w:t xml:space="preserve">, </w:t>
      </w:r>
      <w:r w:rsidR="00D7647D">
        <w:rPr>
          <w:lang w:val="hr-HR"/>
        </w:rPr>
        <w:t>Stjepana Radića 73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260F1">
        <w:rPr>
          <w:lang w:val="hr-HR"/>
        </w:rPr>
        <w:t>77483361508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133" w:rsidR="00667133">
      <w:r>
        <w:separator/>
      </w:r>
    </w:p>
  </w:endnote>
  <w:endnote w:id="0" w:type="continuationSeparator">
    <w:p w:rsidRDefault="00667133" w:rsidR="00667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133" w:rsidR="00667133">
      <w:r>
        <w:separator/>
      </w:r>
    </w:p>
  </w:footnote>
  <w:footnote w:id="0" w:type="continuationSeparator">
    <w:p w:rsidRDefault="00667133" w:rsidR="00667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67133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7587E"/>
    <w:rsid w:val="00985844"/>
    <w:rsid w:val="009F1B25"/>
    <w:rsid w:val="009F6757"/>
    <w:rsid w:val="00A475FF"/>
    <w:rsid w:val="00AB4255"/>
    <w:rsid w:val="00B24E12"/>
    <w:rsid w:val="00B53C1D"/>
    <w:rsid w:val="00B7583B"/>
    <w:rsid w:val="00B97F89"/>
    <w:rsid w:val="00BE2EE0"/>
    <w:rsid w:val="00C10334"/>
    <w:rsid w:val="00C432D1"/>
    <w:rsid w:val="00C435AB"/>
    <w:rsid w:val="00C50BCE"/>
    <w:rsid w:val="00CA6057"/>
    <w:rsid w:val="00CD08D1"/>
    <w:rsid w:val="00CD6B0C"/>
    <w:rsid w:val="00CF7F1E"/>
    <w:rsid w:val="00D33EDB"/>
    <w:rsid w:val="00D46E25"/>
    <w:rsid w:val="00D7647D"/>
    <w:rsid w:val="00D81A66"/>
    <w:rsid w:val="00DB6FDF"/>
    <w:rsid w:val="00DC7979"/>
    <w:rsid w:val="00E0254F"/>
    <w:rsid w:val="00E97333"/>
    <w:rsid w:val="00EC2C0D"/>
    <w:rsid w:val="00F12ADC"/>
    <w:rsid w:val="00F178C7"/>
    <w:rsid w:val="00F260F1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0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0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SANDIA društvo s ograničenom odgovornošću za trgovinu i usluge, Medinci</izvorni_sadrzaj>
    <derivirana_varijabla naziv="DomainObject.Predmet.ProtustrankaFormated_1">  SANDIA društvo s ograničenom odgovornošću za trgovinu i usluge, Medinci</derivirana_varijabla>
  </DomainObject.Predmet.ProtustrankaFormated>
  <DomainObject.Predmet.ProtustrankaFormatedOIB>
    <izvorni_sadrzaj>  SANDIA društvo s ograničenom odgovornošću za trgovinu i usluge, Medinci, OIB 67066087391</izvorni_sadrzaj>
    <derivirana_varijabla naziv="DomainObject.Predmet.ProtustrankaFormatedOIB_1">  SANDIA društvo s ograničenom odgovornošću za trgovinu i usluge, Medinci, OIB 67066087391</derivirana_varijabla>
  </DomainObject.Predmet.ProtustrankaFormatedOIB>
  <DomainObject.Predmet.ProtustrankaFormatedWithAdress>
    <izvorni_sadrzaj> SANDIA društvo s ograničenom odgovornošću za trgovinu i usluge, Medinci, Stjepana Radića 73, 33520 Medinci</izvorni_sadrzaj>
    <derivirana_varijabla naziv="DomainObject.Predmet.ProtustrankaFormatedWithAdress_1"> SANDIA društvo s ograničenom odgovornošću za trgovinu i usluge, Medinci, Stjepana Radića 73, 33520 Medinci</derivirana_varijabla>
  </DomainObject.Predmet.ProtustrankaFormatedWithAdress>
  <DomainObject.Predmet.ProtustrankaFormatedWithAdressOIB>
    <izvorni_sadrzaj> SANDIA društvo s ograničenom odgovornošću za trgovinu i usluge, Medinci, OIB 67066087391, Stjepana Radića 73, 33520 Medinci</izvorni_sadrzaj>
    <derivirana_varijabla naziv="DomainObject.Predmet.ProtustrankaFormatedWithAdressOIB_1"> SANDIA društvo s ograničenom odgovornošću za trgovinu i usluge, Medinci, OIB 67066087391, Stjepana Radića 73, 33520 Medinci</derivirana_varijabla>
  </DomainObject.Predmet.ProtustrankaFormatedWithAdressOIB>
  <DomainObject.Predmet.ProtustrankaWithAdress>
    <izvorni_sadrzaj>SANDIA društvo s ograničenom odgovornošću za trgovinu i usluge, Medinci Stjepana Radića 73, 33520 Medinci</izvorni_sadrzaj>
    <derivirana_varijabla naziv="DomainObject.Predmet.ProtustrankaWithAdress_1">SANDIA društvo s ograničenom odgovornošću za trgovinu i usluge, Medinci Stjepana Radića 73, 33520 Medinci</derivirana_varijabla>
  </DomainObject.Predmet.ProtustrankaWithAdress>
  <DomainObject.Predmet.ProtustrankaWithAdressOIB>
    <izvorni_sadrzaj>SANDIA društvo s ograničenom odgovornošću za trgovinu i usluge, Medinci, OIB 67066087391, Stjepana Radića 73, 33520 Medinci</izvorni_sadrzaj>
    <derivirana_varijabla naziv="DomainObject.Predmet.ProtustrankaWithAdressOIB_1">SANDIA društvo s ograničenom odgovornošću za trgovinu i usluge, Medinci, OIB 67066087391, Stjepana Radića 73, 33520 Medinci</derivirana_varijabla>
  </DomainObject.Predmet.ProtustrankaWithAdressOIB>
  <DomainObject.Predmet.ProtustrankaNazivFormated>
    <izvorni_sadrzaj>SANDIA društvo s ograničenom odgovornošću za trgovinu i usluge, Medinci</izvorni_sadrzaj>
    <derivirana_varijabla naziv="DomainObject.Predmet.ProtustrankaNazivFormated_1">SANDIA društvo s ograničenom odgovornošću za trgovinu i usluge, Medinci</derivirana_varijabla>
  </DomainObject.Predmet.ProtustrankaNazivFormated>
  <DomainObject.Predmet.ProtustrankaNazivFormatedOIB>
    <izvorni_sadrzaj>SANDIA društvo s ograničenom odgovornošću za trgovinu i usluge, Medinci, OIB 67066087391</izvorni_sadrzaj>
    <derivirana_varijabla naziv="DomainObject.Predmet.ProtustrankaNazivFormatedOIB_1">SANDIA društvo s ograničenom odgovornošću za trgovinu i usluge, Medinci, OIB 67066087391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SANDIA društvo s ograničenom odgovornošću za trgovinu i usluge, Medinci</item>
    </izvorni_sadrzaj>
    <derivirana_varijabla naziv="DomainObject.Predmet.ProtuStrankaListFormated_1">
      <item>SANDIA društvo s ograničenom odgovornošću za trgovinu i usluge, Medinci</item>
    </derivirana_varijabla>
  </DomainObject.Predmet.ProtuStrankaListFormated>
  <DomainObject.Predmet.ProtuStrankaListFormatedOIB>
    <izvorni_sadrzaj>
      <item>SANDIA društvo s ograničenom odgovornošću za trgovinu i usluge, Medinci, OIB 67066087391</item>
    </izvorni_sadrzaj>
    <derivirana_varijabla naziv="DomainObject.Predmet.ProtuStrankaListFormatedOIB_1">
      <item>SANDIA društvo s ograničenom odgovornošću za trgovinu i usluge, Medinci, OIB 67066087391</item>
    </derivirana_varijabla>
  </DomainObject.Predmet.ProtuStrankaListFormatedOIB>
  <DomainObject.Predmet.ProtuStrankaListFormatedWithAdress>
    <izvorni_sadrzaj>
      <item>SANDIA društvo s ograničenom odgovornošću za trgovinu i usluge, Medinci, Stjepana Radića 73, 33520 Medinci</item>
    </izvorni_sadrzaj>
    <derivirana_varijabla naziv="DomainObject.Predmet.ProtuStrankaListFormatedWithAdress_1">
      <item>SANDIA društvo s ograničenom odgovornošću za trgovinu i usluge, Medinci, Stjepana Radića 73, 33520 Medinci</item>
    </derivirana_varijabla>
  </DomainObject.Predmet.ProtuStrankaListFormatedWithAdress>
  <DomainObject.Predmet.ProtuStrankaListFormatedWithAdressOIB>
    <izvorni_sadrzaj>
      <item>SANDIA društvo s ograničenom odgovornošću za trgovinu i usluge, Medinci, OIB 67066087391, Stjepana Radića 73, 33520 Medinci</item>
    </izvorni_sadrzaj>
    <derivirana_varijabla naziv="DomainObject.Predmet.ProtuStrankaListFormatedWithAdressOIB_1">
      <item>SANDIA društvo s ograničenom odgovornošću za trgovinu i usluge, Medinci, OIB 67066087391, Stjepana Radića 73, 33520 Medinci</item>
    </derivirana_varijabla>
  </DomainObject.Predmet.ProtuStrankaListFormatedWithAdressOIB>
  <DomainObject.Predmet.ProtuStrankaListNazivFormated>
    <izvorni_sadrzaj>
      <item>SANDIA društvo s ograničenom odgovornošću za trgovinu i usluge, Medinci</item>
    </izvorni_sadrzaj>
    <derivirana_varijabla naziv="DomainObject.Predmet.ProtuStrankaListNazivFormated_1">
      <item>SANDIA društvo s ograničenom odgovornošću za trgovinu i usluge, Medinci</item>
    </derivirana_varijabla>
  </DomainObject.Predmet.ProtuStrankaListNazivFormated>
  <DomainObject.Predmet.ProtuStrankaListNazivFormatedOIB>
    <izvorni_sadrzaj>
      <item>SANDIA društvo s ograničenom odgovornošću za trgovinu i usluge, Medinci, OIB 67066087391</item>
    </izvorni_sadrzaj>
    <derivirana_varijabla naziv="DomainObject.Predmet.ProtuStrankaListNazivFormatedOIB_1">
      <item>SANDIA društvo s ograničenom odgovornošću za trgovinu i usluge, Medinci, OIB 67066087391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SANDIA društvo s ograničenom odgovornošću za trgovinu i usluge, Medinci</izvorni_sadrzaj>
    <derivirana_varijabla naziv="DomainObject.Predmet.ProtustrankaIDrugi_1">SANDIA društvo s ograničenom odgovornošću za trgovinu i usluge, Medinci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SANDIA društvo s ograničenom odgovornošću za trgovinu i usluge, Medinci, OIB 67066087391, Stjepana Radića 73, 33520 Medinci</izvorni_sadrzaj>
    <derivirana_varijabla naziv="DomainObject.Predmet.ProtustrankaIDrugiAdressOIB_1">SANDIA društvo s ograničenom odgovornošću za trgovinu i usluge, Medinci, OIB 67066087391, Stjepana Radića 73, 33520 Medinci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SANDIA društvo s ograničenom odgovornošću za trgovinu i usluge, Medinci</item>
    </izvorni_sadrzaj>
    <derivirana_varijabla naziv="DomainObject.Predmet.SudioniciListNaziv_1">
      <item>FINA, RC ZAGREB, Podružnica Bjelovar</item>
      <item>SANDIA društvo s ograničenom odgovornošću za trgovinu i usluge, Medinci</item>
    </derivirana_varijabla>
  </DomainObject.Predmet.SudioniciListNaziv>
  <DomainObject.Predmet.SudioniciListAdressOIB>
    <izvorni_sadrzaj>
      <item>FINA, RC ZAGREB, Podružnica Bjelovar, OIB 85821130368, F. Supila 4,43000 Bjelovar</item>
      <item>SANDIA društvo s ograničenom odgovornošću za trgovinu i usluge, Medinci, OIB 67066087391, Stjepana Radića 73,33520 Medinci</item>
    </izvorni_sadrzaj>
    <derivirana_varijabla naziv="DomainObject.Predmet.SudioniciListAdressOIB_1">
      <item>FINA, RC ZAGREB, Podružnica Bjelovar, OIB 85821130368, F. Supila 4,43000 Bjelovar</item>
      <item>SANDIA društvo s ograničenom odgovornošću za trgovinu i usluge, Medinci, OIB 67066087391, Stjepana Radića 73,33520 Medinci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67066087391</item>
    </izvorni_sadrzaj>
    <derivirana_varijabla naziv="DomainObject.Predmet.SudioniciListNazivOIB_1">
      <item>, OIB 85821130368</item>
      <item>, OIB 67066087391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1752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2015-11-11T10:49:00Z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2015-11-13T11:23:00Z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