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87e7" w14:paraId="1f787e7" w:rsidRDefault="00E076CF" w:rsidR="00E076CF">
      <w:pPr>
        <w15:collapsed w:val="false"/>
      </w:pPr>
      <w:bookmarkStart w:name="_GoBack" w:id="0"/>
      <w:bookmarkEnd w:id="0"/>
    </w:p>
    <w:p w:rsidRDefault="00FD16D9" w:rsidR="00E076CF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5998">
        <w:t>-1</w:t>
      </w:r>
      <w:r w:rsidR="0049070E">
        <w:t>083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9070E">
        <w:t xml:space="preserve">KAMPARAN </w:t>
      </w:r>
      <w:r w:rsidR="00F945BC">
        <w:t>d.o.o.</w:t>
      </w:r>
      <w:r w:rsidR="008130E8">
        <w:t>,</w:t>
      </w:r>
      <w:r w:rsidR="0049070E">
        <w:t xml:space="preserve"> Studenci, Studenci 0</w:t>
      </w:r>
      <w:r w:rsidR="00F945BC">
        <w:t>,</w:t>
      </w:r>
      <w:r w:rsidR="0049070E">
        <w:t xml:space="preserve"> OIB: 54785397076, MBS: 060192796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9070E" w:rsidRPr="0049070E">
        <w:t xml:space="preserve">KAMPARAN d.o.o., Studenci, Studenci 0, OIB: 54785397076, MBS: 060192796,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49070E">
        <w:t>1070</w:t>
      </w:r>
      <w:r>
        <w:t xml:space="preserve"> dana, u </w:t>
      </w:r>
      <w:r w:rsidR="00E076CF">
        <w:t>u</w:t>
      </w:r>
      <w:r w:rsidR="001E6581">
        <w:t>kupnom iznosu o</w:t>
      </w:r>
      <w:r w:rsidR="0049070E">
        <w:t>d 413.366,92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070E">
        <w:t>3. ST-1083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D16D9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lastRenderedPageBreak/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A17CC3"/>
    <w:rsid w:val="00AA5FA1"/>
    <w:rsid w:val="00AD5BE5"/>
    <w:rsid w:val="00B44A30"/>
    <w:rsid w:val="00B866C9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76EC"/>
    <w:rsid w:val="00F61726"/>
    <w:rsid w:val="00F945BC"/>
    <w:rsid w:val="00FA60C8"/>
    <w:rsid w:val="00FD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16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16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16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16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KAMPARAN d.o.o. za reciklažu i zbrinjavanje otpada</izvorni_sadrzaj>
    <derivirana_varijabla naziv="DomainObject.Predmet.ProtustrankaFormated_1">  KAMPARAN d.o.o. za reciklažu i zbrinjavanje otpada</derivirana_varijabla>
  </DomainObject.Predmet.ProtustrankaFormated>
  <DomainObject.Predmet.ProtustrankaFormatedOIB>
    <izvorni_sadrzaj>  KAMPARAN d.o.o. za reciklažu i zbrinjavanje otpada, OIB 54785397076</izvorni_sadrzaj>
    <derivirana_varijabla naziv="DomainObject.Predmet.ProtustrankaFormatedOIB_1">  KAMPARAN d.o.o. za reciklažu i zbrinjavanje otpada, OIB 54785397076</derivirana_varijabla>
  </DomainObject.Predmet.ProtustrankaFormatedOIB>
  <DomainObject.Predmet.ProtustrankaFormatedWithAdress>
    <izvorni_sadrzaj> KAMPARAN d.o.o. za reciklažu i zbrinjavanje otpada, Studenci 0, 21256 Studenci</izvorni_sadrzaj>
    <derivirana_varijabla naziv="DomainObject.Predmet.ProtustrankaFormatedWithAdress_1"> KAMPARAN d.o.o. za reciklažu i zbrinjavanje otpada, Studenci 0, 21256 Studenci</derivirana_varijabla>
  </DomainObject.Predmet.ProtustrankaFormatedWithAdress>
  <DomainObject.Predmet.ProtustrankaFormatedWithAdressOIB>
    <izvorni_sadrzaj> KAMPARAN d.o.o. za reciklažu i zbrinjavanje otpada, OIB 54785397076, Studenci 0, 21256 Studenci</izvorni_sadrzaj>
    <derivirana_varijabla naziv="DomainObject.Predmet.ProtustrankaFormatedWithAdressOIB_1"> KAMPARAN d.o.o. za reciklažu i zbrinjavanje otpada, OIB 54785397076, Studenci 0, 21256 Studenci</derivirana_varijabla>
  </DomainObject.Predmet.ProtustrankaFormatedWithAdressOIB>
  <DomainObject.Predmet.ProtustrankaWithAdress>
    <izvorni_sadrzaj>KAMPARAN d.o.o. za reciklažu i zbrinjavanje otpada Studenci 0, 21256 Studenci</izvorni_sadrzaj>
    <derivirana_varijabla naziv="DomainObject.Predmet.ProtustrankaWithAdress_1">KAMPARAN d.o.o. za reciklažu i zbrinjavanje otpada Studenci 0, 21256 Studenci</derivirana_varijabla>
  </DomainObject.Predmet.ProtustrankaWithAdress>
  <DomainObject.Predmet.ProtustrankaWithAdressOIB>
    <izvorni_sadrzaj>KAMPARAN d.o.o. za reciklažu i zbrinjavanje otpada, OIB 54785397076, Studenci 0, 21256 Studenci</izvorni_sadrzaj>
    <derivirana_varijabla naziv="DomainObject.Predmet.ProtustrankaWithAdressOIB_1">KAMPARAN d.o.o. za reciklažu i zbrinjavanje otpada, OIB 54785397076, Studenci 0, 21256 Studenci</derivirana_varijabla>
  </DomainObject.Predmet.ProtustrankaWithAdressOIB>
  <DomainObject.Predmet.ProtustrankaNazivFormated>
    <izvorni_sadrzaj>KAMPARAN d.o.o. za reciklažu i zbrinjavanje otpada</izvorni_sadrzaj>
    <derivirana_varijabla naziv="DomainObject.Predmet.ProtustrankaNazivFormated_1">KAMPARAN d.o.o. za reciklažu i zbrinjavanje otpada</derivirana_varijabla>
  </DomainObject.Predmet.ProtustrankaNazivFormated>
  <DomainObject.Predmet.ProtustrankaNazivFormatedOIB>
    <izvorni_sadrzaj>KAMPARAN d.o.o. za reciklažu i zbrinjavanje otpada, OIB 54785397076</izvorni_sadrzaj>
    <derivirana_varijabla naziv="DomainObject.Predmet.ProtustrankaNazivFormatedOIB_1">KAMPARAN d.o.o. za reciklažu i zbrinjavanje otpada, OIB 54785397076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413366.92</izvorni_sadrzaj>
    <derivirana_varijabla naziv="DomainObject.Predmet.TrenutnaVrijednost_1">413366.92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KAMPARAN d.o.o. za reciklažu i zbrinjavanje otpada</item>
    </izvorni_sadrzaj>
    <derivirana_varijabla naziv="DomainObject.Predmet.ProtuStrankaListFormated_1">
      <item>KAMPARAN d.o.o. za reciklažu i zbrinjavanje otpada</item>
    </derivirana_varijabla>
  </DomainObject.Predmet.ProtuStrankaListFormated>
  <DomainObject.Predmet.ProtuStrankaListFormatedOIB>
    <izvorni_sadrzaj>
      <item>KAMPARAN d.o.o. za reciklažu i zbrinjavanje otpada, OIB 54785397076</item>
    </izvorni_sadrzaj>
    <derivirana_varijabla naziv="DomainObject.Predmet.ProtuStrankaListFormatedOIB_1">
      <item>KAMPARAN d.o.o. za reciklažu i zbrinjavanje otpada, OIB 54785397076</item>
    </derivirana_varijabla>
  </DomainObject.Predmet.ProtuStrankaListFormatedOIB>
  <DomainObject.Predmet.ProtuStrankaListFormatedWithAdress>
    <izvorni_sadrzaj>
      <item>KAMPARAN d.o.o. za reciklažu i zbrinjavanje otpada, Studenci 0, 21256 Studenci</item>
    </izvorni_sadrzaj>
    <derivirana_varijabla naziv="DomainObject.Predmet.ProtuStrankaListFormatedWithAdress_1">
      <item>KAMPARAN d.o.o. za reciklažu i zbrinjavanje otpada, Studenci 0, 21256 Studenci</item>
    </derivirana_varijabla>
  </DomainObject.Predmet.ProtuStrankaListFormatedWithAdress>
  <DomainObject.Predmet.ProtuStrankaListFormatedWithAdressOIB>
    <izvorni_sadrzaj>
      <item>KAMPARAN d.o.o. za reciklažu i zbrinjavanje otpada, OIB 54785397076, Studenci 0, 21256 Studenci</item>
    </izvorni_sadrzaj>
    <derivirana_varijabla naziv="DomainObject.Predmet.ProtuStrankaListFormatedWithAdressOIB_1">
      <item>KAMPARAN d.o.o. za reciklažu i zbrinjavanje otpada, OIB 54785397076, Studenci 0, 21256 Studenci</item>
    </derivirana_varijabla>
  </DomainObject.Predmet.ProtuStrankaListFormatedWithAdressOIB>
  <DomainObject.Predmet.ProtuStrankaListNazivFormated>
    <izvorni_sadrzaj>
      <item>KAMPARAN d.o.o. za reciklažu i zbrinjavanje otpada</item>
    </izvorni_sadrzaj>
    <derivirana_varijabla naziv="DomainObject.Predmet.ProtuStrankaListNazivFormated_1">
      <item>KAMPARAN d.o.o. za reciklažu i zbrinjavanje otpada</item>
    </derivirana_varijabla>
  </DomainObject.Predmet.ProtuStrankaListNazivFormated>
  <DomainObject.Predmet.ProtuStrankaListNazivFormatedOIB>
    <izvorni_sadrzaj>
      <item>KAMPARAN d.o.o. za reciklažu i zbrinjavanje otpada, OIB 54785397076</item>
    </izvorni_sadrzaj>
    <derivirana_varijabla naziv="DomainObject.Predmet.ProtuStrankaListNazivFormatedOIB_1">
      <item>KAMPARAN d.o.o. za reciklažu i zbrinjavanje otpada, OIB 54785397076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KAMPARAN d.o.o. za reciklažu i zbrinjavanje otpada</izvorni_sadrzaj>
    <derivirana_varijabla naziv="DomainObject.Predmet.ProtustrankaIDrugi_1">KAMPARAN d.o.o. za reciklažu i zbrinjavanje otpada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KAMPARAN d.o.o. za reciklažu i zbrinjavanje otpada, OIB 54785397076, Studenci 0, 21256 Studenci</izvorni_sadrzaj>
    <derivirana_varijabla naziv="DomainObject.Predmet.ProtustrankaIDrugiAdressOIB_1">KAMPARAN d.o.o. za reciklažu i zbrinjavanje otpada, OIB 54785397076, Studenci 0, 21256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KAMPARAN d.o.o. za reciklažu i zbrinjavanje otpada</item>
      <item>FINANCIJSKA AGENCIJA, RC SPLIT</item>
    </izvorni_sadrzaj>
    <derivirana_varijabla naziv="DomainObject.Predmet.SudioniciListNaziv_1">
      <item>KAMPARAN d.o.o. za reciklažu i zbrinjavanje otpada</item>
      <item>FINANCIJSKA AGENCIJA, RC SPLIT</item>
    </derivirana_varijabla>
  </DomainObject.Predmet.SudioniciListNaziv>
  <DomainObject.Predmet.SudioniciListAdressOIB>
    <izvorni_sadrzaj>
      <item>KAMPARAN d.o.o. za reciklažu i zbrinjavanje otpada, OIB 54785397076, Studenci 0,21256 Studenci</item>
      <item>FINANCIJSKA AGENCIJA, RC SPLIT, OIB 85821130368, Mažuranićevo šetalište 24 b,21000 Split</item>
    </izvorni_sadrzaj>
    <derivirana_varijabla naziv="DomainObject.Predmet.SudioniciListAdressOIB_1">
      <item>KAMPARAN d.o.o. za reciklažu i zbrinjavanje otpada, OIB 54785397076, Studenci 0,21256 Studenci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54785397076</item>
      <item>, OIB 85821130368</item>
    </izvorni_sadrzaj>
    <derivirana_varijabla naziv="DomainObject.Predmet.SudioniciListNazivOIB_1">
      <item>, OIB 54785397076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1761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2015-11-11T07:31:00Z</dcterms:created>
  <dc:creator>Lari Glavaš</dc:creator>
  <cp:lastModifiedBy>Lari Glavaš</cp:lastModifiedBy>
  <cp:lastPrinted>2015-11-11T07:31:00Z</cp:lastPrinted>
  <dcterms:modified xmlns:xsi="http://www.w3.org/2001/XMLSchema-instance" xsi:type="dcterms:W3CDTF">2015-11-11T07:31:00Z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