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1ad9" w14:paraId="02d1ad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794178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794178" w:rsidRPr="00794178">
        <w:rPr>
          <w:rFonts w:hAnsi="Times New Roman" w:ascii="Times New Roman"/>
        </w:rPr>
        <w:t>TRI-O PRODUKCIJA d.o.o. OIB: 24011517759, MBS: 080469101 iz Zagreba, Šenoina 1</w:t>
      </w:r>
      <w:r w:rsidR="00597499" w:rsidRPr="00794178">
        <w:rPr>
          <w:rFonts w:hAnsi="Times New Roman" w:ascii="Times New Roman"/>
        </w:rPr>
        <w:t xml:space="preserve">dana </w:t>
      </w:r>
      <w:r w:rsidR="00E568FB" w:rsidRPr="00794178">
        <w:rPr>
          <w:rFonts w:hAnsi="Times New Roman" w:ascii="Times New Roman"/>
        </w:rPr>
        <w:t>19</w:t>
      </w:r>
      <w:r w:rsidR="001B607D" w:rsidRPr="00794178">
        <w:rPr>
          <w:rFonts w:hAnsi="Times New Roman" w:ascii="Times New Roman"/>
        </w:rPr>
        <w:t>. siječnja 2016</w:t>
      </w:r>
      <w:r w:rsidR="00EE69E5" w:rsidRPr="00794178">
        <w:rPr>
          <w:rFonts w:hAnsi="Times New Roman" w:ascii="Times New Roman"/>
          <w:szCs w:val="24"/>
        </w:rPr>
        <w:t xml:space="preserve">. </w:t>
      </w:r>
      <w:r w:rsidR="00AB6F55" w:rsidRPr="00794178">
        <w:rPr>
          <w:rFonts w:hAnsi="Times New Roman" w:ascii="Times New Roman"/>
          <w:szCs w:val="24"/>
        </w:rPr>
        <w:t>godine</w:t>
      </w:r>
    </w:p>
    <w:p w:rsidRDefault="009D1550" w:rsidP="00997BA9" w:rsidR="009D1550" w:rsidRPr="0079417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794178" w:rsidR="00794178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794178" w:rsidRPr="00794178">
        <w:rPr>
          <w:rFonts w:hAnsi="Times New Roman" w:ascii="Times New Roman"/>
          <w:szCs w:val="24"/>
        </w:rPr>
        <w:t xml:space="preserve">TRI-O PRODUKCIJA d.o.o. OIB: </w:t>
      </w:r>
    </w:p>
    <w:p w:rsidRDefault="00794178" w:rsidP="00794178" w:rsidR="00943627" w:rsidRPr="001E4AF1">
      <w:pPr>
        <w:pStyle w:val="BodyText21"/>
        <w:rPr>
          <w:rFonts w:hAnsi="Times New Roman" w:ascii="Times New Roman"/>
          <w:szCs w:val="24"/>
        </w:rPr>
      </w:pPr>
      <w:r w:rsidRPr="00794178">
        <w:rPr>
          <w:rFonts w:hAnsi="Times New Roman" w:ascii="Times New Roman"/>
          <w:szCs w:val="24"/>
        </w:rPr>
        <w:t>24011517759, MBS: 080469101 iz Zagreba, Šenoina 1</w:t>
      </w: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Stečajni postupak otvoren je dana </w:t>
      </w:r>
      <w:r w:rsidR="00E568FB" w:rsidRPr="001E4AF1">
        <w:rPr>
          <w:rFonts w:hAnsi="Times New Roman" w:ascii="Times New Roman"/>
          <w:szCs w:val="24"/>
        </w:rPr>
        <w:t>19</w:t>
      </w:r>
      <w:r w:rsidR="001B607D" w:rsidRPr="001E4AF1">
        <w:rPr>
          <w:rFonts w:hAnsi="Times New Roman" w:ascii="Times New Roman"/>
          <w:szCs w:val="24"/>
        </w:rPr>
        <w:t>.01.2016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F32BEF">
        <w:rPr>
          <w:rFonts w:hAnsi="Times New Roman" w:ascii="Times New Roman"/>
          <w:szCs w:val="24"/>
        </w:rPr>
        <w:t>11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F32BEF">
        <w:rPr>
          <w:rFonts w:hAnsi="Times New Roman" w:ascii="Times New Roman"/>
          <w:szCs w:val="24"/>
        </w:rPr>
        <w:t>30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794178" w:rsidRPr="00794178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794178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794178">
        <w:rPr>
          <w:rFonts w:hAnsi="Times New Roman" w:ascii="Times New Roman"/>
          <w:szCs w:val="24"/>
        </w:rPr>
        <w:t>pl. Zajca 17.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794178" w:rsidRPr="00794178">
        <w:rPr>
          <w:rFonts w:hAnsi="Times New Roman" w:ascii="Times New Roman"/>
          <w:szCs w:val="24"/>
        </w:rPr>
        <w:t>TRI-O PRODUKCIJA d.o.o. OIB: 24011517759, MBS: 080469101 iz Zagreba, Šenoina 1</w:t>
      </w:r>
    </w:p>
    <w:p w:rsidRDefault="00EE69E5" w:rsidP="00794178" w:rsidR="00EE69E5" w:rsidRPr="00794178">
      <w:pPr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E568FB">
        <w:rPr>
          <w:rFonts w:hAnsi="Times New Roman" w:ascii="Times New Roman"/>
        </w:rPr>
        <w:t>27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E568FB">
        <w:rPr>
          <w:rFonts w:hAnsi="Times New Roman" w:ascii="Times New Roman"/>
        </w:rPr>
        <w:t>27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E568FB">
        <w:rPr>
          <w:rFonts w:hAnsi="Times New Roman" w:ascii="Times New Roman"/>
        </w:rPr>
        <w:t>27</w:t>
      </w:r>
      <w:r w:rsidR="00516A13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E568FB">
        <w:rPr>
          <w:rFonts w:hAnsi="Times New Roman" w:ascii="Times New Roman"/>
        </w:rPr>
        <w:t>19</w:t>
      </w:r>
      <w:r w:rsidR="001B607D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94178">
          <w:rPr>
            <w:rFonts w:hAnsi="Times New Roman" w:ascii="Times New Roman"/>
          </w:rPr>
          <w:t>70.St-6363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794178">
      <w:rPr>
        <w:rFonts w:hAnsi="Times New Roman" w:ascii="Times New Roman"/>
      </w:rPr>
      <w:t>70.St-6363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Zagreb, Amruševa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1E4AF1"/>
    <w:rsid w:val="00412880"/>
    <w:rsid w:val="0042162E"/>
    <w:rsid w:val="004D0269"/>
    <w:rsid w:val="004F37F6"/>
    <w:rsid w:val="00516A13"/>
    <w:rsid w:val="005304D4"/>
    <w:rsid w:val="00532B71"/>
    <w:rsid w:val="00587FEC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94178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4528"/>
    <w:rsid w:val="00E568FB"/>
    <w:rsid w:val="00EE5750"/>
    <w:rsid w:val="00EE69E5"/>
    <w:rsid w:val="00F32BE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87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F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F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F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F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87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F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F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F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F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6363</izvorni_sadrzaj>
    <derivirana_varijabla naziv="DomainObject.Predmet.Broj_1">6363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St-6363/2015</izvorni_sadrzaj>
    <derivirana_varijabla naziv="DomainObject.Predmet.OznakaBroj_1">St-6363/2015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TRI-O PRODUKCIJA d.o.o. zastupanog po punomoćniku Katarina Marić; KORALJKA ZADRO; IVONA MALČIĆ</izvorni_sadrzaj>
    <derivirana_varijabla naziv="DomainObject.Predmet.ProtustrankaFormated_1">  TRI-O PRODUKCIJA d.o.o. zastupanog po punomoćniku Katarina Marić; KORALJKA ZADRO; IVONA MALČIĆ</derivirana_varijabla>
  </DomainObject.Predmet.ProtustrankaFormated>
  <DomainObject.Predmet.ProtustrankaFormatedOIB>
    <izvorni_sadrzaj>  TRI-O PRODUKCIJA d.o.o., OIB 24011517759 zastupanog po punomoćniku Katarina Marić; KORALJKA ZADRO; IVONA MALČIĆ</izvorni_sadrzaj>
    <derivirana_varijabla naziv="DomainObject.Predmet.ProtustrankaFormatedOIB_1">  TRI-O PRODUKCIJA d.o.o., OIB 24011517759 zastupanog po punomoćniku Katarina Marić; KORALJKA ZADRO; IVONA MALČIĆ</derivirana_varijabla>
  </DomainObject.Predmet.ProtustrankaFormatedOIB>
  <DomainObject.Predmet.ProtustrankaFormatedWithAdress>
    <izvorni_sadrzaj> TRI-O PRODUKCIJA d.o.o., Šenoina 1, 10000 Zagreb zastupanog po punomoćniku Katarina Marić; KORALJKA ZADRO; IVONA MALČIĆ</izvorni_sadrzaj>
    <derivirana_varijabla naziv="DomainObject.Predmet.ProtustrankaFormatedWithAdress_1"> TRI-O PRODUKCIJA d.o.o., Šenoina 1, 10000 Zagreb zastupanog po punomoćniku Katarina Marić; KORALJKA ZADRO; IVONA MALČIĆ</derivirana_varijabla>
  </DomainObject.Predmet.ProtustrankaFormatedWithAdress>
  <DomainObject.Predmet.ProtustrankaFormatedWithAdressOIB>
    <izvorni_sadrzaj> TRI-O PRODUKCIJA d.o.o., OIB 24011517759, Šenoina 1, 10000 Zagreb zastupanog po punomoćniku Katarina Marić; KORALJKA ZADRO; IVONA MALČIĆ</izvorni_sadrzaj>
    <derivirana_varijabla naziv="DomainObject.Predmet.ProtustrankaFormatedWithAdressOIB_1"> TRI-O PRODUKCIJA d.o.o., OIB 24011517759, Šenoina 1, 10000 Zagreb zastupanog po punomoćniku Katarina Marić; KORALJKA ZADRO; IVONA MALČIĆ</derivirana_varijabla>
  </DomainObject.Predmet.ProtustrankaFormatedWithAdressOIB>
  <DomainObject.Predmet.ProtustrankaWithAdress>
    <izvorni_sadrzaj>TRI-O PRODUKCIJA d.o.o. Šenoina 1, 10000 Zagreb</izvorni_sadrzaj>
    <derivirana_varijabla naziv="DomainObject.Predmet.ProtustrankaWithAdress_1">TRI-O PRODUKCIJA d.o.o. Šenoina 1, 10000 Zagreb</derivirana_varijabla>
  </DomainObject.Predmet.ProtustrankaWithAdress>
  <DomainObject.Predmet.ProtustrankaWithAdressOIB>
    <izvorni_sadrzaj>TRI-O PRODUKCIJA d.o.o., OIB 24011517759, Šenoina 1, 10000 Zagreb</izvorni_sadrzaj>
    <derivirana_varijabla naziv="DomainObject.Predmet.ProtustrankaWithAdressOIB_1">TRI-O PRODUKCIJA d.o.o., OIB 24011517759, Šenoina 1, 10000 Zagreb</derivirana_varijabla>
  </DomainObject.Predmet.ProtustrankaWithAdressOIB>
  <DomainObject.Predmet.ProtustrankaNazivFormated>
    <izvorni_sadrzaj>TRI-O PRODUKCIJA d.o.o.</izvorni_sadrzaj>
    <derivirana_varijabla naziv="DomainObject.Predmet.ProtustrankaNazivFormated_1">TRI-O PRODUKCIJA d.o.o.</derivirana_varijabla>
  </DomainObject.Predmet.ProtustrankaNazivFormated>
  <DomainObject.Predmet.ProtustrankaNazivFormatedOIB>
    <izvorni_sadrzaj>TRI-O PRODUKCIJA d.o.o., OIB 24011517759</izvorni_sadrzaj>
    <derivirana_varijabla naziv="DomainObject.Predmet.ProtustrankaNazivFormatedOIB_1">TRI-O PRODUKCIJA d.o.o., OIB 24011517759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TRI-O PRODUKCIJA d.o.o. zastupanog po punomoćniku Katarina Marić; KORALJKA ZADRO; IVONA MALČIĆ</item>
    </izvorni_sadrzaj>
    <derivirana_varijabla naziv="DomainObject.Predmet.ProtuStrankaListFormated_1">
      <item>TRI-O PRODUKCIJA d.o.o. zastupanog po punomoćniku Katarina Marić; KORALJKA ZADRO; IVONA MALČIĆ</item>
    </derivirana_varijabla>
  </DomainObject.Predmet.ProtuStrankaListFormated>
  <DomainObject.Predmet.ProtuStrankaListFormatedOIB>
    <izvorni_sadrzaj>
      <item>TRI-O PRODUKCIJA d.o.o., OIB 24011517759 zastupanog po punomoćniku Katarina Marić; KORALJKA ZADRO; IVONA MALČIĆ</item>
    </izvorni_sadrzaj>
    <derivirana_varijabla naziv="DomainObject.Predmet.ProtuStrankaListFormatedOIB_1">
      <item>TRI-O PRODUKCIJA d.o.o., OIB 24011517759 zastupanog po punomoćniku Katarina Marić; KORALJKA ZADRO; IVONA MALČIĆ</item>
    </derivirana_varijabla>
  </DomainObject.Predmet.ProtuStrankaListFormatedOIB>
  <DomainObject.Predmet.ProtuStrankaListFormatedWithAdress>
    <izvorni_sadrzaj>
      <item>TRI-O PRODUKCIJA d.o.o., Šenoina 1, 10000 Zagreb zastupanog po punomoćniku Katarina Marić; KORALJKA ZADRO; IVONA MALČIĆ</item>
    </izvorni_sadrzaj>
    <derivirana_varijabla naziv="DomainObject.Predmet.ProtuStrankaListFormatedWithAdress_1">
      <item>TRI-O PRODUKCIJA d.o.o., Šenoina 1, 10000 Zagreb zastupanog po punomoćniku Katarina Marić; KORALJKA ZADRO; IVONA MALČIĆ</item>
    </derivirana_varijabla>
  </DomainObject.Predmet.ProtuStrankaListFormatedWithAdress>
  <DomainObject.Predmet.ProtuStrankaListFormatedWithAdressOIB>
    <izvorni_sadrzaj>
      <item>TRI-O PRODUKCIJA d.o.o., OIB 24011517759, Šenoina 1, 10000 Zagreb zastupanog po punomoćniku Katarina Marić; KORALJKA ZADRO; IVONA MALČIĆ</item>
    </izvorni_sadrzaj>
    <derivirana_varijabla naziv="DomainObject.Predmet.ProtuStrankaListFormatedWithAdressOIB_1">
      <item>TRI-O PRODUKCIJA d.o.o., OIB 24011517759, Šenoina 1, 10000 Zagreb zastupanog po punomoćniku Katarina Marić; KORALJKA ZADRO; IVONA MALČIĆ</item>
    </derivirana_varijabla>
  </DomainObject.Predmet.ProtuStrankaListFormatedWithAdressOIB>
  <DomainObject.Predmet.ProtuStrankaListNazivFormated>
    <izvorni_sadrzaj>
      <item>TRI-O PRODUKCIJA d.o.o.</item>
    </izvorni_sadrzaj>
    <derivirana_varijabla naziv="DomainObject.Predmet.ProtuStrankaListNazivFormated_1">
      <item>TRI-O PRODUKCIJA d.o.o.</item>
    </derivirana_varijabla>
  </DomainObject.Predmet.ProtuStrankaListNazivFormated>
  <DomainObject.Predmet.ProtuStrankaListNazivFormatedOIB>
    <izvorni_sadrzaj>
      <item>TRI-O PRODUKCIJA d.o.o., OIB 24011517759</item>
    </izvorni_sadrzaj>
    <derivirana_varijabla naziv="DomainObject.Predmet.ProtuStrankaListNazivFormatedOIB_1">
      <item>TRI-O PRODUKCIJA d.o.o., OIB 24011517759</item>
    </derivirana_varijabla>
  </DomainObject.Predmet.ProtuStrankaListNazivFormatedOIB>
  <DomainObject.Predmet.OstaliListFormated>
    <izvorni_sadrzaj>
      <item>Katarina Marić punomoćnik sudionika u postupku TRI-O PRODUKCIJA d.o.o.</item>
      <item>KORALJKA ZADRO punomoćnik sudionika u postupku TRI-O PRODUKCIJA d.o.o.</item>
      <item>IVONA MALČIĆ punomoćnik sudionika u postupku TRI-O PRODUKCIJA d.o.o.</item>
    </izvorni_sadrzaj>
    <derivirana_varijabla naziv="DomainObject.Predmet.OstaliListFormated_1">
      <item>Katarina Marić punomoćnik sudionika u postupku TRI-O PRODUKCIJA d.o.o.</item>
      <item>KORALJKA ZADRO punomoćnik sudionika u postupku TRI-O PRODUKCIJA d.o.o.</item>
      <item>IVONA MALČIĆ punomoćnik sudionika u postupku TRI-O PRODUKCIJA d.o.o.</item>
    </derivirana_varijabla>
  </DomainObject.Predmet.OstaliListFormated>
  <DomainObject.Predmet.OstaliListFormatedOIB>
    <izvorni_sadrzaj>
      <item>Katarina Marić, OIB 70146276487 punomoćnik sudionika u postupku TRI-O PRODUKCIJA d.o.o.</item>
      <item>KORALJKA ZADRO, OIB 24795708327 punomoćnik sudionika u postupku TRI-O PRODUKCIJA d.o.o.</item>
      <item>IVONA MALČIĆ, OIB 11350983877 punomoćnik sudionika u postupku TRI-O PRODUKCIJA d.o.o.</item>
    </izvorni_sadrzaj>
    <derivirana_varijabla naziv="DomainObject.Predmet.OstaliListFormatedOIB_1">
      <item>Katarina Marić, OIB 70146276487 punomoćnik sudionika u postupku TRI-O PRODUKCIJA d.o.o.</item>
      <item>KORALJKA ZADRO, OIB 24795708327 punomoćnik sudionika u postupku TRI-O PRODUKCIJA d.o.o.</item>
      <item>IVONA MALČIĆ, OIB 11350983877 punomoćnik sudionika u postupku TRI-O PRODUKCIJA d.o.o.</item>
    </derivirana_varijabla>
  </DomainObject.Predmet.OstaliListFormatedOIB>
  <DomainObject.Predmet.OstaliListFormatedWithAdress>
    <izvorni_sadrzaj>
      <item>Katarina Marić, Šenoina Ulica 1, Zagreb punomoćnik sudionika u postupku TRI-O PRODUKCIJA d.o.o.</item>
      <item>KORALJKA ZADRO, BRANIMIROVA 49, 10000 Zagreb punomoćnik sudionika u postupku TRI-O PRODUKCIJA d.o.o.</item>
      <item>IVONA MALČIĆ, A.G.MATOŠA 53, 10370 Dugo Selo punomoćnik sudionika u postupku TRI-O PRODUKCIJA d.o.o.</item>
    </izvorni_sadrzaj>
    <derivirana_varijabla naziv="DomainObject.Predmet.OstaliListFormatedWithAdress_1">
      <item>Katarina Marić, Šenoina Ulica 1, Zagreb punomoćnik sudionika u postupku TRI-O PRODUKCIJA d.o.o.</item>
      <item>KORALJKA ZADRO, BRANIMIROVA 49, 10000 Zagreb punomoćnik sudionika u postupku TRI-O PRODUKCIJA d.o.o.</item>
      <item>IVONA MALČIĆ, A.G.MATOŠA 53, 10370 Dugo Selo punomoćnik sudionika u postupku TRI-O PRODUKCIJA d.o.o.</item>
    </derivirana_varijabla>
  </DomainObject.Predmet.OstaliListFormatedWithAdress>
  <DomainObject.Predmet.OstaliListFormatedWithAdressOIB>
    <izvorni_sadrzaj>
      <item>Katarina Marić, OIB 70146276487, Šenoina Ulica 1, Zagreb punomoćnik sudionika u postupku TRI-O PRODUKCIJA d.o.o.</item>
      <item>KORALJKA ZADRO, OIB 24795708327, BRANIMIROVA 49, 10000 Zagreb punomoćnik sudionika u postupku TRI-O PRODUKCIJA d.o.o.</item>
      <item>IVONA MALČIĆ, OIB 11350983877, A.G.MATOŠA 53, 10370 Dugo Selo punomoćnik sudionika u postupku TRI-O PRODUKCIJA d.o.o.</item>
    </izvorni_sadrzaj>
    <derivirana_varijabla naziv="DomainObject.Predmet.OstaliListFormatedWithAdressOIB_1">
      <item>Katarina Marić, OIB 70146276487, Šenoina Ulica 1, Zagreb punomoćnik sudionika u postupku TRI-O PRODUKCIJA d.o.o.</item>
      <item>KORALJKA ZADRO, OIB 24795708327, BRANIMIROVA 49, 10000 Zagreb punomoćnik sudionika u postupku TRI-O PRODUKCIJA d.o.o.</item>
      <item>IVONA MALČIĆ, OIB 11350983877, A.G.MATOŠA 53, 10370 Dugo Selo punomoćnik sudionika u postupku TRI-O PRODUKCIJA d.o.o.</item>
    </derivirana_varijabla>
  </DomainObject.Predmet.OstaliListFormatedWithAdressOIB>
  <DomainObject.Predmet.OstaliListNazivFormated>
    <izvorni_sadrzaj>
      <item>Katarina Marić</item>
      <item>KORALJKA ZADRO</item>
      <item>IVONA MALČIĆ</item>
    </izvorni_sadrzaj>
    <derivirana_varijabla naziv="DomainObject.Predmet.OstaliListNazivFormated_1">
      <item>Katarina Marić</item>
      <item>KORALJKA ZADRO</item>
      <item>IVONA MALČIĆ</item>
    </derivirana_varijabla>
  </DomainObject.Predmet.OstaliListNazivFormated>
  <DomainObject.Predmet.OstaliListNazivFormatedOIB>
    <izvorni_sadrzaj>
      <item>Katarina Marić, OIB 70146276487</item>
      <item>KORALJKA ZADRO, OIB 24795708327</item>
      <item>IVONA MALČIĆ, OIB 11350983877</item>
    </izvorni_sadrzaj>
    <derivirana_varijabla naziv="DomainObject.Predmet.OstaliListNazivFormatedOIB_1">
      <item>Katarina Marić, OIB 70146276487</item>
      <item>KORALJKA ZADRO, OIB 24795708327</item>
      <item>IVONA MALČIĆ, OIB 11350983877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TRI-O PRODUKCIJA d.o.o.</izvorni_sadrzaj>
    <derivirana_varijabla naziv="DomainObject.Predmet.ProtustrankaIDrugi_1">TRI-O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TRI-O PRODUKCIJA d.o.o., OIB 24011517759, Šenoina 1, 10000 Zagreb</izvorni_sadrzaj>
    <derivirana_varijabla naziv="DomainObject.Predmet.ProtustrankaIDrugiAdressOIB_1">TRI-O PRODUKCIJA d.o.o., OIB 24011517759, Šenoina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TRI-O PRODUKCIJA d.o.o.</item>
      <item>Katarina Marić</item>
      <item>KORALJKA ZADRO</item>
      <item>IVONA MALČIĆ</item>
    </izvorni_sadrzaj>
    <derivirana_varijabla naziv="DomainObject.Predmet.SudioniciListNaziv_1">
      <item>FINA Regionalni centar Zagreb</item>
      <item>TRI-O PRODUKCIJA d.o.o.</item>
      <item>Katarina Marić</item>
      <item>KORALJKA ZADRO</item>
      <item>IVONA MALČIĆ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TRI-O PRODUKCIJA d.o.o., OIB 24011517759, Šenoina 1,10000 Zagreb</item>
      <item>Katarina Marić, OIB 70146276487, Šenoina Ulica 1,Zagreb</item>
      <item>KORALJKA ZADRO, OIB 24795708327, BRANIMIROVA 49,10000 Zagreb</item>
      <item>IVONA MALČIĆ, OIB 11350983877, A.G.MATOŠA 53,10370 Dugo Selo</item>
    </izvorni_sadrzaj>
    <derivirana_varijabla naziv="DomainObject.Predmet.SudioniciListAdressOIB_1">
      <item>FINA Regionalni centar Zagreb, OIB 85821130368, Trg svibanjskih žrtava 1995. 1,10000 Zagreb</item>
      <item>TRI-O PRODUKCIJA d.o.o., OIB 24011517759, Šenoina 1,10000 Zagreb</item>
      <item>Katarina Marić, OIB 70146276487, Šenoina Ulica 1,Zagreb</item>
      <item>KORALJKA ZADRO, OIB 24795708327, BRANIMIROVA 49,10000 Zagreb</item>
      <item>IVONA MALČIĆ, OIB 11350983877, A.G.MATOŠA 53,10370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24011517759</item>
      <item>, OIB 70146276487</item>
      <item>, OIB 24795708327</item>
      <item>, OIB 11350983877</item>
    </izvorni_sadrzaj>
    <derivirana_varijabla naziv="DomainObject.Predmet.SudioniciListNazivOIB_1">
      <item>, OIB 85821130368</item>
      <item>, OIB 24011517759</item>
      <item>, OIB 70146276487</item>
      <item>, OIB 24795708327</item>
      <item>, OIB 11350983877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672D2-0AB0-4CEC-BC27-0229AB8AE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2033</properties:Characters>
  <properties:Lines>64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2016-01-19T09:40:00Z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2016-01-19T09:52:00Z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