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62b5" w14:paraId="8bc62b5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7685D">
        <w:rPr>
          <w:sz w:val="24"/>
        </w:rPr>
        <w:t>8025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7685D">
        <w:rPr>
          <w:sz w:val="24"/>
          <w:szCs w:val="24"/>
        </w:rPr>
        <w:t>Gospodarsko uslužna i poljoprivredna zadruga BANOVINA-95</w:t>
      </w:r>
      <w:r w:rsidR="00FA4C1B">
        <w:rPr>
          <w:sz w:val="24"/>
          <w:szCs w:val="24"/>
        </w:rPr>
        <w:t xml:space="preserve">, </w:t>
      </w:r>
      <w:r w:rsidR="0077685D">
        <w:rPr>
          <w:sz w:val="24"/>
          <w:szCs w:val="24"/>
        </w:rPr>
        <w:t>Glina</w:t>
      </w:r>
      <w:r w:rsidR="00FA4C1B">
        <w:rPr>
          <w:sz w:val="24"/>
          <w:szCs w:val="24"/>
        </w:rPr>
        <w:t xml:space="preserve">, </w:t>
      </w:r>
      <w:r w:rsidR="0077685D">
        <w:rPr>
          <w:sz w:val="24"/>
          <w:szCs w:val="24"/>
        </w:rPr>
        <w:t>Frankopanska 1</w:t>
      </w:r>
      <w:r w:rsidR="00FA4C1B">
        <w:rPr>
          <w:sz w:val="24"/>
          <w:szCs w:val="24"/>
        </w:rPr>
        <w:t xml:space="preserve">, OIB: </w:t>
      </w:r>
      <w:r w:rsidR="0050127F">
        <w:rPr>
          <w:sz w:val="24"/>
          <w:szCs w:val="24"/>
        </w:rPr>
        <w:t>65915164299, 17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7685D">
        <w:rPr>
          <w:sz w:val="24"/>
          <w:szCs w:val="24"/>
        </w:rPr>
        <w:t>Gospodarsko uslužna i poljoprivredna zadruga BANOVINA-95, Glina, Frankopanska 1, OIB: 65915164299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77685D">
        <w:rPr>
          <w:sz w:val="24"/>
          <w:szCs w:val="24"/>
        </w:rPr>
        <w:t>Gospodarsko uslužna i poljoprivredna zadruga BANOVINA-95, Glina, Frankopanska 1, OIB: 65915164299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0127F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5382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127F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2C13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5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3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3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3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3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5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3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3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3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3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8025</izvorni_sadrzaj>
    <derivirana_varijabla naziv="DomainObject.Predmet.Broj_1">8025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St-8025/2015</izvorni_sadrzaj>
    <derivirana_varijabla naziv="DomainObject.Predmet.OznakaBroj_1">St-8025/2015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uslužna i poljoprivredna zadruga BANOVINA-95</izvorni_sadrzaj>
    <derivirana_varijabla naziv="DomainObject.Predmet.ProtustrankaFormated_1">  Gospodarsko uslužna i poljoprivredna zadruga BANOVINA-95</derivirana_varijabla>
  </DomainObject.Predmet.ProtustrankaFormated>
  <DomainObject.Predmet.ProtustrankaFormatedOIB>
    <izvorni_sadrzaj>  Gospodarsko uslužna i poljoprivredna zadruga BANOVINA-95, OIB 65915164299</izvorni_sadrzaj>
    <derivirana_varijabla naziv="DomainObject.Predmet.ProtustrankaFormatedOIB_1">  Gospodarsko uslužna i poljoprivredna zadruga BANOVINA-95, OIB 65915164299</derivirana_varijabla>
  </DomainObject.Predmet.ProtustrankaFormatedOIB>
  <DomainObject.Predmet.ProtustrankaFormatedWithAdress>
    <izvorni_sadrzaj> Gospodarsko uslužna i poljoprivredna zadruga BANOVINA-95, Frankopanska 1, 44400 Glina</izvorni_sadrzaj>
    <derivirana_varijabla naziv="DomainObject.Predmet.ProtustrankaFormatedWithAdress_1"> Gospodarsko uslužna i poljoprivredna zadruga BANOVINA-95, Frankopanska 1, 44400 Glina</derivirana_varijabla>
  </DomainObject.Predmet.ProtustrankaFormatedWithAdress>
  <DomainObject.Predmet.ProtustrankaFormatedWithAdressOIB>
    <izvorni_sadrzaj> Gospodarsko uslužna i poljoprivredna zadruga BANOVINA-95, OIB 65915164299, Frankopanska 1, 44400 Glina</izvorni_sadrzaj>
    <derivirana_varijabla naziv="DomainObject.Predmet.ProtustrankaFormatedWithAdressOIB_1"> Gospodarsko uslužna i poljoprivredna zadruga BANOVINA-95, OIB 65915164299, Frankopanska 1, 44400 Glina</derivirana_varijabla>
  </DomainObject.Predmet.ProtustrankaFormatedWithAdressOIB>
  <DomainObject.Predmet.ProtustrankaWithAdress>
    <izvorni_sadrzaj>Gospodarsko uslužna i poljoprivredna zadruga BANOVINA-95 Frankopanska 1, 44400 Glina</izvorni_sadrzaj>
    <derivirana_varijabla naziv="DomainObject.Predmet.ProtustrankaWithAdress_1">Gospodarsko uslužna i poljoprivredna zadruga BANOVINA-95 Frankopanska 1, 44400 Glina</derivirana_varijabla>
  </DomainObject.Predmet.ProtustrankaWithAdress>
  <DomainObject.Predmet.ProtustrankaWithAdressOIB>
    <izvorni_sadrzaj>Gospodarsko uslužna i poljoprivredna zadruga BANOVINA-95, OIB 65915164299, Frankopanska 1, 44400 Glina</izvorni_sadrzaj>
    <derivirana_varijabla naziv="DomainObject.Predmet.ProtustrankaWithAdressOIB_1">Gospodarsko uslužna i poljoprivredna zadruga BANOVINA-95, OIB 65915164299, Frankopanska 1, 44400 Glina</derivirana_varijabla>
  </DomainObject.Predmet.ProtustrankaWithAdressOIB>
  <DomainObject.Predmet.ProtustrankaNazivFormated>
    <izvorni_sadrzaj>Gospodarsko uslužna i poljoprivredna zadruga BANOVINA-95</izvorni_sadrzaj>
    <derivirana_varijabla naziv="DomainObject.Predmet.ProtustrankaNazivFormated_1">Gospodarsko uslužna i poljoprivredna zadruga BANOVINA-95</derivirana_varijabla>
  </DomainObject.Predmet.ProtustrankaNazivFormated>
  <DomainObject.Predmet.ProtustrankaNazivFormatedOIB>
    <izvorni_sadrzaj>Gospodarsko uslužna i poljoprivredna zadruga BANOVINA-95, OIB 65915164299</izvorni_sadrzaj>
    <derivirana_varijabla naziv="DomainObject.Predmet.ProtustrankaNazivFormatedOIB_1">Gospodarsko uslužna i poljoprivredna zadruga BANOVINA-95, OIB 65915164299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Gospodarsko uslužna i poljoprivredna zadruga BANOVINA-95</item>
    </izvorni_sadrzaj>
    <derivirana_varijabla naziv="DomainObject.Predmet.ProtuStrankaListFormated_1">
      <item>Gospodarsko uslužna i poljoprivredna zadruga BANOVINA-95</item>
    </derivirana_varijabla>
  </DomainObject.Predmet.ProtuStrankaListFormated>
  <DomainObject.Predmet.ProtuStrankaListFormatedOIB>
    <izvorni_sadrzaj>
      <item>Gospodarsko uslužna i poljoprivredna zadruga BANOVINA-95, OIB 65915164299</item>
    </izvorni_sadrzaj>
    <derivirana_varijabla naziv="DomainObject.Predmet.ProtuStrankaListFormatedOIB_1">
      <item>Gospodarsko uslužna i poljoprivredna zadruga BANOVINA-95, OIB 65915164299</item>
    </derivirana_varijabla>
  </DomainObject.Predmet.ProtuStrankaListFormatedOIB>
  <DomainObject.Predmet.ProtuStrankaListFormatedWithAdress>
    <izvorni_sadrzaj>
      <item>Gospodarsko uslužna i poljoprivredna zadruga BANOVINA-95, Frankopanska 1, 44400 Glina</item>
    </izvorni_sadrzaj>
    <derivirana_varijabla naziv="DomainObject.Predmet.ProtuStrankaListFormatedWithAdress_1">
      <item>Gospodarsko uslužna i poljoprivredna zadruga BANOVINA-95, Frankopanska 1, 44400 Glina</item>
    </derivirana_varijabla>
  </DomainObject.Predmet.ProtuStrankaListFormatedWithAdress>
  <DomainObject.Predmet.ProtuStrankaListFormatedWithAdressOIB>
    <izvorni_sadrzaj>
      <item>Gospodarsko uslužna i poljoprivredna zadruga BANOVINA-95, OIB 65915164299, Frankopanska 1, 44400 Glina</item>
    </izvorni_sadrzaj>
    <derivirana_varijabla naziv="DomainObject.Predmet.ProtuStrankaListFormatedWithAdressOIB_1">
      <item>Gospodarsko uslužna i poljoprivredna zadruga BANOVINA-95, OIB 65915164299, Frankopanska 1, 44400 Glina</item>
    </derivirana_varijabla>
  </DomainObject.Predmet.ProtuStrankaListFormatedWithAdressOIB>
  <DomainObject.Predmet.ProtuStrankaListNazivFormated>
    <izvorni_sadrzaj>
      <item>Gospodarsko uslužna i poljoprivredna zadruga BANOVINA-95</item>
    </izvorni_sadrzaj>
    <derivirana_varijabla naziv="DomainObject.Predmet.ProtuStrankaListNazivFormated_1">
      <item>Gospodarsko uslužna i poljoprivredna zadruga BANOVINA-95</item>
    </derivirana_varijabla>
  </DomainObject.Predmet.ProtuStrankaListNazivFormated>
  <DomainObject.Predmet.ProtuStrankaListNazivFormatedOIB>
    <izvorni_sadrzaj>
      <item>Gospodarsko uslužna i poljoprivredna zadruga BANOVINA-95, OIB 65915164299</item>
    </izvorni_sadrzaj>
    <derivirana_varijabla naziv="DomainObject.Predmet.ProtuStrankaListNazivFormatedOIB_1">
      <item>Gospodarsko uslužna i poljoprivredna zadruga BANOVINA-95, OIB 65915164299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Gospodarsko uslužna i poljoprivredna zadruga BANOVINA-95</izvorni_sadrzaj>
    <derivirana_varijabla naziv="DomainObject.Predmet.ProtustrankaIDrugi_1">Gospodarsko uslužna i poljoprivredna zadruga BANOVINA-95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Gospodarsko uslužna i poljoprivredna zadruga BANOVINA-95, OIB 65915164299, Frankopanska 1, 44400 Glina</izvorni_sadrzaj>
    <derivirana_varijabla naziv="DomainObject.Predmet.ProtustrankaIDrugiAdressOIB_1">Gospodarsko uslužna i poljoprivredna zadruga BANOVINA-95, OIB 65915164299, Frankopanska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Gospodarsko uslužna i poljoprivredna zadruga BANOVINA-95</item>
    </izvorni_sadrzaj>
    <derivirana_varijabla naziv="DomainObject.Predmet.SudioniciListNaziv_1">
      <item>FINA Regionalni centar Zagreb</item>
      <item>Gospodarsko uslužna i poljoprivredna zadruga BANOVINA-95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Gospodarsko uslužna i poljoprivredna zadruga BANOVINA-95, OIB 65915164299, Frankopanska 1,44400 Glina</item>
    </izvorni_sadrzaj>
    <derivirana_varijabla naziv="DomainObject.Predmet.SudioniciListAdressOIB_1">
      <item>FINA Regionalni centar Zagreb, OIB 85821130368, Trg svibanjskih žrtava 1995. 1,10000 Zagreb</item>
      <item>Gospodarsko uslužna i poljoprivredna zadruga BANOVINA-95, OIB 65915164299, Frankopanska 1,44400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65915164299</item>
    </izvorni_sadrzaj>
    <derivirana_varijabla naziv="DomainObject.Predmet.SudioniciListNazivOIB_1">
      <item>, OIB 85821130368</item>
      <item>, OIB 65915164299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1831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2015-12-14T13:14:00Z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2015-12-17T07:24:00Z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