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7576" w14:paraId="8f07576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>Split, Sukoišanska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2716A1">
        <w:rPr>
          <w:color w:themeColor="text1" w:val="000000"/>
        </w:rPr>
        <w:t>AMFITEATAR d.o.o., Stomorska, Sveti Nikola 46, OIB: 87918778912</w:t>
      </w:r>
      <w:r w:rsidRPr="00E607C5">
        <w:rPr>
          <w:color w:themeColor="text1" w:val="000000"/>
        </w:rPr>
        <w:t xml:space="preserve">, dana </w:t>
      </w:r>
      <w:r w:rsidR="006261F4">
        <w:rPr>
          <w:color w:themeColor="text1" w:val="000000"/>
        </w:rPr>
        <w:t>09</w:t>
      </w:r>
      <w:r w:rsidR="00E607C5" w:rsidRPr="00E607C5">
        <w:rPr>
          <w:color w:themeColor="text1" w:val="000000"/>
        </w:rPr>
        <w:t xml:space="preserve">. </w:t>
      </w:r>
      <w:r w:rsidR="006261F4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>2016. godine</w:t>
      </w:r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</w:t>
      </w:r>
      <w:r w:rsidR="00D31F3E" w:rsidRPr="00E607C5">
        <w:rPr>
          <w:color w:themeColor="text1" w:val="000000"/>
        </w:rPr>
        <w:t>dužnikom</w:t>
      </w:r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2716A1">
        <w:rPr>
          <w:color w:themeColor="text1" w:val="000000"/>
        </w:rPr>
        <w:t>AMFITEATAR d.o.o., Stomorska, Sveti Nikola 46, OIB: 87918778912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6261F4">
        <w:rPr>
          <w:color w:themeColor="text1" w:val="000000"/>
          <w:lang w:val="hr-HR"/>
        </w:rPr>
        <w:t>0</w:t>
      </w:r>
      <w:r w:rsidR="002716A1">
        <w:rPr>
          <w:color w:themeColor="text1" w:val="000000"/>
          <w:lang w:val="hr-HR"/>
        </w:rPr>
        <w:t>3</w:t>
      </w:r>
      <w:r w:rsidRPr="00E607C5">
        <w:rPr>
          <w:color w:themeColor="text1" w:val="000000"/>
          <w:lang w:val="hr-HR"/>
        </w:rPr>
        <w:t xml:space="preserve">. </w:t>
      </w:r>
      <w:r w:rsidR="002716A1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6261F4"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2716A1">
        <w:rPr>
          <w:color w:themeColor="text1" w:val="000000"/>
        </w:rPr>
        <w:t>AMFITEATAR d.o.o., Stomorska, Sveti Nikola 46, OIB: 87918778912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2716A1" w:rsidRPr="002716A1">
        <w:t>St/Tt-15/9526-1 od 18.02.</w:t>
      </w:r>
      <w:r w:rsidR="00477FB7" w:rsidRPr="00477FB7">
        <w:rPr>
          <w:color w:themeColor="text1" w:val="000000"/>
        </w:rPr>
        <w:t>2016</w:t>
      </w:r>
      <w:r w:rsidR="00E607C5" w:rsidRPr="00477FB7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r w:rsidRPr="00E607C5">
        <w:rPr>
          <w:color w:themeColor="text1" w:val="000000"/>
        </w:rPr>
        <w:t xml:space="preserve">U  </w:t>
      </w:r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6261F4">
        <w:rPr>
          <w:color w:themeColor="text1" w:val="000000"/>
        </w:rPr>
        <w:t>09</w:t>
      </w:r>
      <w:r w:rsidR="00E607C5" w:rsidRPr="00E607C5">
        <w:rPr>
          <w:color w:themeColor="text1" w:val="000000"/>
        </w:rPr>
        <w:t xml:space="preserve">. </w:t>
      </w:r>
      <w:r w:rsidR="006261F4">
        <w:rPr>
          <w:color w:themeColor="text1" w:val="000000"/>
        </w:rPr>
        <w:t>lipnja</w:t>
      </w:r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>. godine</w:t>
      </w:r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6261F4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r w:rsidR="00706888">
        <w:t>predlagatelju</w:t>
      </w:r>
      <w:r w:rsidR="00E607C5">
        <w:t xml:space="preserve"> - </w:t>
      </w:r>
      <w:r w:rsidR="00E607C5" w:rsidRPr="007C1CCC">
        <w:t>Financijskoj agenciji, RC Split</w:t>
      </w:r>
    </w:p>
    <w:p w:rsidRDefault="005D4A77" w:rsidP="005D4A77" w:rsidR="00046239">
      <w:r>
        <w:t>-</w:t>
      </w:r>
      <w:r w:rsidR="00046239">
        <w:t>e-Oglasna ploča suda</w:t>
      </w:r>
    </w:p>
    <w:p w:rsidRDefault="005D4A77" w:rsidP="005D4A77" w:rsidR="00706888" w:rsidRPr="00706888">
      <w:r>
        <w:t>-</w:t>
      </w:r>
      <w:r w:rsidR="00507986">
        <w:t>spis</w:t>
      </w:r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2716A1">
      <w:t>1550</w:t>
    </w:r>
    <w:r w:rsidR="0094571E">
      <w:t>/201</w:t>
    </w:r>
    <w:r w:rsidR="006261F4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2716A1">
      <w:t>1550</w:t>
    </w:r>
    <w:r w:rsidR="009221F6">
      <w:t>/201</w:t>
    </w:r>
    <w:r w:rsidR="006261F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800E9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716A1"/>
    <w:rsid w:val="002A4B4D"/>
    <w:rsid w:val="002A71D2"/>
    <w:rsid w:val="002B15A7"/>
    <w:rsid w:val="00331772"/>
    <w:rsid w:val="003B76E7"/>
    <w:rsid w:val="004020C0"/>
    <w:rsid w:val="00425B87"/>
    <w:rsid w:val="00477FB7"/>
    <w:rsid w:val="004838FB"/>
    <w:rsid w:val="004A1B0C"/>
    <w:rsid w:val="005031FC"/>
    <w:rsid w:val="00507986"/>
    <w:rsid w:val="00523D28"/>
    <w:rsid w:val="005449A9"/>
    <w:rsid w:val="005D4A77"/>
    <w:rsid w:val="006139CA"/>
    <w:rsid w:val="006261F4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St-1550/2015</izvorni_sadrzaj>
    <derivirana_varijabla naziv="DomainObject.Predmet.OznakaBroj_1">St-1550/2015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AMFITEATAR društvo s ograničenom odgovornošću, za trgovinu i usluge</izvorni_sadrzaj>
    <derivirana_varijabla naziv="DomainObject.Predmet.ProtustrankaFormated_1">  AMFITEATAR društvo s ograničenom odgovornošću, za trgovinu i usluge</derivirana_varijabla>
  </DomainObject.Predmet.ProtustrankaFormated>
  <DomainObject.Predmet.ProtustrankaFormatedOIB>
    <izvorni_sadrzaj>  AMFITEATAR društvo s ograničenom odgovornošću, za trgovinu i usluge, OIB 87918778912</izvorni_sadrzaj>
    <derivirana_varijabla naziv="DomainObject.Predmet.ProtustrankaFormatedOIB_1">  AMFITEATAR društvo s ograničenom odgovornošću, za trgovinu i usluge, OIB 87918778912</derivirana_varijabla>
  </DomainObject.Predmet.ProtustrankaFormatedOIB>
  <DomainObject.Predmet.ProtustrankaFormatedWithAdress>
    <izvorni_sadrzaj> AMFITEATAR društvo s ograničenom odgovornošću, za trgovinu i usluge, Sveti Nikola 46, 21430 Stomorska</izvorni_sadrzaj>
    <derivirana_varijabla naziv="DomainObject.Predmet.ProtustrankaFormatedWithAdress_1"> AMFITEATAR društvo s ograničenom odgovornošću, za trgovinu i usluge, Sveti Nikola 46, 21430 Stomorska</derivirana_varijabla>
  </DomainObject.Predmet.ProtustrankaFormatedWithAdress>
  <DomainObject.Predmet.ProtustrankaFormatedWithAdressOIB>
    <izvorni_sadrzaj> AMFITEATAR društvo s ograničenom odgovornošću, za trgovinu i usluge, OIB 87918778912, Sveti Nikola 46, 21430 Stomorska</izvorni_sadrzaj>
    <derivirana_varijabla naziv="DomainObject.Predmet.ProtustrankaFormatedWithAdressOIB_1"> AMFITEATAR društvo s ograničenom odgovornošću, za trgovinu i usluge, OIB 87918778912, Sveti Nikola 46, 21430 Stomorska</derivirana_varijabla>
  </DomainObject.Predmet.ProtustrankaFormatedWithAdressOIB>
  <DomainObject.Predmet.ProtustrankaWithAdress>
    <izvorni_sadrzaj>AMFITEATAR društvo s ograničenom odgovornošću, za trgovinu i usluge Sveti Nikola 46, 21430 Stomorska</izvorni_sadrzaj>
    <derivirana_varijabla naziv="DomainObject.Predmet.ProtustrankaWithAdress_1">AMFITEATAR društvo s ograničenom odgovornošću, za trgovinu i usluge Sveti Nikola 46, 21430 Stomorska</derivirana_varijabla>
  </DomainObject.Predmet.ProtustrankaWithAdress>
  <DomainObject.Predmet.ProtustrankaWithAdressOIB>
    <izvorni_sadrzaj>AMFITEATAR društvo s ograničenom odgovornošću, za trgovinu i usluge, OIB 87918778912, Sveti Nikola 46, 21430 Stomorska</izvorni_sadrzaj>
    <derivirana_varijabla naziv="DomainObject.Predmet.ProtustrankaWithAdressOIB_1">AMFITEATAR društvo s ograničenom odgovornošću, za trgovinu i usluge, OIB 87918778912, Sveti Nikola 46, 21430 Stomorska</derivirana_varijabla>
  </DomainObject.Predmet.ProtustrankaWithAdressOIB>
  <DomainObject.Predmet.ProtustrankaNazivFormated>
    <izvorni_sadrzaj>AMFITEATAR društvo s ograničenom odgovornošću, za trgovinu i usluge</izvorni_sadrzaj>
    <derivirana_varijabla naziv="DomainObject.Predmet.ProtustrankaNazivFormated_1">AMFITEATAR društvo s ograničenom odgovornošću, za trgovinu i usluge</derivirana_varijabla>
  </DomainObject.Predmet.ProtustrankaNazivFormated>
  <DomainObject.Predmet.ProtustrankaNazivFormatedOIB>
    <izvorni_sadrzaj>AMFITEATAR društvo s ograničenom odgovornošću, za trgovinu i usluge, OIB 87918778912</izvorni_sadrzaj>
    <derivirana_varijabla naziv="DomainObject.Predmet.ProtustrankaNazivFormatedOIB_1">AMFITEATAR društvo s ograničenom odgovornošću, za trgovinu i usluge, OIB 87918778912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2602.01</izvorni_sadrzaj>
    <derivirana_varijabla naziv="DomainObject.Predmet.TrenutnaVrijednost_1">2602.01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AMFITEATAR društvo s ograničenom odgovornošću, za trgovinu i usluge</item>
    </izvorni_sadrzaj>
    <derivirana_varijabla naziv="DomainObject.Predmet.ProtuStrankaListFormated_1">
      <item>AMFITEATAR društvo s ograničenom odgovornošću, za trgovinu i usluge</item>
    </derivirana_varijabla>
  </DomainObject.Predmet.ProtuStrankaListFormated>
  <DomainObject.Predmet.ProtuStrankaListFormatedOIB>
    <izvorni_sadrzaj>
      <item>AMFITEATAR društvo s ograničenom odgovornošću, za trgovinu i usluge, OIB 87918778912</item>
    </izvorni_sadrzaj>
    <derivirana_varijabla naziv="DomainObject.Predmet.ProtuStrankaListFormatedOIB_1">
      <item>AMFITEATAR društvo s ograničenom odgovornošću, za trgovinu i usluge, OIB 87918778912</item>
    </derivirana_varijabla>
  </DomainObject.Predmet.ProtuStrankaListFormatedOIB>
  <DomainObject.Predmet.ProtuStrankaListFormatedWithAdress>
    <izvorni_sadrzaj>
      <item>AMFITEATAR društvo s ograničenom odgovornošću, za trgovinu i usluge, Sveti Nikola 46, 21430 Stomorska</item>
    </izvorni_sadrzaj>
    <derivirana_varijabla naziv="DomainObject.Predmet.ProtuStrankaListFormatedWithAdress_1">
      <item>AMFITEATAR društvo s ograničenom odgovornošću, za trgovinu i usluge, Sveti Nikola 46, 21430 Stomorska</item>
    </derivirana_varijabla>
  </DomainObject.Predmet.ProtuStrankaListFormatedWithAdress>
  <DomainObject.Predmet.ProtuStrankaListFormatedWithAdressOIB>
    <izvorni_sadrzaj>
      <item>AMFITEATAR društvo s ograničenom odgovornošću, za trgovinu i usluge, OIB 87918778912, Sveti Nikola 46, 21430 Stomorska</item>
    </izvorni_sadrzaj>
    <derivirana_varijabla naziv="DomainObject.Predmet.ProtuStrankaListFormatedWithAdressOIB_1">
      <item>AMFITEATAR društvo s ograničenom odgovornošću, za trgovinu i usluge, OIB 87918778912, Sveti Nikola 46, 21430 Stomorska</item>
    </derivirana_varijabla>
  </DomainObject.Predmet.ProtuStrankaListFormatedWithAdressOIB>
  <DomainObject.Predmet.ProtuStrankaListNazivFormated>
    <izvorni_sadrzaj>
      <item>AMFITEATAR društvo s ograničenom odgovornošću, za trgovinu i usluge</item>
    </izvorni_sadrzaj>
    <derivirana_varijabla naziv="DomainObject.Predmet.ProtuStrankaListNazivFormated_1">
      <item>AMFITEATAR društvo s ograničenom odgovornošću, za trgovinu i usluge</item>
    </derivirana_varijabla>
  </DomainObject.Predmet.ProtuStrankaListNazivFormated>
  <DomainObject.Predmet.ProtuStrankaListNazivFormatedOIB>
    <izvorni_sadrzaj>
      <item>AMFITEATAR društvo s ograničenom odgovornošću, za trgovinu i usluge, OIB 87918778912</item>
    </izvorni_sadrzaj>
    <derivirana_varijabla naziv="DomainObject.Predmet.ProtuStrankaListNazivFormatedOIB_1">
      <item>AMFITEATAR društvo s ograničenom odgovornošću, za trgovinu i usluge, OIB 87918778912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AMFITEATAR društvo s ograničenom odgovornošću, za trgovinu i usluge</izvorni_sadrzaj>
    <derivirana_varijabla naziv="DomainObject.Predmet.ProtustrankaIDrugi_1">AMFITEATAR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AMFITEATAR društvo s ograničenom odgovornošću, za trgovinu i usluge, OIB 87918778912, Sveti Nikola 46, 21430 Stomorska</izvorni_sadrzaj>
    <derivirana_varijabla naziv="DomainObject.Predmet.ProtustrankaIDrugiAdressOIB_1">AMFITEATAR društvo s ograničenom odgovornošću, za trgovinu i usluge, OIB 87918778912, Sveti Nikola 46, 21430 Stomorska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AMFITEATAR društvo s ograničenom odgovornošću, za trgovinu i usluge</item>
      <item>FINANCIJSKA AGENCIJA, RC SPLIT</item>
    </izvorni_sadrzaj>
    <derivirana_varijabla naziv="DomainObject.Predmet.SudioniciListNaziv_1">
      <item>AMFITEATAR društvo s ograničenom odgovornošću, za trgovinu i usluge</item>
      <item>FINANCIJSKA AGENCIJA, RC SPLIT</item>
    </derivirana_varijabla>
  </DomainObject.Predmet.SudioniciListNaziv>
  <DomainObject.Predmet.SudioniciListAdressOIB>
    <izvorni_sadrzaj>
      <item>AMFITEATAR društvo s ograničenom odgovornošću, za trgovinu i usluge, OIB 87918778912, Sveti Nikola 46,21430 Stomorska</item>
      <item>FINANCIJSKA AGENCIJA, RC SPLIT, OIB 85821130368, Mažuranićevo šetalište 24 b,21000 Split</item>
    </izvorni_sadrzaj>
    <derivirana_varijabla naziv="DomainObject.Predmet.SudioniciListAdressOIB_1">
      <item>AMFITEATAR društvo s ograničenom odgovornošću, za trgovinu i usluge, OIB 87918778912, Sveti Nikola 46,21430 Stomorska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87918778912</item>
      <item>, OIB 85821130368</item>
    </izvorni_sadrzaj>
    <derivirana_varijabla naziv="DomainObject.Predmet.SudioniciListNazivOIB_1">
      <item>, OIB 87918778912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226B0-6D60-4454-8231-787C3467A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2099</properties:Characters>
  <properties:Lines>67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2016-06-09T06:59:00Z</cp:lastPrinted>
  <dcterms:modified xmlns:xsi="http://www.w3.org/2001/XMLSchema-instance" xsi:type="dcterms:W3CDTF">2016-06-09T07:18:00Z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