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7882" w14:paraId="b8d7882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E92A87" w:rsidP="004F3811" w:rsidR="004F3811">
      <w:pPr>
        <w:jc w:val="center"/>
        <w:rPr>
          <w:rFonts w:hAnsi="Times New Roman" w:ascii="Times New Roman"/>
          <w:b/>
        </w:rPr>
      </w:pPr>
      <w:r w:rsidRPr="00E92A87">
        <w:rPr>
          <w:rFonts w:hAnsi="Times New Roman" w:ascii="Times New Roman"/>
          <w:b/>
        </w:rPr>
        <w:t>GRADNJA FADIGA j.d.o.o. Poreč, Dvigradska 11, OIB: 11720372109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501BB1">
        <w:rPr>
          <w:rFonts w:hAnsi="Times New Roman" w:ascii="Times New Roman"/>
        </w:rPr>
        <w:t>9</w:t>
      </w:r>
      <w:r w:rsidR="00DF5575">
        <w:rPr>
          <w:rFonts w:hAnsi="Times New Roman" w:ascii="Times New Roman"/>
        </w:rPr>
        <w:t>,</w:t>
      </w:r>
      <w:r w:rsidR="005722F8">
        <w:rPr>
          <w:rFonts w:hAnsi="Times New Roman" w:ascii="Times New Roman"/>
        </w:rPr>
        <w:t>50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14004F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F6B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6F6B63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6F6B63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4C6F79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4C6F79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D907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4C6F79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4C6F79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D907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4C6F79">
        <w:rPr>
          <w:rFonts w:hAnsi="Times New Roman" w:ascii="Times New Roman"/>
        </w:rPr>
        <w:t>351</w:t>
      </w:r>
      <w:r>
        <w:rPr>
          <w:rFonts w:hAnsi="Times New Roman" w:ascii="Times New Roman"/>
        </w:rPr>
        <w:t xml:space="preserve"> dana u ukupnom iznosu od </w:t>
      </w:r>
      <w:r w:rsidR="00D65526">
        <w:rPr>
          <w:rFonts w:hAnsi="Times New Roman" w:ascii="Times New Roman"/>
        </w:rPr>
        <w:t>30.419,67</w:t>
      </w:r>
      <w:r w:rsidR="00D9072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4F3811" w:rsidP="0014004F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14004F" w:rsidP="004F3811" w:rsidR="0014004F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7F77E9">
        <w:rPr>
          <w:rFonts w:hAnsi="Times New Roman" w:ascii="Times New Roman"/>
        </w:rPr>
        <w:t>9</w:t>
      </w:r>
      <w:r w:rsidR="004E071D">
        <w:rPr>
          <w:rFonts w:hAnsi="Times New Roman" w:ascii="Times New Roman"/>
        </w:rPr>
        <w:t>:</w:t>
      </w:r>
      <w:r w:rsidR="00BF7445">
        <w:rPr>
          <w:rFonts w:hAnsi="Times New Roman" w:ascii="Times New Roman"/>
        </w:rPr>
        <w:t>5</w:t>
      </w:r>
      <w:r w:rsidR="0014004F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14004F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00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A87" w:rsidP="00E92A87" w:rsidR="00E92A87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St-213/2018-10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29228E">
      <w:rPr>
        <w:sz w:val="22"/>
        <w:szCs w:val="22"/>
      </w:rPr>
      <w:t>213/2018-</w:t>
    </w:r>
    <w:r w:rsidR="00E92A87">
      <w:rPr>
        <w:sz w:val="22"/>
        <w:szCs w:val="22"/>
      </w:rPr>
      <w:t>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50882"/>
    <w:rsid w:val="00070A05"/>
    <w:rsid w:val="00071095"/>
    <w:rsid w:val="0007639B"/>
    <w:rsid w:val="000A00E1"/>
    <w:rsid w:val="000A7400"/>
    <w:rsid w:val="000E6670"/>
    <w:rsid w:val="00117DBA"/>
    <w:rsid w:val="00126C34"/>
    <w:rsid w:val="0014004F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228E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C6F79"/>
    <w:rsid w:val="004D73AE"/>
    <w:rsid w:val="004E071D"/>
    <w:rsid w:val="004F3811"/>
    <w:rsid w:val="00501BB1"/>
    <w:rsid w:val="005722F8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F6B63"/>
    <w:rsid w:val="00753A24"/>
    <w:rsid w:val="00762F0D"/>
    <w:rsid w:val="0078267B"/>
    <w:rsid w:val="007F77E9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F7445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41BFD"/>
    <w:rsid w:val="00D65526"/>
    <w:rsid w:val="00D90727"/>
    <w:rsid w:val="00DF0331"/>
    <w:rsid w:val="00DF5575"/>
    <w:rsid w:val="00E3781E"/>
    <w:rsid w:val="00E51C1E"/>
    <w:rsid w:val="00E92A87"/>
    <w:rsid w:val="00F54B6C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1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BF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1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BF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09:52</izvorni_sadrzaj>
    <derivirana_varijabla naziv="DomainObject.StvarniZavrsetakVrijeme_1">09:52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St-213/2018-10</izvorni_sadrzaj>
    <derivirana_varijabla naziv="DomainObject.Zapisnik.Oznaka_1">St-213/2018-10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FADIGA j.d.o.o. Poreč zastupanog po punomoćniku Vladimir Fadiga</izvorni_sadrzaj>
    <derivirana_varijabla naziv="DomainObject.Predmet.ProtustrankaFormated_1">  GRADNJA FADIGA j.d.o.o. Poreč zastupanog po punomoćniku Vladimir Fadiga</derivirana_varijabla>
  </DomainObject.Predmet.ProtustrankaFormated>
  <DomainObject.Predmet.ProtustrankaFormatedOIB>
    <izvorni_sadrzaj>  GRADNJA FADIGA j.d.o.o. Poreč, OIB 11720372109 zastupanog po punomoćniku Vladimir Fadiga</izvorni_sadrzaj>
    <derivirana_varijabla naziv="DomainObject.Predmet.ProtustrankaFormatedOIB_1">  GRADNJA FADIGA j.d.o.o. Poreč, OIB 11720372109 zastupanog po punomoćniku Vladimir Fadiga</derivirana_varijabla>
  </DomainObject.Predmet.ProtustrankaFormatedOIB>
  <DomainObject.Predmet.ProtustrankaFormatedWithAdress>
    <izvorni_sadrzaj> GRADNJA FADIGA j.d.o.o. Poreč, Dvigradska 11, 52440 Poreč zastupanog po punomoćniku Vladimir Fadiga</izvorni_sadrzaj>
    <derivirana_varijabla naziv="DomainObject.Predmet.ProtustrankaFormatedWithAdress_1"> GRADNJA FADIGA j.d.o.o. Poreč, Dvigradska 11, 52440 Poreč zastupanog po punomoćniku Vladimir Fadiga</derivirana_varijabla>
  </DomainObject.Predmet.ProtustrankaFormatedWithAdress>
  <DomainObject.Predmet.ProtustrankaFormatedWithAdressOIB>
    <izvorni_sadrzaj> GRADNJA FADIGA j.d.o.o. Poreč, OIB 11720372109, Dvigradska 11, 52440 Poreč zastupanog po punomoćniku Vladimir Fadiga</izvorni_sadrzaj>
    <derivirana_varijabla naziv="DomainObject.Predmet.ProtustrankaFormatedWithAdressOIB_1"> GRADNJA FADIGA j.d.o.o. Poreč, OIB 11720372109, Dvigradska 11, 52440 Poreč zastupanog po punomoćniku Vladimir Fadiga</derivirana_varijabla>
  </DomainObject.Predmet.ProtustrankaFormatedWithAdressOIB>
  <DomainObject.Predmet.ProtustrankaWithAdress>
    <izvorni_sadrzaj>GRADNJA FADIGA j.d.o.o. Poreč Dvigradska 11, 52440 Poreč</izvorni_sadrzaj>
    <derivirana_varijabla naziv="DomainObject.Predmet.ProtustrankaWithAdress_1">GRADNJA FADIGA j.d.o.o. Poreč Dvigradska 11, 52440 Poreč</derivirana_varijabla>
  </DomainObject.Predmet.ProtustrankaWithAdress>
  <DomainObject.Predmet.ProtustrankaWithAdressOIB>
    <izvorni_sadrzaj>GRADNJA FADIGA j.d.o.o. Poreč, OIB 11720372109, Dvigradska 11, 52440 Poreč</izvorni_sadrzaj>
    <derivirana_varijabla naziv="DomainObject.Predmet.ProtustrankaWithAdressOIB_1">GRADNJA FADIGA j.d.o.o. Poreč, OIB 11720372109, Dvigradska 11, 52440 Poreč</derivirana_varijabla>
  </DomainObject.Predmet.ProtustrankaWithAdressOIB>
  <DomainObject.Predmet.ProtustrankaNazivFormated>
    <izvorni_sadrzaj>GRADNJA FADIGA j.d.o.o. Poreč</izvorni_sadrzaj>
    <derivirana_varijabla naziv="DomainObject.Predmet.ProtustrankaNazivFormated_1">GRADNJA FADIGA j.d.o.o. Poreč</derivirana_varijabla>
  </DomainObject.Predmet.ProtustrankaNazivFormated>
  <DomainObject.Predmet.ProtustrankaNazivFormatedOIB>
    <izvorni_sadrzaj>GRADNJA FADIGA j.d.o.o. Poreč, OIB 11720372109</izvorni_sadrzaj>
    <derivirana_varijabla naziv="DomainObject.Predmet.ProtustrankaNazivFormatedOIB_1">GRADNJA FADIGA j.d.o.o. Poreč, OIB 11720372109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30419.67</izvorni_sadrzaj>
    <derivirana_varijabla naziv="DomainObject.Predmet.TrenutnaVrijednost_1">30419.67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GRADNJA FADIGA j.d.o.o. Poreč zastupanog po punomoćniku Vladimir Fadiga</item>
    </izvorni_sadrzaj>
    <derivirana_varijabla naziv="DomainObject.Predmet.ProtuStrankaListFormated_1">
      <item>GRADNJA FADIGA j.d.o.o. Poreč zastupanog po punomoćniku Vladimir Fadiga</item>
    </derivirana_varijabla>
  </DomainObject.Predmet.ProtuStrankaListFormated>
  <DomainObject.Predmet.ProtuStrankaListFormatedOIB>
    <izvorni_sadrzaj>
      <item>GRADNJA FADIGA j.d.o.o. Poreč, OIB 11720372109 zastupanog po punomoćniku Vladimir Fadiga</item>
    </izvorni_sadrzaj>
    <derivirana_varijabla naziv="DomainObject.Predmet.ProtuStrankaListFormatedOIB_1">
      <item>GRADNJA FADIGA j.d.o.o. Poreč, OIB 11720372109 zastupanog po punomoćniku Vladimir Fadiga</item>
    </derivirana_varijabla>
  </DomainObject.Predmet.ProtuStrankaListFormatedOIB>
  <DomainObject.Predmet.ProtuStrankaListFormatedWithAdress>
    <izvorni_sadrzaj>
      <item>GRADNJA FADIGA j.d.o.o. Poreč, Dvigradska 11, 52440 Poreč zastupanog po punomoćniku Vladimir Fadiga</item>
    </izvorni_sadrzaj>
    <derivirana_varijabla naziv="DomainObject.Predmet.ProtuStrankaListFormatedWithAdress_1">
      <item>GRADNJA FADIGA j.d.o.o. Poreč, Dvigradska 11, 52440 Poreč zastupanog po punomoćniku Vladimir Fadiga</item>
    </derivirana_varijabla>
  </DomainObject.Predmet.ProtuStrankaListFormatedWithAdress>
  <DomainObject.Predmet.ProtuStrankaListFormatedWithAdressOIB>
    <izvorni_sadrzaj>
      <item>GRADNJA FADIGA j.d.o.o. Poreč, OIB 11720372109, Dvigradska 11, 52440 Poreč zastupanog po punomoćniku Vladimir Fadiga</item>
    </izvorni_sadrzaj>
    <derivirana_varijabla naziv="DomainObject.Predmet.ProtuStrankaListFormatedWithAdressOIB_1">
      <item>GRADNJA FADIGA j.d.o.o. Poreč, OIB 11720372109, Dvigradska 11, 52440 Poreč zastupanog po punomoćniku Vladimir Fadiga</item>
    </derivirana_varijabla>
  </DomainObject.Predmet.ProtuStrankaListFormatedWithAdressOIB>
  <DomainObject.Predmet.ProtuStrankaListNazivFormated>
    <izvorni_sadrzaj>
      <item>GRADNJA FADIGA j.d.o.o. Poreč</item>
    </izvorni_sadrzaj>
    <derivirana_varijabla naziv="DomainObject.Predmet.ProtuStrankaListNazivFormated_1">
      <item>GRADNJA FADIGA j.d.o.o. Poreč</item>
    </derivirana_varijabla>
  </DomainObject.Predmet.ProtuStrankaListNazivFormated>
  <DomainObject.Predmet.ProtuStrankaListNazivFormatedOIB>
    <izvorni_sadrzaj>
      <item>GRADNJA FADIGA j.d.o.o. Poreč, OIB 11720372109</item>
    </izvorni_sadrzaj>
    <derivirana_varijabla naziv="DomainObject.Predmet.ProtuStrankaListNazivFormatedOIB_1">
      <item>GRADNJA FADIGA j.d.o.o. Poreč, OIB 11720372109</item>
    </derivirana_varijabla>
  </DomainObject.Predmet.ProtuStrankaListNazivFormatedOIB>
  <DomainObject.Predmet.OstaliListFormated>
    <izvorni_sadrzaj>
      <item>Vladimir Fadiga punomoćnik sudionika u postupku GRADNJA FADIGA j.d.o.o. Poreč</item>
    </izvorni_sadrzaj>
    <derivirana_varijabla naziv="DomainObject.Predmet.OstaliListFormated_1">
      <item>Vladimir Fadiga punomoćnik sudionika u postupku GRADNJA FADIGA j.d.o.o. Poreč</item>
    </derivirana_varijabla>
  </DomainObject.Predmet.OstaliListFormated>
  <DomainObject.Predmet.OstaliListFormatedOIB>
    <izvorni_sadrzaj>
      <item>Vladimir Fadiga, OIB 91070701397 punomoćnik sudionika u postupku GRADNJA FADIGA j.d.o.o. Poreč</item>
    </izvorni_sadrzaj>
    <derivirana_varijabla naziv="DomainObject.Predmet.OstaliListFormatedOIB_1">
      <item>Vladimir Fadiga, OIB 91070701397 punomoćnik sudionika u postupku GRADNJA FADIGA j.d.o.o. Poreč</item>
    </derivirana_varijabla>
  </DomainObject.Predmet.OstaliListFormatedOIB>
  <DomainObject.Predmet.OstaliListFormatedWithAdress>
    <izvorni_sadrzaj>
      <item>Vladimir Fadiga, Dvigradska 11, 52440 Poreč punomoćnik sudionika u postupku GRADNJA FADIGA j.d.o.o. Poreč</item>
    </izvorni_sadrzaj>
    <derivirana_varijabla naziv="DomainObject.Predmet.OstaliListFormatedWithAdress_1">
      <item>Vladimir Fadiga, Dvigradska 11, 52440 Poreč punomoćnik sudionika u postupku GRADNJA FADIGA j.d.o.o. Poreč</item>
    </derivirana_varijabla>
  </DomainObject.Predmet.OstaliListFormatedWithAdress>
  <DomainObject.Predmet.OstaliListFormatedWithAdressOIB>
    <izvorni_sadrzaj>
      <item>Vladimir Fadiga, OIB 91070701397, Dvigradska 11, 52440 Poreč punomoćnik sudionika u postupku GRADNJA FADIGA j.d.o.o. Poreč</item>
    </izvorni_sadrzaj>
    <derivirana_varijabla naziv="DomainObject.Predmet.OstaliListFormatedWithAdressOIB_1">
      <item>Vladimir Fadiga, OIB 91070701397, Dvigradska 11, 52440 Poreč punomoćnik sudionika u postupku GRADNJA FADIGA j.d.o.o. Poreč</item>
    </derivirana_varijabla>
  </DomainObject.Predmet.OstaliListFormatedWithAdressOIB>
  <DomainObject.Predmet.OstaliListNazivFormated>
    <izvorni_sadrzaj>
      <item>Vladimir Fadiga</item>
    </izvorni_sadrzaj>
    <derivirana_varijabla naziv="DomainObject.Predmet.OstaliListNazivFormated_1">
      <item>Vladimir Fadiga</item>
    </derivirana_varijabla>
  </DomainObject.Predmet.OstaliListNazivFormated>
  <DomainObject.Predmet.OstaliListNazivFormatedOIB>
    <izvorni_sadrzaj>
      <item>Vladimir Fadiga, OIB 91070701397</item>
    </izvorni_sadrzaj>
    <derivirana_varijabla naziv="DomainObject.Predmet.OstaliListNazivFormatedOIB_1">
      <item>Vladimir Fadiga, OIB 91070701397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St-213/2018-10</izvorni_sadrzaj>
    <derivirana_varijabla naziv="DomainObject.PoslovniBrojDokumenta_1">St-213/2018-10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GRADNJA FADIGA j.d.o.o. Poreč</izvorni_sadrzaj>
    <derivirana_varijabla naziv="DomainObject.Predmet.ProtustrankaIDrugi_1">GRADNJA FADIGA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GRADNJA FADIGA j.d.o.o. Poreč, OIB 11720372109, Dvigradska 11, 52440 Poreč</izvorni_sadrzaj>
    <derivirana_varijabla naziv="DomainObject.Predmet.ProtustrankaIDrugiAdressOIB_1">GRADNJA FADIGA j.d.o.o. Poreč, OIB 11720372109, Dvigradska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GRADNJA FADIGA j.d.o.o. Poreč</item>
      <item>Vladimir Fadiga</item>
    </izvorni_sadrzaj>
    <derivirana_varijabla naziv="DomainObject.Predmet.SudioniciListNaziv_1">
      <item>FINANCIJSKA AGENCIJA, RC RIJEKA, PODRUŽNICA PULA, PULA</item>
      <item>GRADNJA FADIGA j.d.o.o. Poreč</item>
      <item>Vladimir Fadiga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GRADNJA FADIGA j.d.o.o. Poreč, OIB 11720372109, Dvigradska 11,52440 Poreč</item>
      <item>Vladimir Fadiga, OIB 91070701397, Dvigradska 11,52440 Poreč</item>
    </izvorni_sadrzaj>
    <derivirana_varijabla naziv="DomainObject.Predmet.SudioniciListAdressOIB_1">
      <item>FINANCIJSKA AGENCIJA, RC RIJEKA, PODRUŽNICA PULA, PULA, OIB 85821130368, Ulica grada Vukovara 70,10000 Zagreb</item>
      <item>GRADNJA FADIGA j.d.o.o. Poreč, OIB 11720372109, Dvigradska 11,52440 Poreč</item>
      <item>Vladimir Fadiga, OIB 91070701397, Dvigradska 11,52440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11720372109</item>
      <item>, OIB 91070701397</item>
    </izvorni_sadrzaj>
    <derivirana_varijabla naziv="DomainObject.Predmet.SudioniciListNazivOIB_1">
      <item>, OIB 85821130368</item>
      <item>, OIB 11720372109</item>
      <item>, OIB 91070701397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EC5C6-0FE6-46C9-97F3-700919A8BE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1414</properties:Characters>
  <properties:Lines>50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1740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2018-10-10T10:52:00Z</dcterms:created>
  <dc:creator>epincin</dc:creator>
  <cp:lastModifiedBy>Sanja Prodan</cp:lastModifiedBy>
  <cp:lastPrinted>2015-12-17T09:17:00Z</cp:lastPrinted>
  <dcterms:modified xmlns:xsi="http://www.w3.org/2001/XMLSchema-instance" xsi:type="dcterms:W3CDTF">2018-10-12T07:55:00Z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St-213/2018-10 / Zapisnik - Ročište radi rasprave o uvjetima za otvaranje steč. post. (St-213-2018-17-GRADNJA FADIGA j.d.o.o.  -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