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8ace" w14:paraId="c858ace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A776F1">
        <w:t>5 St-598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CC6D5D">
        <w:t>a VISAK zadruga za proizvodnju, posredovanje i poslovne usluge</w:t>
      </w:r>
      <w:r w:rsidR="00740000">
        <w:t xml:space="preserve">, </w:t>
      </w:r>
      <w:r w:rsidR="00A776F1">
        <w:t xml:space="preserve">Đurđevac, Vinogradska 27, </w:t>
      </w:r>
      <w:r w:rsidR="00740000">
        <w:t>M</w:t>
      </w:r>
      <w:r w:rsidR="00CC6D5D">
        <w:t>BS: 010062992</w:t>
      </w:r>
      <w:r w:rsidR="00D85512">
        <w:t xml:space="preserve">, </w:t>
      </w:r>
      <w:r w:rsidR="00CC6D5D">
        <w:t>OIB: 83439448694</w:t>
      </w:r>
      <w:r w:rsidR="00637444">
        <w:t xml:space="preserve">, dana </w:t>
      </w:r>
      <w:r w:rsidR="00D85512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A776F1" w:rsidRPr="00A776F1">
        <w:t xml:space="preserve"> </w:t>
      </w:r>
      <w:r w:rsidR="00A776F1">
        <w:t>VISAK zadruga za proizvodnju, posredovanje i poslovne usluge, Đurđevac, Vinogradska 27, MBS: 010062992, OIB: 83439448694</w:t>
      </w:r>
      <w:r w:rsidR="00740000">
        <w:t xml:space="preserve">, </w:t>
      </w:r>
      <w:r w:rsidR="00A776F1">
        <w:t>iznosi 36.020,55 kn</w:t>
      </w:r>
      <w:r w:rsidR="00CB6C18">
        <w:t>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</w:t>
      </w:r>
      <w:r w:rsidR="00A776F1">
        <w:t xml:space="preserve"> Božidar Jendrić</w:t>
      </w:r>
      <w:r w:rsidR="000853E3">
        <w:t>,</w:t>
      </w:r>
      <w:r w:rsidR="00735B37">
        <w:t xml:space="preserve"> </w:t>
      </w:r>
      <w:r w:rsidR="00D85512">
        <w:t>Đurđevac</w:t>
      </w:r>
      <w:r w:rsidR="00A776F1">
        <w:t>, Vinogradska 27</w:t>
      </w:r>
      <w:r w:rsidR="00D85512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85512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A776F1" w:rsidR="001159F0">
      <w:r>
        <w:t xml:space="preserve">                                                                                                      </w:t>
      </w:r>
      <w:r w:rsidR="001159F0">
        <w:t xml:space="preserve">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792" w:rsidR="00116792">
      <w:r>
        <w:separator/>
      </w:r>
    </w:p>
  </w:endnote>
  <w:endnote w:id="0" w:type="continuationSeparator">
    <w:p w:rsidRDefault="00116792" w:rsidR="00116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792" w:rsidR="00116792">
      <w:r>
        <w:separator/>
      </w:r>
    </w:p>
  </w:footnote>
  <w:footnote w:id="0" w:type="continuationSeparator">
    <w:p w:rsidRDefault="00116792" w:rsidR="00116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44EEF"/>
    <w:rsid w:val="000853E3"/>
    <w:rsid w:val="000D3AEC"/>
    <w:rsid w:val="000D41E5"/>
    <w:rsid w:val="000E1119"/>
    <w:rsid w:val="000E51F0"/>
    <w:rsid w:val="000F0403"/>
    <w:rsid w:val="001159F0"/>
    <w:rsid w:val="00116792"/>
    <w:rsid w:val="00121DE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A1B8E"/>
    <w:rsid w:val="008D03CD"/>
    <w:rsid w:val="00906B85"/>
    <w:rsid w:val="00933038"/>
    <w:rsid w:val="00940790"/>
    <w:rsid w:val="00943931"/>
    <w:rsid w:val="009463BE"/>
    <w:rsid w:val="00982CC9"/>
    <w:rsid w:val="00995D63"/>
    <w:rsid w:val="009D0C5B"/>
    <w:rsid w:val="00A00D9B"/>
    <w:rsid w:val="00A05A32"/>
    <w:rsid w:val="00A15E52"/>
    <w:rsid w:val="00A776F1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6D5D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VISAK zadruga za proizvodnju, posredovanje i poslovne usluge</izvorni_sadrzaj>
    <derivirana_varijabla naziv="DomainObject.Predmet.ProtustrankaFormated_1">  VISAK zadruga za proizvodnju, posredovanje i poslovne usluge</derivirana_varijabla>
  </DomainObject.Predmet.ProtustrankaFormated>
  <DomainObject.Predmet.ProtustrankaFormatedOIB>
    <izvorni_sadrzaj>  VISAK zadruga za proizvodnju, posredovanje i poslovne usluge, OIB 83439448694</izvorni_sadrzaj>
    <derivirana_varijabla naziv="DomainObject.Predmet.ProtustrankaFormatedOIB_1">  VISAK zadruga za proizvodnju, posredovanje i poslovne usluge, OIB 83439448694</derivirana_varijabla>
  </DomainObject.Predmet.ProtustrankaFormatedOIB>
  <DomainObject.Predmet.ProtustrankaFormatedWithAdress>
    <izvorni_sadrzaj> VISAK zadruga za proizvodnju, posredovanje i poslovne usluge, Vinogradska 27, 48350 Đurđevac</izvorni_sadrzaj>
    <derivirana_varijabla naziv="DomainObject.Predmet.ProtustrankaFormatedWithAdress_1"> VISAK zadruga za proizvodnju, posredovanje i poslovne usluge, Vinogradska 27, 48350 Đurđevac</derivirana_varijabla>
  </DomainObject.Predmet.ProtustrankaFormatedWithAdress>
  <DomainObject.Predmet.ProtustrankaFormatedWithAdressOIB>
    <izvorni_sadrzaj> VISAK zadruga za proizvodnju, posredovanje i poslovne usluge, OIB 83439448694, Vinogradska 27, 48350 Đurđevac</izvorni_sadrzaj>
    <derivirana_varijabla naziv="DomainObject.Predmet.ProtustrankaFormatedWithAdressOIB_1"> VISAK zadruga za proizvodnju, posredovanje i poslovne usluge, OIB 83439448694, Vinogradska 27, 48350 Đurđevac</derivirana_varijabla>
  </DomainObject.Predmet.ProtustrankaFormatedWithAdressOIB>
  <DomainObject.Predmet.ProtustrankaWithAdress>
    <izvorni_sadrzaj>VISAK zadruga za proizvodnju, posredovanje i poslovne usluge Vinogradska 27, 48350 Đurđevac</izvorni_sadrzaj>
    <derivirana_varijabla naziv="DomainObject.Predmet.ProtustrankaWithAdress_1">VISAK zadruga za proizvodnju, posredovanje i poslovne usluge Vinogradska 27, 48350 Đurđevac</derivirana_varijabla>
  </DomainObject.Predmet.ProtustrankaWithAdress>
  <DomainObject.Predmet.ProtustrankaWithAdressOIB>
    <izvorni_sadrzaj>VISAK zadruga za proizvodnju, posredovanje i poslovne usluge, OIB 83439448694, Vinogradska 27, 48350 Đurđevac</izvorni_sadrzaj>
    <derivirana_varijabla naziv="DomainObject.Predmet.ProtustrankaWithAdressOIB_1">VISAK zadruga za proizvodnju, posredovanje i poslovne usluge, OIB 83439448694, Vinogradska 27, 48350 Đurđevac</derivirana_varijabla>
  </DomainObject.Predmet.ProtustrankaWithAdressOIB>
  <DomainObject.Predmet.ProtustrankaNazivFormated>
    <izvorni_sadrzaj>VISAK zadruga za proizvodnju, posredovanje i poslovne usluge</izvorni_sadrzaj>
    <derivirana_varijabla naziv="DomainObject.Predmet.ProtustrankaNazivFormated_1">VISAK zadruga za proizvodnju, posredovanje i poslovne usluge</derivirana_varijabla>
  </DomainObject.Predmet.ProtustrankaNazivFormated>
  <DomainObject.Predmet.ProtustrankaNazivFormatedOIB>
    <izvorni_sadrzaj>VISAK zadruga za proizvodnju, posredovanje i poslovne usluge, OIB 83439448694</izvorni_sadrzaj>
    <derivirana_varijabla naziv="DomainObject.Predmet.ProtustrankaNazivFormatedOIB_1">VISAK zadruga za proizvodnju, posredovanje i poslovne usluge, OIB 83439448694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36020.55</izvorni_sadrzaj>
    <derivirana_varijabla naziv="DomainObject.Predmet.TrenutnaVrijednost_1">36020.55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VISAK zadruga za proizvodnju, posredovanje i poslovne usluge</item>
    </izvorni_sadrzaj>
    <derivirana_varijabla naziv="DomainObject.Predmet.ProtuStrankaListFormated_1">
      <item>VISAK zadruga za proizvodnju, posredovanje i poslovne usluge</item>
    </derivirana_varijabla>
  </DomainObject.Predmet.ProtuStrankaListFormated>
  <DomainObject.Predmet.ProtuStrankaListFormatedOIB>
    <izvorni_sadrzaj>
      <item>VISAK zadruga za proizvodnju, posredovanje i poslovne usluge, OIB 83439448694</item>
    </izvorni_sadrzaj>
    <derivirana_varijabla naziv="DomainObject.Predmet.ProtuStrankaListFormatedOIB_1">
      <item>VISAK zadruga za proizvodnju, posredovanje i poslovne usluge, OIB 83439448694</item>
    </derivirana_varijabla>
  </DomainObject.Predmet.ProtuStrankaListFormatedOIB>
  <DomainObject.Predmet.ProtuStrankaListFormatedWithAdress>
    <izvorni_sadrzaj>
      <item>VISAK zadruga za proizvodnju, posredovanje i poslovne usluge, Vinogradska 27, 48350 Đurđevac</item>
    </izvorni_sadrzaj>
    <derivirana_varijabla naziv="DomainObject.Predmet.ProtuStrankaListFormatedWithAdress_1">
      <item>VISAK zadruga za proizvodnju, posredovanje i poslovne usluge, Vinogradska 27, 48350 Đurđevac</item>
    </derivirana_varijabla>
  </DomainObject.Predmet.ProtuStrankaListFormatedWithAdress>
  <DomainObject.Predmet.ProtuStrankaListFormatedWithAdressOIB>
    <izvorni_sadrzaj>
      <item>VISAK zadruga za proizvodnju, posredovanje i poslovne usluge, OIB 83439448694, Vinogradska 27, 48350 Đurđevac</item>
    </izvorni_sadrzaj>
    <derivirana_varijabla naziv="DomainObject.Predmet.ProtuStrankaListFormatedWithAdressOIB_1">
      <item>VISAK zadruga za proizvodnju, posredovanje i poslovne usluge, OIB 83439448694, Vinogradska 27, 48350 Đurđevac</item>
    </derivirana_varijabla>
  </DomainObject.Predmet.ProtuStrankaListFormatedWithAdressOIB>
  <DomainObject.Predmet.ProtuStrankaListNazivFormated>
    <izvorni_sadrzaj>
      <item>VISAK zadruga za proizvodnju, posredovanje i poslovne usluge</item>
    </izvorni_sadrzaj>
    <derivirana_varijabla naziv="DomainObject.Predmet.ProtuStrankaListNazivFormated_1">
      <item>VISAK zadruga za proizvodnju, posredovanje i poslovne usluge</item>
    </derivirana_varijabla>
  </DomainObject.Predmet.ProtuStrankaListNazivFormated>
  <DomainObject.Predmet.ProtuStrankaListNazivFormatedOIB>
    <izvorni_sadrzaj>
      <item>VISAK zadruga za proizvodnju, posredovanje i poslovne usluge, OIB 83439448694</item>
    </izvorni_sadrzaj>
    <derivirana_varijabla naziv="DomainObject.Predmet.ProtuStrankaListNazivFormatedOIB_1">
      <item>VISAK zadruga za proizvodnju, posredovanje i poslovne usluge, OIB 83439448694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VISAK zadruga za proizvodnju, posredovanje i poslovne usluge</izvorni_sadrzaj>
    <derivirana_varijabla naziv="DomainObject.Predmet.ProtustrankaIDrugi_1">VISAK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VISAK zadruga za proizvodnju, posredovanje i poslovne usluge, OIB 83439448694, Vinogradska 27, 48350 Đurđevac</izvorni_sadrzaj>
    <derivirana_varijabla naziv="DomainObject.Predmet.ProtustrankaIDrugiAdressOIB_1">VISAK zadruga za proizvodnju, posredovanje i poslovne usluge, OIB 83439448694, Vinogradska 27,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VISAK zadruga za proizvodnju, posredovanje i poslovne usluge</item>
      <item>e-Oglasna</item>
      <item>Sudski registar</item>
    </izvorni_sadrzaj>
    <derivirana_varijabla naziv="DomainObject.Predmet.SudioniciListNaziv_1">
      <item>Financijska agencija</item>
      <item>VISAK zadruga za proizvodnju, posredovanje i poslovne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VISAK zadruga za proizvodnju, posredovanje i poslovne usluge, OIB 83439448694, Vinogradska 27,48350 Đurđevac</item>
      <item>e-Oglasna</item>
      <item>Sudski registar</item>
    </izvorni_sadrzaj>
    <derivirana_varijabla naziv="DomainObject.Predmet.SudioniciListAdressOIB_1">
      <item>Financijska agencija, OIB 85821130368, A. Cesarca 2,42000 Varaždin</item>
      <item>VISAK zadruga za proizvodnju, posredovanje i poslovne usluge, OIB 83439448694, Vinogradska 27,48350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83439448694</item>
      <item>, OIB null</item>
      <item>, OIB null</item>
    </izvorni_sadrzaj>
    <derivirana_varijabla naziv="DomainObject.Predmet.SudioniciListNazivOIB_1">
      <item>, OIB 85821130368</item>
      <item>, OIB 83439448694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368D3-9AC8-4DF1-80F5-68F59A7D0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1950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2016-01-14T08:39:00Z</dcterms:created>
  <dc:creator>Ljubica Makovec</dc:creator>
  <cp:lastModifiedBy>Maja Marčec</cp:lastModifiedBy>
  <cp:lastPrinted>2016-01-14T08:31:00Z</cp:lastPrinted>
  <dcterms:modified xmlns:xsi="http://www.w3.org/2001/XMLSchema-instance" xsi:type="dcterms:W3CDTF">2016-01-14T08:39:00Z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